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102" w:rsidRDefault="004B3102">
      <w:pPr>
        <w:jc w:val="center"/>
        <w:rPr>
          <w:rFonts w:ascii="Bookman Old Style" w:hAnsi="Bookman Old Style"/>
          <w:b/>
          <w:bCs/>
          <w:color w:val="000000"/>
          <w:sz w:val="8"/>
          <w:szCs w:val="8"/>
        </w:rPr>
      </w:pPr>
      <w:bookmarkStart w:id="0" w:name="_GoBack"/>
      <w:bookmarkEnd w:id="0"/>
    </w:p>
    <w:p w:rsidR="00AC0B31" w:rsidRPr="00AC0B31" w:rsidRDefault="00AC0B31">
      <w:pPr>
        <w:jc w:val="center"/>
        <w:rPr>
          <w:rFonts w:ascii="Bookman Old Style" w:hAnsi="Bookman Old Style"/>
          <w:b/>
          <w:bCs/>
          <w:color w:val="000000"/>
          <w:sz w:val="8"/>
          <w:szCs w:val="8"/>
        </w:rPr>
      </w:pPr>
    </w:p>
    <w:p w:rsidR="00160075" w:rsidRDefault="00DB79B2" w:rsidP="00395827">
      <w:pPr>
        <w:ind w:left="360"/>
        <w:rPr>
          <w:rFonts w:ascii="Bookman Old Style" w:hAnsi="Bookman Old Style"/>
          <w:b/>
          <w:bCs/>
          <w:color w:val="000000"/>
          <w:sz w:val="26"/>
        </w:rPr>
      </w:pPr>
      <w:r w:rsidRPr="00B81316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                              </w:t>
      </w:r>
      <w:r w:rsidR="00C518D2" w:rsidRPr="00B81316">
        <w:rPr>
          <w:rFonts w:ascii="Bookman Old Style" w:hAnsi="Bookman Old Style"/>
          <w:b/>
          <w:bCs/>
          <w:color w:val="000000"/>
          <w:sz w:val="28"/>
          <w:szCs w:val="28"/>
        </w:rPr>
        <w:t>КАЛЕНДАРНО- ТЕМАТИЧЕСКОЕ ПЛАНИРОВАНИЕ  2  КЛАСС</w:t>
      </w:r>
      <w:r w:rsidR="00160075" w:rsidRPr="00B81316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                                                            </w:t>
      </w:r>
      <w:r w:rsidR="00160075" w:rsidRPr="008447A7">
        <w:rPr>
          <w:rFonts w:ascii="Bookman Old Style" w:hAnsi="Bookman Old Style"/>
          <w:b/>
          <w:bCs/>
          <w:color w:val="000000"/>
          <w:sz w:val="26"/>
        </w:rPr>
        <w:t>УМК</w:t>
      </w:r>
      <w:r w:rsidR="00AF01D6" w:rsidRPr="002D7DCC">
        <w:rPr>
          <w:rFonts w:ascii="Bookman Old Style" w:hAnsi="Bookman Old Style"/>
          <w:b/>
          <w:bCs/>
          <w:color w:val="000000"/>
          <w:sz w:val="26"/>
        </w:rPr>
        <w:t xml:space="preserve"> </w:t>
      </w:r>
      <w:r w:rsidR="00160075" w:rsidRPr="002D7DCC">
        <w:rPr>
          <w:rFonts w:ascii="Bookman Old Style" w:hAnsi="Bookman Old Style"/>
          <w:b/>
          <w:bCs/>
          <w:color w:val="000000"/>
          <w:sz w:val="26"/>
        </w:rPr>
        <w:t xml:space="preserve"> </w:t>
      </w:r>
      <w:r w:rsidR="00160075" w:rsidRPr="002D7DCC">
        <w:rPr>
          <w:rFonts w:ascii="Bookman Old Style" w:hAnsi="Bookman Old Style"/>
          <w:b/>
          <w:bCs/>
          <w:color w:val="000000"/>
          <w:sz w:val="28"/>
        </w:rPr>
        <w:t>«</w:t>
      </w:r>
      <w:r w:rsidR="00160075" w:rsidRPr="008447A7">
        <w:rPr>
          <w:rFonts w:ascii="Bookman Old Style" w:hAnsi="Bookman Old Style"/>
          <w:b/>
          <w:bCs/>
          <w:color w:val="000000"/>
          <w:sz w:val="28"/>
          <w:lang w:val="en-US"/>
        </w:rPr>
        <w:t>SPOTLIGHT</w:t>
      </w:r>
      <w:r w:rsidR="00160075" w:rsidRPr="002D7DCC">
        <w:rPr>
          <w:rFonts w:ascii="Bookman Old Style" w:hAnsi="Bookman Old Style"/>
          <w:b/>
          <w:bCs/>
          <w:color w:val="000000"/>
          <w:sz w:val="28"/>
        </w:rPr>
        <w:t xml:space="preserve"> -</w:t>
      </w:r>
      <w:r w:rsidR="00160075" w:rsidRPr="002D7DCC">
        <w:rPr>
          <w:rFonts w:ascii="Arial Black" w:hAnsi="Arial Black"/>
          <w:b/>
          <w:bCs/>
          <w:color w:val="000000"/>
          <w:sz w:val="28"/>
        </w:rPr>
        <w:t>2</w:t>
      </w:r>
      <w:r w:rsidR="00160075" w:rsidRPr="002D7DCC">
        <w:rPr>
          <w:rFonts w:ascii="Bookman Old Style" w:hAnsi="Bookman Old Style"/>
          <w:b/>
          <w:bCs/>
          <w:color w:val="000000"/>
          <w:sz w:val="28"/>
        </w:rPr>
        <w:t>»  («</w:t>
      </w:r>
      <w:r w:rsidR="00160075" w:rsidRPr="008447A7">
        <w:rPr>
          <w:rFonts w:ascii="Bookman Old Style" w:hAnsi="Bookman Old Style"/>
          <w:b/>
          <w:bCs/>
          <w:color w:val="000000"/>
          <w:sz w:val="28"/>
        </w:rPr>
        <w:t>Английский</w:t>
      </w:r>
      <w:r w:rsidR="00160075" w:rsidRPr="002D7DCC">
        <w:rPr>
          <w:rFonts w:ascii="Bookman Old Style" w:hAnsi="Bookman Old Style"/>
          <w:b/>
          <w:bCs/>
          <w:color w:val="000000"/>
          <w:sz w:val="28"/>
        </w:rPr>
        <w:t xml:space="preserve"> </w:t>
      </w:r>
      <w:r w:rsidR="00160075" w:rsidRPr="008447A7">
        <w:rPr>
          <w:rFonts w:ascii="Bookman Old Style" w:hAnsi="Bookman Old Style"/>
          <w:b/>
          <w:bCs/>
          <w:color w:val="000000"/>
          <w:sz w:val="28"/>
        </w:rPr>
        <w:t>в</w:t>
      </w:r>
      <w:r w:rsidR="00160075" w:rsidRPr="002D7DCC">
        <w:rPr>
          <w:rFonts w:ascii="Bookman Old Style" w:hAnsi="Bookman Old Style"/>
          <w:b/>
          <w:bCs/>
          <w:color w:val="000000"/>
          <w:sz w:val="28"/>
        </w:rPr>
        <w:t xml:space="preserve"> </w:t>
      </w:r>
      <w:r w:rsidR="00160075" w:rsidRPr="008447A7">
        <w:rPr>
          <w:rFonts w:ascii="Bookman Old Style" w:hAnsi="Bookman Old Style"/>
          <w:b/>
          <w:bCs/>
          <w:color w:val="000000"/>
          <w:sz w:val="28"/>
        </w:rPr>
        <w:t>фокусе</w:t>
      </w:r>
      <w:r w:rsidR="00160075" w:rsidRPr="002D7DCC">
        <w:rPr>
          <w:rFonts w:ascii="Bookman Old Style" w:hAnsi="Bookman Old Style"/>
          <w:b/>
          <w:bCs/>
          <w:color w:val="000000"/>
          <w:sz w:val="28"/>
        </w:rPr>
        <w:t>»)</w:t>
      </w:r>
      <w:r w:rsidR="00024456" w:rsidRPr="002D7DCC">
        <w:rPr>
          <w:rFonts w:ascii="Bookman Old Style" w:hAnsi="Bookman Old Style"/>
          <w:b/>
          <w:bCs/>
          <w:color w:val="000000"/>
          <w:sz w:val="28"/>
        </w:rPr>
        <w:t xml:space="preserve">  </w:t>
      </w:r>
      <w:r w:rsidR="00160075" w:rsidRPr="002D7DCC">
        <w:rPr>
          <w:rFonts w:ascii="Bookman Old Style" w:hAnsi="Bookman Old Style"/>
          <w:b/>
          <w:bCs/>
          <w:color w:val="000000"/>
          <w:sz w:val="26"/>
        </w:rPr>
        <w:t>(</w:t>
      </w:r>
      <w:r w:rsidR="00160075"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Virginia</w:t>
      </w:r>
      <w:r w:rsidR="00160075" w:rsidRPr="002D7DCC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="00160075"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Evans</w:t>
      </w:r>
      <w:r w:rsidR="00160075" w:rsidRPr="002D7DCC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="00160075"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Jenny</w:t>
      </w:r>
      <w:r w:rsidR="00160075" w:rsidRPr="002D7DCC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 </w:t>
      </w:r>
      <w:r w:rsidR="00160075"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Dooley</w:t>
      </w:r>
      <w:r w:rsidR="00160075" w:rsidRPr="002D7DCC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="00160075"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Nadezhda</w:t>
      </w:r>
      <w:r w:rsidR="00160075" w:rsidRPr="002D7DCC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="00160075"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B</w:t>
      </w:r>
      <w:r w:rsidR="00EB040F">
        <w:rPr>
          <w:rFonts w:ascii="Bookman Old Style" w:hAnsi="Bookman Old Style"/>
          <w:b/>
          <w:bCs/>
          <w:color w:val="000000"/>
          <w:sz w:val="22"/>
          <w:szCs w:val="22"/>
        </w:rPr>
        <w:t>у</w:t>
      </w:r>
      <w:r w:rsidR="00160075"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kova</w:t>
      </w:r>
      <w:r w:rsidR="00160075" w:rsidRPr="002D7DCC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="00160075"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Marina</w:t>
      </w:r>
      <w:r w:rsidR="00160075" w:rsidRPr="002D7DCC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="00160075"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Pospelova</w:t>
      </w:r>
      <w:r w:rsidR="00160075" w:rsidRPr="002D7DCC">
        <w:rPr>
          <w:rFonts w:ascii="Bookman Old Style" w:hAnsi="Bookman Old Style"/>
          <w:b/>
          <w:bCs/>
          <w:color w:val="000000"/>
          <w:sz w:val="26"/>
        </w:rPr>
        <w:t xml:space="preserve"> )</w:t>
      </w:r>
    </w:p>
    <w:p w:rsidR="00AC0B31" w:rsidRPr="00E241B5" w:rsidRDefault="00AC0B31" w:rsidP="00395827">
      <w:pPr>
        <w:ind w:left="360"/>
        <w:rPr>
          <w:rFonts w:ascii="Bookman Old Style" w:hAnsi="Bookman Old Style"/>
          <w:b/>
          <w:bCs/>
          <w:color w:val="000000"/>
          <w:sz w:val="8"/>
          <w:szCs w:val="8"/>
        </w:rPr>
      </w:pPr>
    </w:p>
    <w:tbl>
      <w:tblPr>
        <w:tblW w:w="164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425"/>
        <w:gridCol w:w="1560"/>
        <w:gridCol w:w="1417"/>
        <w:gridCol w:w="1276"/>
        <w:gridCol w:w="2551"/>
        <w:gridCol w:w="1276"/>
        <w:gridCol w:w="1559"/>
        <w:gridCol w:w="3402"/>
        <w:gridCol w:w="851"/>
        <w:gridCol w:w="992"/>
        <w:gridCol w:w="709"/>
      </w:tblGrid>
      <w:tr w:rsidR="00C14826" w:rsidRPr="007D0210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426" w:type="dxa"/>
            <w:vMerge w:val="restart"/>
            <w:textDirection w:val="btLr"/>
          </w:tcPr>
          <w:p w:rsidR="00C14826" w:rsidRPr="001F0A2B" w:rsidRDefault="00C14826" w:rsidP="001F0A2B">
            <w:pPr>
              <w:ind w:left="113" w:right="113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 w:rsidRPr="001F0A2B">
              <w:rPr>
                <w:rFonts w:ascii="Bookman Old Style" w:hAnsi="Bookman Old Style"/>
                <w:b/>
                <w:bCs/>
                <w:color w:val="000000"/>
                <w:sz w:val="20"/>
              </w:rPr>
              <w:t>№  П.П.</w:t>
            </w:r>
          </w:p>
        </w:tc>
        <w:tc>
          <w:tcPr>
            <w:tcW w:w="1985" w:type="dxa"/>
            <w:gridSpan w:val="2"/>
            <w:vMerge w:val="restart"/>
          </w:tcPr>
          <w:p w:rsidR="00306173" w:rsidRPr="007D0210" w:rsidRDefault="00306173" w:rsidP="00306173">
            <w:pPr>
              <w:pStyle w:val="af"/>
              <w:ind w:left="0" w:right="0"/>
              <w:rPr>
                <w:rFonts w:ascii="Bookman Old Style" w:hAnsi="Bookman Old Style"/>
                <w:color w:val="000000"/>
                <w:sz w:val="20"/>
              </w:rPr>
            </w:pPr>
            <w:r w:rsidRPr="007D0210">
              <w:rPr>
                <w:rFonts w:ascii="Bookman Old Style" w:hAnsi="Bookman Old Style"/>
                <w:color w:val="000000"/>
                <w:sz w:val="20"/>
              </w:rPr>
              <w:t>Тема</w:t>
            </w:r>
          </w:p>
          <w:p w:rsidR="00C14826" w:rsidRPr="007D0210" w:rsidRDefault="00306173" w:rsidP="00306173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Подтема</w:t>
            </w: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  <w:lang w:val="en-US"/>
              </w:rPr>
              <w:t xml:space="preserve">  </w:t>
            </w: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        </w:t>
            </w:r>
            <w:r w:rsidRPr="007D0210">
              <w:rPr>
                <w:rFonts w:ascii="Bookman Old Style" w:hAnsi="Bookman Old Style"/>
                <w:bCs/>
                <w:color w:val="000000"/>
                <w:sz w:val="17"/>
                <w:szCs w:val="17"/>
                <w:lang w:val="en-US"/>
              </w:rPr>
              <w:t>вид деятельности</w:t>
            </w:r>
          </w:p>
        </w:tc>
        <w:tc>
          <w:tcPr>
            <w:tcW w:w="6520" w:type="dxa"/>
            <w:gridSpan w:val="4"/>
          </w:tcPr>
          <w:p w:rsidR="00C14826" w:rsidRPr="007D0210" w:rsidRDefault="00C14826">
            <w:pPr>
              <w:pStyle w:val="5"/>
              <w:ind w:right="-108"/>
              <w:rPr>
                <w:rFonts w:ascii="Bookman Old Style" w:hAnsi="Bookman Old Style"/>
                <w:color w:val="000000"/>
                <w:sz w:val="8"/>
              </w:rPr>
            </w:pPr>
          </w:p>
          <w:p w:rsidR="00C14826" w:rsidRPr="00E241B5" w:rsidRDefault="00C14826">
            <w:pPr>
              <w:pStyle w:val="5"/>
              <w:ind w:right="-108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E241B5">
              <w:rPr>
                <w:rFonts w:ascii="Bookman Old Style" w:hAnsi="Bookman Old Style"/>
                <w:color w:val="000000"/>
                <w:sz w:val="24"/>
                <w:szCs w:val="24"/>
              </w:rPr>
              <w:t>Коммуникативные умения и навыки</w:t>
            </w:r>
          </w:p>
          <w:p w:rsidR="00C14826" w:rsidRPr="007D0210" w:rsidRDefault="00C14826">
            <w:pPr>
              <w:jc w:val="center"/>
              <w:rPr>
                <w:color w:val="000000"/>
                <w:sz w:val="8"/>
              </w:rPr>
            </w:pPr>
          </w:p>
          <w:p w:rsidR="00C14826" w:rsidRPr="007D0210" w:rsidRDefault="00C14826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"/>
              </w:rPr>
            </w:pPr>
          </w:p>
        </w:tc>
        <w:tc>
          <w:tcPr>
            <w:tcW w:w="4961" w:type="dxa"/>
            <w:gridSpan w:val="2"/>
          </w:tcPr>
          <w:p w:rsidR="00C14826" w:rsidRPr="007D0210" w:rsidRDefault="00C14826">
            <w:pPr>
              <w:pStyle w:val="5"/>
              <w:rPr>
                <w:rFonts w:ascii="Bookman Old Style" w:hAnsi="Bookman Old Style"/>
                <w:bCs/>
                <w:color w:val="000000"/>
                <w:sz w:val="8"/>
              </w:rPr>
            </w:pPr>
          </w:p>
          <w:p w:rsidR="00C14826" w:rsidRPr="00E241B5" w:rsidRDefault="00C14826">
            <w:pPr>
              <w:pStyle w:val="5"/>
              <w:rPr>
                <w:rFonts w:ascii="Bookman Old Style" w:hAnsi="Bookman Old Style"/>
                <w:bCs/>
                <w:color w:val="000000"/>
                <w:sz w:val="24"/>
                <w:szCs w:val="24"/>
              </w:rPr>
            </w:pPr>
            <w:r w:rsidRPr="00E241B5">
              <w:rPr>
                <w:rFonts w:ascii="Bookman Old Style" w:hAnsi="Bookman Old Style"/>
                <w:bCs/>
                <w:color w:val="000000"/>
                <w:sz w:val="24"/>
                <w:szCs w:val="24"/>
              </w:rPr>
              <w:t>Языковые знания</w:t>
            </w:r>
          </w:p>
          <w:p w:rsidR="00C14826" w:rsidRPr="007D0210" w:rsidRDefault="00C14826">
            <w:pPr>
              <w:rPr>
                <w:color w:val="000000"/>
                <w:sz w:val="8"/>
              </w:rPr>
            </w:pPr>
          </w:p>
        </w:tc>
        <w:tc>
          <w:tcPr>
            <w:tcW w:w="851" w:type="dxa"/>
            <w:vMerge w:val="restart"/>
          </w:tcPr>
          <w:p w:rsidR="00C14826" w:rsidRPr="007D0210" w:rsidRDefault="00C14826" w:rsidP="00341CF5">
            <w:pPr>
              <w:ind w:left="-108" w:right="-203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 w:rsidRPr="007D0210">
              <w:rPr>
                <w:rFonts w:ascii="Bookman Old Style" w:hAnsi="Bookman Old Style"/>
                <w:b/>
                <w:bCs/>
                <w:color w:val="000000"/>
                <w:sz w:val="20"/>
              </w:rPr>
              <w:t>Д.З.</w:t>
            </w:r>
          </w:p>
        </w:tc>
        <w:tc>
          <w:tcPr>
            <w:tcW w:w="992" w:type="dxa"/>
            <w:vMerge w:val="restart"/>
          </w:tcPr>
          <w:p w:rsidR="00C14826" w:rsidRPr="007D0210" w:rsidRDefault="00C14826" w:rsidP="0077039B">
            <w:pPr>
              <w:ind w:left="-108" w:right="-153"/>
              <w:jc w:val="center"/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</w:pP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Страно веде</w:t>
            </w:r>
          </w:p>
          <w:p w:rsidR="00C14826" w:rsidRPr="007D0210" w:rsidRDefault="00C14826" w:rsidP="0077039B">
            <w:pPr>
              <w:ind w:left="-108" w:right="-153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ние</w:t>
            </w:r>
          </w:p>
        </w:tc>
        <w:tc>
          <w:tcPr>
            <w:tcW w:w="709" w:type="dxa"/>
            <w:vMerge w:val="restart"/>
            <w:textDirection w:val="btLr"/>
          </w:tcPr>
          <w:p w:rsidR="00C14826" w:rsidRPr="007D0210" w:rsidRDefault="001F0A2B" w:rsidP="0077039B">
            <w:pPr>
              <w:ind w:left="-108" w:right="-153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</w:rPr>
              <w:t>контроль</w:t>
            </w:r>
          </w:p>
        </w:tc>
      </w:tr>
      <w:tr w:rsidR="00C14826">
        <w:tblPrEx>
          <w:tblCellMar>
            <w:top w:w="0" w:type="dxa"/>
            <w:bottom w:w="0" w:type="dxa"/>
          </w:tblCellMar>
        </w:tblPrEx>
        <w:trPr>
          <w:cantSplit/>
          <w:trHeight w:val="606"/>
        </w:trPr>
        <w:tc>
          <w:tcPr>
            <w:tcW w:w="426" w:type="dxa"/>
            <w:vMerge/>
          </w:tcPr>
          <w:p w:rsidR="00C14826" w:rsidRDefault="00C14826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1985" w:type="dxa"/>
            <w:gridSpan w:val="2"/>
            <w:vMerge/>
          </w:tcPr>
          <w:p w:rsidR="00C14826" w:rsidRDefault="00C14826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:rsidR="00C14826" w:rsidRDefault="00C14826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  <w:p w:rsidR="00C14826" w:rsidRPr="009D35BA" w:rsidRDefault="00C14826" w:rsidP="00247CED">
            <w:pPr>
              <w:ind w:left="-108" w:right="-250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Аудирование</w:t>
            </w:r>
          </w:p>
          <w:p w:rsidR="00C14826" w:rsidRPr="009D35BA" w:rsidRDefault="00C14826">
            <w:pPr>
              <w:ind w:hanging="108"/>
              <w:jc w:val="right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C14826" w:rsidRDefault="00C14826">
            <w:pPr>
              <w:ind w:right="-108" w:hanging="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  <w:p w:rsidR="00C14826" w:rsidRDefault="00C14826">
            <w:pPr>
              <w:ind w:right="-108" w:hanging="108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Чтение</w:t>
            </w:r>
          </w:p>
        </w:tc>
        <w:tc>
          <w:tcPr>
            <w:tcW w:w="2551" w:type="dxa"/>
          </w:tcPr>
          <w:p w:rsidR="00C14826" w:rsidRPr="009D35BA" w:rsidRDefault="00C14826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  <w:p w:rsidR="00C14826" w:rsidRDefault="00C14826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Говорение</w:t>
            </w:r>
          </w:p>
        </w:tc>
        <w:tc>
          <w:tcPr>
            <w:tcW w:w="1276" w:type="dxa"/>
          </w:tcPr>
          <w:p w:rsidR="00C14826" w:rsidRPr="009D35BA" w:rsidRDefault="00C14826">
            <w:pPr>
              <w:ind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  <w:p w:rsidR="00C14826" w:rsidRDefault="00C14826">
            <w:pPr>
              <w:ind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Письмо</w:t>
            </w:r>
          </w:p>
        </w:tc>
        <w:tc>
          <w:tcPr>
            <w:tcW w:w="1559" w:type="dxa"/>
          </w:tcPr>
          <w:p w:rsidR="00C14826" w:rsidRDefault="00C14826">
            <w:pPr>
              <w:ind w:lef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C14826" w:rsidRDefault="00C14826">
            <w:pPr>
              <w:ind w:left="-108" w:right="-77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Фонетика</w:t>
            </w:r>
          </w:p>
        </w:tc>
        <w:tc>
          <w:tcPr>
            <w:tcW w:w="3402" w:type="dxa"/>
          </w:tcPr>
          <w:p w:rsidR="00C14826" w:rsidRDefault="00C14826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C14826" w:rsidRDefault="00C14826" w:rsidP="001F0A2B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8"/>
                <w:lang w:val="en-US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Лексика</w:t>
            </w:r>
          </w:p>
          <w:p w:rsidR="00C14826" w:rsidRDefault="00C14826">
            <w:pPr>
              <w:ind w:left="-108"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851" w:type="dxa"/>
            <w:vMerge/>
          </w:tcPr>
          <w:p w:rsidR="00C14826" w:rsidRDefault="00C14826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992" w:type="dxa"/>
            <w:vMerge/>
          </w:tcPr>
          <w:p w:rsidR="00C14826" w:rsidRDefault="00C14826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709" w:type="dxa"/>
            <w:vMerge/>
          </w:tcPr>
          <w:p w:rsidR="00C14826" w:rsidRDefault="00C14826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</w:tr>
      <w:tr w:rsidR="00484F6A" w:rsidRPr="000B7CD3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426" w:type="dxa"/>
          </w:tcPr>
          <w:p w:rsidR="00484F6A" w:rsidRDefault="00484F6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279D1">
              <w:rPr>
                <w:b/>
                <w:bCs/>
                <w:color w:val="000000"/>
                <w:sz w:val="20"/>
                <w:lang w:val="en-US"/>
              </w:rPr>
              <w:t>1</w:t>
            </w:r>
          </w:p>
          <w:p w:rsidR="00F9064E" w:rsidRDefault="00F9064E">
            <w:pPr>
              <w:jc w:val="center"/>
              <w:rPr>
                <w:b/>
                <w:bCs/>
                <w:color w:val="000000"/>
                <w:sz w:val="20"/>
              </w:rPr>
            </w:pPr>
          </w:p>
          <w:p w:rsidR="00F9064E" w:rsidRPr="00F9064E" w:rsidRDefault="00F9064E" w:rsidP="00F9064E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064E"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9572FF">
              <w:rPr>
                <w:b/>
                <w:bCs/>
                <w:color w:val="000000"/>
                <w:sz w:val="16"/>
                <w:szCs w:val="16"/>
              </w:rPr>
              <w:t>1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.09</w:t>
            </w:r>
          </w:p>
        </w:tc>
        <w:tc>
          <w:tcPr>
            <w:tcW w:w="425" w:type="dxa"/>
            <w:vMerge w:val="restart"/>
            <w:textDirection w:val="btLr"/>
          </w:tcPr>
          <w:p w:rsidR="00484F6A" w:rsidRPr="00D37100" w:rsidRDefault="00162C57" w:rsidP="00A079F4">
            <w:pPr>
              <w:ind w:left="113" w:right="113"/>
              <w:rPr>
                <w:rFonts w:ascii="Bookman Old Style" w:hAnsi="Bookman Old Style"/>
                <w:b/>
                <w:bCs/>
                <w:color w:val="000000"/>
                <w:szCs w:val="24"/>
                <w:lang w:val="en-US"/>
              </w:rPr>
            </w:pPr>
            <w:r w:rsidRPr="00AE728C">
              <w:rPr>
                <w:b/>
                <w:bCs/>
                <w:color w:val="000000"/>
                <w:szCs w:val="24"/>
              </w:rPr>
              <w:t>ВВОДНЫЙ</w:t>
            </w:r>
            <w:r w:rsidRPr="00AE728C">
              <w:rPr>
                <w:b/>
                <w:bCs/>
                <w:color w:val="000000"/>
                <w:szCs w:val="24"/>
                <w:lang w:val="en-US"/>
              </w:rPr>
              <w:t xml:space="preserve">  </w:t>
            </w:r>
            <w:r w:rsidRPr="00AE728C">
              <w:rPr>
                <w:b/>
                <w:bCs/>
                <w:color w:val="000000"/>
                <w:szCs w:val="24"/>
              </w:rPr>
              <w:t>МОДУЛЬ</w:t>
            </w:r>
            <w:r w:rsidRPr="00AE728C">
              <w:rPr>
                <w:b/>
                <w:bCs/>
                <w:color w:val="000000"/>
                <w:szCs w:val="24"/>
                <w:lang w:val="en-US"/>
              </w:rPr>
              <w:t xml:space="preserve">: </w:t>
            </w:r>
            <w:r w:rsidR="00A079F4" w:rsidRPr="00AE728C">
              <w:rPr>
                <w:b/>
                <w:bCs/>
                <w:color w:val="000000"/>
                <w:szCs w:val="24"/>
                <w:lang w:val="en-US"/>
              </w:rPr>
              <w:t xml:space="preserve">  </w:t>
            </w:r>
            <w:r w:rsidR="00A079F4" w:rsidRPr="00A079F4">
              <w:rPr>
                <w:b/>
                <w:bCs/>
                <w:color w:val="000000"/>
                <w:szCs w:val="24"/>
                <w:lang w:val="en-US"/>
              </w:rPr>
              <w:t xml:space="preserve"> «</w:t>
            </w:r>
            <w:r w:rsidRPr="00A079F4">
              <w:rPr>
                <w:b/>
                <w:bCs/>
                <w:color w:val="000000"/>
                <w:szCs w:val="24"/>
                <w:lang w:val="en-US"/>
              </w:rPr>
              <w:t>H</w:t>
            </w:r>
            <w:r w:rsidR="00394FE8" w:rsidRPr="00B16CF3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A079F4">
              <w:rPr>
                <w:b/>
                <w:bCs/>
                <w:color w:val="000000"/>
                <w:szCs w:val="24"/>
                <w:lang w:val="en-US"/>
              </w:rPr>
              <w:t>E</w:t>
            </w:r>
            <w:r w:rsidR="00394FE8" w:rsidRPr="00B16CF3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A079F4">
              <w:rPr>
                <w:b/>
                <w:bCs/>
                <w:color w:val="000000"/>
                <w:szCs w:val="24"/>
                <w:lang w:val="en-US"/>
              </w:rPr>
              <w:t>L</w:t>
            </w:r>
            <w:r w:rsidR="00394FE8" w:rsidRPr="00B16CF3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A079F4">
              <w:rPr>
                <w:b/>
                <w:bCs/>
                <w:color w:val="000000"/>
                <w:szCs w:val="24"/>
                <w:lang w:val="en-US"/>
              </w:rPr>
              <w:t>L</w:t>
            </w:r>
            <w:r w:rsidR="00394FE8" w:rsidRPr="00B16CF3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A079F4">
              <w:rPr>
                <w:b/>
                <w:bCs/>
                <w:color w:val="000000"/>
                <w:szCs w:val="24"/>
                <w:lang w:val="en-US"/>
              </w:rPr>
              <w:t>O</w:t>
            </w:r>
            <w:r w:rsidR="00A079F4" w:rsidRPr="00A079F4">
              <w:rPr>
                <w:b/>
                <w:bCs/>
                <w:color w:val="000000"/>
                <w:szCs w:val="24"/>
                <w:lang w:val="en-US"/>
              </w:rPr>
              <w:t>»</w:t>
            </w:r>
            <w:r w:rsidRPr="00A079F4">
              <w:rPr>
                <w:b/>
                <w:bCs/>
                <w:color w:val="000000"/>
                <w:szCs w:val="24"/>
                <w:lang w:val="en-US"/>
              </w:rPr>
              <w:t xml:space="preserve">  /  </w:t>
            </w:r>
            <w:r w:rsidR="00A079F4" w:rsidRPr="00A079F4">
              <w:rPr>
                <w:b/>
                <w:bCs/>
                <w:color w:val="000000"/>
                <w:szCs w:val="24"/>
                <w:lang w:val="en-US"/>
              </w:rPr>
              <w:t>«</w:t>
            </w:r>
            <w:r w:rsidRPr="00A079F4">
              <w:rPr>
                <w:b/>
                <w:bCs/>
                <w:color w:val="000000"/>
                <w:szCs w:val="24"/>
                <w:lang w:val="en-US"/>
              </w:rPr>
              <w:t>M</w:t>
            </w:r>
            <w:r w:rsidR="00394FE8" w:rsidRPr="00B16CF3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A079F4">
              <w:rPr>
                <w:b/>
                <w:bCs/>
                <w:color w:val="000000"/>
                <w:szCs w:val="24"/>
                <w:lang w:val="en-US"/>
              </w:rPr>
              <w:t xml:space="preserve">Y </w:t>
            </w:r>
            <w:r w:rsidR="00394FE8" w:rsidRPr="00B16CF3">
              <w:rPr>
                <w:b/>
                <w:bCs/>
                <w:color w:val="000000"/>
                <w:szCs w:val="24"/>
                <w:lang w:val="en-US"/>
              </w:rPr>
              <w:t xml:space="preserve">  </w:t>
            </w:r>
            <w:r w:rsidRPr="00A079F4">
              <w:rPr>
                <w:b/>
                <w:bCs/>
                <w:color w:val="000000"/>
                <w:szCs w:val="24"/>
                <w:lang w:val="en-US"/>
              </w:rPr>
              <w:t xml:space="preserve">  F</w:t>
            </w:r>
            <w:r w:rsidR="00394FE8" w:rsidRPr="00B16CF3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A079F4">
              <w:rPr>
                <w:b/>
                <w:bCs/>
                <w:color w:val="000000"/>
                <w:szCs w:val="24"/>
                <w:lang w:val="en-US"/>
              </w:rPr>
              <w:t>A</w:t>
            </w:r>
            <w:r w:rsidR="00394FE8" w:rsidRPr="00B16CF3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A079F4">
              <w:rPr>
                <w:b/>
                <w:bCs/>
                <w:color w:val="000000"/>
                <w:szCs w:val="24"/>
                <w:lang w:val="en-US"/>
              </w:rPr>
              <w:t>M</w:t>
            </w:r>
            <w:r w:rsidR="00394FE8" w:rsidRPr="00B16CF3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A079F4">
              <w:rPr>
                <w:b/>
                <w:bCs/>
                <w:color w:val="000000"/>
                <w:szCs w:val="24"/>
                <w:lang w:val="en-US"/>
              </w:rPr>
              <w:t>I</w:t>
            </w:r>
            <w:r w:rsidR="00394FE8" w:rsidRPr="00B16CF3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A079F4">
              <w:rPr>
                <w:b/>
                <w:bCs/>
                <w:color w:val="000000"/>
                <w:szCs w:val="24"/>
                <w:lang w:val="en-US"/>
              </w:rPr>
              <w:t>L</w:t>
            </w:r>
            <w:r w:rsidR="00394FE8" w:rsidRPr="00B16CF3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A079F4">
              <w:rPr>
                <w:b/>
                <w:bCs/>
                <w:color w:val="000000"/>
                <w:szCs w:val="24"/>
                <w:lang w:val="en-US"/>
              </w:rPr>
              <w:t>Y !</w:t>
            </w:r>
            <w:r w:rsidR="00A079F4" w:rsidRPr="00A079F4">
              <w:rPr>
                <w:b/>
                <w:bCs/>
                <w:color w:val="000000"/>
                <w:szCs w:val="24"/>
                <w:lang w:val="en-US"/>
              </w:rPr>
              <w:t>»</w:t>
            </w:r>
            <w:r w:rsidR="00B16CF3" w:rsidRPr="00B16CF3">
              <w:rPr>
                <w:b/>
                <w:bCs/>
                <w:color w:val="000000"/>
                <w:szCs w:val="24"/>
                <w:lang w:val="en-US"/>
              </w:rPr>
              <w:t xml:space="preserve">     11 </w:t>
            </w:r>
            <w:r w:rsidR="00B16CF3">
              <w:rPr>
                <w:b/>
                <w:bCs/>
                <w:color w:val="000000"/>
                <w:szCs w:val="24"/>
              </w:rPr>
              <w:t>часов</w:t>
            </w:r>
            <w:r w:rsidR="00D37100" w:rsidRPr="00D37100">
              <w:rPr>
                <w:b/>
                <w:bCs/>
                <w:color w:val="000000"/>
                <w:szCs w:val="24"/>
                <w:lang w:val="en-US"/>
              </w:rPr>
              <w:t>.</w:t>
            </w:r>
          </w:p>
        </w:tc>
        <w:tc>
          <w:tcPr>
            <w:tcW w:w="1560" w:type="dxa"/>
          </w:tcPr>
          <w:p w:rsidR="00484F6A" w:rsidRPr="004F46EA" w:rsidRDefault="00484F6A" w:rsidP="00E72133">
            <w:pPr>
              <w:ind w:left="-108"/>
              <w:jc w:val="center"/>
              <w:rPr>
                <w:b/>
                <w:bCs/>
                <w:color w:val="000000"/>
                <w:sz w:val="20"/>
              </w:rPr>
            </w:pPr>
            <w:r w:rsidRPr="004F46EA">
              <w:rPr>
                <w:b/>
                <w:bCs/>
                <w:color w:val="000000"/>
                <w:sz w:val="20"/>
              </w:rPr>
              <w:t>Вперед</w:t>
            </w:r>
            <w:r w:rsidRPr="004F46EA">
              <w:rPr>
                <w:b/>
                <w:bCs/>
                <w:color w:val="000000"/>
                <w:sz w:val="20"/>
                <w:lang w:val="en-US"/>
              </w:rPr>
              <w:t>!!!</w:t>
            </w:r>
          </w:p>
          <w:p w:rsidR="00484F6A" w:rsidRPr="00544CC9" w:rsidRDefault="00484F6A" w:rsidP="00E72133">
            <w:pPr>
              <w:ind w:lef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C9">
              <w:rPr>
                <w:b/>
                <w:bCs/>
                <w:color w:val="000000"/>
                <w:sz w:val="16"/>
                <w:szCs w:val="16"/>
              </w:rPr>
              <w:t>Знакомство с новым предметом. Страноведение</w:t>
            </w:r>
          </w:p>
        </w:tc>
        <w:tc>
          <w:tcPr>
            <w:tcW w:w="1417" w:type="dxa"/>
          </w:tcPr>
          <w:p w:rsidR="00484F6A" w:rsidRPr="00F023DE" w:rsidRDefault="00484F6A" w:rsidP="00052AF7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bCs/>
                <w:color w:val="000000"/>
                <w:sz w:val="22"/>
                <w:szCs w:val="22"/>
              </w:rPr>
              <w:t>Упр</w:t>
            </w:r>
            <w:r w:rsidRPr="00F023DE">
              <w:rPr>
                <w:bCs/>
                <w:color w:val="000000"/>
                <w:sz w:val="22"/>
                <w:szCs w:val="22"/>
                <w:lang w:val="en-US"/>
              </w:rPr>
              <w:t xml:space="preserve">.1 </w:t>
            </w:r>
            <w:r w:rsidRPr="00F023DE">
              <w:rPr>
                <w:bCs/>
                <w:color w:val="000000"/>
                <w:sz w:val="22"/>
                <w:szCs w:val="22"/>
              </w:rPr>
              <w:t>с</w:t>
            </w:r>
            <w:r w:rsidRPr="00F023DE">
              <w:rPr>
                <w:bCs/>
                <w:color w:val="000000"/>
                <w:sz w:val="22"/>
                <w:szCs w:val="22"/>
                <w:lang w:val="en-US"/>
              </w:rPr>
              <w:t>. 4 «Hello, hello, everyone»</w:t>
            </w:r>
          </w:p>
          <w:p w:rsidR="00484F6A" w:rsidRDefault="00484F6A" w:rsidP="003A6106">
            <w:pPr>
              <w:ind w:left="-108" w:right="-108"/>
              <w:jc w:val="center"/>
              <w:rPr>
                <w:color w:val="000000"/>
                <w:spacing w:val="-2"/>
                <w:sz w:val="14"/>
                <w:szCs w:val="14"/>
              </w:rPr>
            </w:pPr>
          </w:p>
          <w:p w:rsidR="00484F6A" w:rsidRPr="00F023DE" w:rsidRDefault="00484F6A" w:rsidP="00DE014E">
            <w:pPr>
              <w:ind w:right="-108" w:hanging="108"/>
              <w:jc w:val="center"/>
              <w:rPr>
                <w:bCs/>
                <w:color w:val="000000"/>
                <w:szCs w:val="24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песенки</w:t>
            </w:r>
          </w:p>
        </w:tc>
        <w:tc>
          <w:tcPr>
            <w:tcW w:w="1276" w:type="dxa"/>
          </w:tcPr>
          <w:p w:rsidR="00484F6A" w:rsidRPr="00052AF7" w:rsidRDefault="00484F6A">
            <w:pPr>
              <w:ind w:right="-108" w:hanging="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</w:tc>
        <w:tc>
          <w:tcPr>
            <w:tcW w:w="2551" w:type="dxa"/>
          </w:tcPr>
          <w:p w:rsidR="00484F6A" w:rsidRPr="00DF0C2C" w:rsidRDefault="00484F6A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DF0C2C">
              <w:rPr>
                <w:bCs/>
                <w:color w:val="000000"/>
                <w:sz w:val="22"/>
                <w:szCs w:val="22"/>
                <w:lang w:val="en-US"/>
              </w:rPr>
              <w:t>I`m… My name is…</w:t>
            </w:r>
          </w:p>
          <w:p w:rsidR="00484F6A" w:rsidRPr="00DF0C2C" w:rsidRDefault="00484F6A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DF0C2C">
              <w:rPr>
                <w:bCs/>
                <w:color w:val="000000"/>
                <w:sz w:val="22"/>
                <w:szCs w:val="22"/>
                <w:lang w:val="en-US"/>
              </w:rPr>
              <w:t>What`s your name?</w:t>
            </w:r>
          </w:p>
          <w:p w:rsidR="00484F6A" w:rsidRPr="00DF0C2C" w:rsidRDefault="00484F6A" w:rsidP="00162131">
            <w:pPr>
              <w:ind w:left="-177"/>
              <w:jc w:val="center"/>
              <w:rPr>
                <w:bCs/>
                <w:color w:val="000000"/>
                <w:sz w:val="22"/>
                <w:szCs w:val="22"/>
              </w:rPr>
            </w:pPr>
            <w:r w:rsidRPr="00162131">
              <w:rPr>
                <w:bCs/>
                <w:color w:val="000000"/>
                <w:sz w:val="20"/>
                <w:lang w:val="en-US"/>
              </w:rPr>
              <w:t>How are you? Fine, thanks</w:t>
            </w:r>
            <w:r w:rsidRPr="00DF0C2C">
              <w:rPr>
                <w:bCs/>
                <w:color w:val="000000"/>
                <w:sz w:val="22"/>
                <w:szCs w:val="22"/>
                <w:lang w:val="en-US"/>
              </w:rPr>
              <w:t>.</w:t>
            </w:r>
          </w:p>
          <w:p w:rsidR="00484F6A" w:rsidRDefault="00484F6A">
            <w:pPr>
              <w:jc w:val="center"/>
              <w:rPr>
                <w:bCs/>
                <w:color w:val="000000"/>
                <w:sz w:val="20"/>
              </w:rPr>
            </w:pPr>
            <w:r w:rsidRPr="0059334F">
              <w:rPr>
                <w:bCs/>
                <w:color w:val="000000"/>
                <w:sz w:val="20"/>
              </w:rPr>
              <w:t>Упр</w:t>
            </w:r>
            <w:r w:rsidRPr="0059334F">
              <w:rPr>
                <w:bCs/>
                <w:color w:val="000000"/>
                <w:sz w:val="20"/>
                <w:lang w:val="en-US"/>
              </w:rPr>
              <w:t xml:space="preserve">. 2, 3, 4 </w:t>
            </w:r>
            <w:r w:rsidRPr="0059334F">
              <w:rPr>
                <w:bCs/>
                <w:color w:val="000000"/>
                <w:sz w:val="20"/>
              </w:rPr>
              <w:t>с</w:t>
            </w:r>
            <w:r w:rsidRPr="0059334F">
              <w:rPr>
                <w:bCs/>
                <w:color w:val="000000"/>
                <w:sz w:val="20"/>
                <w:lang w:val="en-US"/>
              </w:rPr>
              <w:t xml:space="preserve">. </w:t>
            </w:r>
            <w:r w:rsidRPr="0059334F">
              <w:rPr>
                <w:bCs/>
                <w:color w:val="000000"/>
                <w:sz w:val="20"/>
              </w:rPr>
              <w:t>4 -5</w:t>
            </w:r>
          </w:p>
          <w:p w:rsidR="00484F6A" w:rsidRPr="007B2732" w:rsidRDefault="00484F6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B2732">
              <w:rPr>
                <w:bCs/>
                <w:color w:val="000000"/>
                <w:sz w:val="16"/>
                <w:szCs w:val="16"/>
              </w:rPr>
              <w:t>Работа в парах. Учитель-ученик</w:t>
            </w:r>
          </w:p>
          <w:p w:rsidR="00484F6A" w:rsidRPr="00D55055" w:rsidRDefault="00484F6A">
            <w:pPr>
              <w:jc w:val="center"/>
              <w:rPr>
                <w:bCs/>
                <w:color w:val="000000"/>
                <w:sz w:val="8"/>
                <w:szCs w:val="8"/>
              </w:rPr>
            </w:pPr>
          </w:p>
        </w:tc>
        <w:tc>
          <w:tcPr>
            <w:tcW w:w="1276" w:type="dxa"/>
          </w:tcPr>
          <w:p w:rsidR="00484F6A" w:rsidRDefault="00484F6A">
            <w:pPr>
              <w:ind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</w:tc>
        <w:tc>
          <w:tcPr>
            <w:tcW w:w="1559" w:type="dxa"/>
          </w:tcPr>
          <w:p w:rsidR="00484F6A" w:rsidRDefault="00484F6A">
            <w:pPr>
              <w:ind w:lef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</w:tc>
        <w:tc>
          <w:tcPr>
            <w:tcW w:w="3402" w:type="dxa"/>
          </w:tcPr>
          <w:p w:rsidR="00484F6A" w:rsidRPr="00450AE4" w:rsidRDefault="00484F6A" w:rsidP="007A675D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450AE4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450AE4">
              <w:rPr>
                <w:bCs/>
                <w:color w:val="000000"/>
                <w:sz w:val="22"/>
                <w:szCs w:val="22"/>
                <w:lang w:val="en-US"/>
              </w:rPr>
              <w:t>- Hello!  Goodbye!</w:t>
            </w:r>
          </w:p>
          <w:p w:rsidR="00484F6A" w:rsidRPr="00450AE4" w:rsidRDefault="00484F6A">
            <w:pPr>
              <w:ind w:left="-108" w:right="-108"/>
              <w:rPr>
                <w:rFonts w:ascii="Bookman Old Style" w:hAnsi="Bookman Old Style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50AE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450AE4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450AE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450AE4">
              <w:rPr>
                <w:bCs/>
                <w:color w:val="000000"/>
                <w:sz w:val="22"/>
                <w:szCs w:val="22"/>
                <w:lang w:val="en-US"/>
              </w:rPr>
              <w:t>– Everyone.</w:t>
            </w:r>
          </w:p>
        </w:tc>
        <w:tc>
          <w:tcPr>
            <w:tcW w:w="851" w:type="dxa"/>
          </w:tcPr>
          <w:p w:rsidR="00484F6A" w:rsidRPr="00031774" w:rsidRDefault="00484F6A" w:rsidP="00DF1113">
            <w:pPr>
              <w:ind w:left="-108" w:right="-108" w:firstLine="108"/>
              <w:jc w:val="center"/>
              <w:rPr>
                <w:bCs/>
                <w:color w:val="000000"/>
                <w:sz w:val="20"/>
              </w:rPr>
            </w:pPr>
            <w:r w:rsidRPr="00031774">
              <w:rPr>
                <w:bCs/>
                <w:color w:val="000000"/>
                <w:sz w:val="20"/>
              </w:rPr>
              <w:t>Упр.3 с.5</w:t>
            </w:r>
          </w:p>
          <w:p w:rsidR="00484F6A" w:rsidRPr="00031774" w:rsidRDefault="00484F6A" w:rsidP="00DF1113">
            <w:pPr>
              <w:ind w:left="-108" w:right="-108" w:firstLine="108"/>
              <w:jc w:val="center"/>
              <w:rPr>
                <w:bCs/>
                <w:color w:val="000000"/>
                <w:sz w:val="20"/>
              </w:rPr>
            </w:pPr>
            <w:r w:rsidRPr="00031774">
              <w:rPr>
                <w:bCs/>
                <w:color w:val="000000"/>
                <w:sz w:val="20"/>
              </w:rPr>
              <w:t>Диалог</w:t>
            </w:r>
          </w:p>
        </w:tc>
        <w:tc>
          <w:tcPr>
            <w:tcW w:w="992" w:type="dxa"/>
          </w:tcPr>
          <w:p w:rsidR="00484F6A" w:rsidRPr="00D84A7C" w:rsidRDefault="00484F6A" w:rsidP="00DF1113">
            <w:pPr>
              <w:ind w:left="-108" w:right="-108" w:firstLine="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4A7C">
              <w:rPr>
                <w:b/>
                <w:bCs/>
                <w:color w:val="000000"/>
                <w:sz w:val="18"/>
                <w:szCs w:val="18"/>
              </w:rPr>
              <w:t>Англия, Шотландия Уэльс, Северн. Ирланд..</w:t>
            </w:r>
          </w:p>
        </w:tc>
        <w:tc>
          <w:tcPr>
            <w:tcW w:w="709" w:type="dxa"/>
          </w:tcPr>
          <w:p w:rsidR="00484F6A" w:rsidRPr="001E1D58" w:rsidRDefault="00484F6A" w:rsidP="00DF1113">
            <w:pPr>
              <w:ind w:left="-108" w:right="-108" w:firstLine="108"/>
              <w:jc w:val="center"/>
              <w:rPr>
                <w:b/>
                <w:bCs/>
                <w:color w:val="000000"/>
                <w:sz w:val="20"/>
              </w:rPr>
            </w:pPr>
          </w:p>
        </w:tc>
      </w:tr>
      <w:tr w:rsidR="00484F6A" w:rsidRPr="001E1D58">
        <w:tblPrEx>
          <w:tblCellMar>
            <w:top w:w="0" w:type="dxa"/>
            <w:bottom w:w="0" w:type="dxa"/>
          </w:tblCellMar>
        </w:tblPrEx>
        <w:trPr>
          <w:cantSplit/>
          <w:trHeight w:val="979"/>
        </w:trPr>
        <w:tc>
          <w:tcPr>
            <w:tcW w:w="426" w:type="dxa"/>
          </w:tcPr>
          <w:p w:rsidR="00484F6A" w:rsidRDefault="00484F6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279D1">
              <w:rPr>
                <w:b/>
                <w:bCs/>
                <w:color w:val="000000"/>
                <w:sz w:val="20"/>
                <w:lang w:val="en-US"/>
              </w:rPr>
              <w:t>2</w:t>
            </w:r>
          </w:p>
          <w:p w:rsidR="00701BE5" w:rsidRDefault="00701BE5">
            <w:pPr>
              <w:jc w:val="center"/>
              <w:rPr>
                <w:b/>
                <w:bCs/>
                <w:color w:val="000000"/>
                <w:sz w:val="20"/>
              </w:rPr>
            </w:pPr>
          </w:p>
          <w:p w:rsidR="00701BE5" w:rsidRPr="00701BE5" w:rsidRDefault="00701BE5" w:rsidP="00701BE5">
            <w:pPr>
              <w:ind w:right="-108" w:hanging="108"/>
              <w:jc w:val="center"/>
              <w:rPr>
                <w:b/>
                <w:bCs/>
                <w:color w:val="000000"/>
                <w:sz w:val="20"/>
              </w:rPr>
            </w:pPr>
            <w:r w:rsidRPr="00F9064E"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AC182D">
              <w:rPr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.09</w:t>
            </w:r>
          </w:p>
        </w:tc>
        <w:tc>
          <w:tcPr>
            <w:tcW w:w="425" w:type="dxa"/>
            <w:vMerge/>
            <w:textDirection w:val="btLr"/>
          </w:tcPr>
          <w:p w:rsidR="00484F6A" w:rsidRPr="00201B34" w:rsidRDefault="00484F6A" w:rsidP="0058005E">
            <w:pPr>
              <w:ind w:left="113" w:right="113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484F6A" w:rsidRPr="003C78BD" w:rsidRDefault="00484F6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C78BD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84F6A" w:rsidRDefault="00484F6A" w:rsidP="0075565C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46EA">
              <w:rPr>
                <w:b/>
                <w:bCs/>
                <w:color w:val="000000"/>
                <w:sz w:val="20"/>
              </w:rPr>
              <w:t>Мои буковки</w:t>
            </w:r>
            <w:r w:rsidRPr="003C78BD">
              <w:rPr>
                <w:b/>
                <w:bCs/>
                <w:color w:val="000000"/>
                <w:sz w:val="22"/>
                <w:szCs w:val="22"/>
                <w:lang w:val="en-US"/>
              </w:rPr>
              <w:t>!</w:t>
            </w:r>
          </w:p>
          <w:p w:rsidR="00484F6A" w:rsidRPr="00B7594B" w:rsidRDefault="00484F6A" w:rsidP="00B7594B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7594B">
              <w:rPr>
                <w:b/>
                <w:bCs/>
                <w:color w:val="000000"/>
                <w:sz w:val="16"/>
                <w:szCs w:val="16"/>
              </w:rPr>
              <w:t>Знакомство с английским алфавитом</w:t>
            </w:r>
            <w:r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484F6A" w:rsidRPr="00F023DE" w:rsidRDefault="00484F6A" w:rsidP="00052AF7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bCs/>
                <w:color w:val="000000"/>
                <w:sz w:val="22"/>
                <w:szCs w:val="22"/>
              </w:rPr>
              <w:t>Упр</w:t>
            </w:r>
            <w:r w:rsidRPr="00F023DE">
              <w:rPr>
                <w:bCs/>
                <w:color w:val="000000"/>
                <w:sz w:val="22"/>
                <w:szCs w:val="22"/>
                <w:lang w:val="en-US"/>
              </w:rPr>
              <w:t xml:space="preserve">. </w:t>
            </w:r>
            <w:r w:rsidRPr="00F023DE">
              <w:rPr>
                <w:bCs/>
                <w:color w:val="000000"/>
                <w:sz w:val="22"/>
                <w:szCs w:val="22"/>
              </w:rPr>
              <w:t>1, 2 с.6</w:t>
            </w:r>
          </w:p>
          <w:p w:rsidR="00484F6A" w:rsidRDefault="00484F6A" w:rsidP="006E6F6F">
            <w:pPr>
              <w:ind w:left="-108" w:right="-250"/>
              <w:rPr>
                <w:color w:val="000000"/>
                <w:spacing w:val="-2"/>
                <w:sz w:val="14"/>
                <w:szCs w:val="14"/>
              </w:rPr>
            </w:pPr>
          </w:p>
          <w:p w:rsidR="00484F6A" w:rsidRDefault="00484F6A" w:rsidP="006E6F6F">
            <w:pPr>
              <w:ind w:left="-108" w:right="-250"/>
              <w:rPr>
                <w:color w:val="000000"/>
                <w:spacing w:val="-2"/>
                <w:sz w:val="14"/>
                <w:szCs w:val="14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 xml:space="preserve">  </w:t>
            </w:r>
          </w:p>
          <w:p w:rsidR="00484F6A" w:rsidRDefault="00484F6A" w:rsidP="006E6F6F">
            <w:pPr>
              <w:ind w:left="-108" w:right="-250"/>
              <w:rPr>
                <w:color w:val="000000"/>
                <w:spacing w:val="-2"/>
                <w:sz w:val="14"/>
                <w:szCs w:val="14"/>
              </w:rPr>
            </w:pPr>
          </w:p>
          <w:p w:rsidR="00484F6A" w:rsidRDefault="00484F6A" w:rsidP="006E6F6F">
            <w:pPr>
              <w:ind w:left="-108" w:right="-250"/>
              <w:rPr>
                <w:color w:val="000000"/>
                <w:spacing w:val="-2"/>
                <w:sz w:val="14"/>
                <w:szCs w:val="14"/>
              </w:rPr>
            </w:pPr>
          </w:p>
          <w:p w:rsidR="00484F6A" w:rsidRPr="00F023DE" w:rsidRDefault="00484F6A" w:rsidP="006E6F6F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484F6A" w:rsidRPr="00F023DE" w:rsidRDefault="00484F6A" w:rsidP="006E6F6F">
            <w:pPr>
              <w:ind w:right="-108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задани</w:t>
            </w:r>
            <w:r w:rsidRPr="00F023DE">
              <w:rPr>
                <w:color w:val="000000"/>
                <w:spacing w:val="1"/>
                <w:sz w:val="16"/>
                <w:szCs w:val="16"/>
              </w:rPr>
              <w:t>я</w:t>
            </w:r>
          </w:p>
        </w:tc>
        <w:tc>
          <w:tcPr>
            <w:tcW w:w="1276" w:type="dxa"/>
          </w:tcPr>
          <w:p w:rsidR="00484F6A" w:rsidRPr="004D7776" w:rsidRDefault="00484F6A">
            <w:pPr>
              <w:ind w:right="-108" w:hanging="108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484F6A" w:rsidRPr="00B57F29" w:rsidRDefault="00484F6A">
            <w:pPr>
              <w:jc w:val="center"/>
              <w:rPr>
                <w:bCs/>
                <w:color w:val="000000"/>
                <w:sz w:val="20"/>
                <w:lang w:val="en-US"/>
              </w:rPr>
            </w:pPr>
            <w:r w:rsidRPr="00CA5E71">
              <w:rPr>
                <w:bCs/>
                <w:color w:val="000000"/>
                <w:sz w:val="20"/>
              </w:rPr>
              <w:t>Аа</w:t>
            </w:r>
            <w:r w:rsidRPr="00CA5E71">
              <w:rPr>
                <w:bCs/>
                <w:color w:val="000000"/>
                <w:sz w:val="20"/>
                <w:lang w:val="en-US"/>
              </w:rPr>
              <w:t>-ant, Bb–bed, Cc-cat, Dd-dog, Ee-egg, Ff-flag,                Gg-glass, Hh-horse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 xml:space="preserve">.  </w:t>
            </w:r>
            <w:r w:rsidRPr="00CA5E71">
              <w:rPr>
                <w:bCs/>
                <w:color w:val="000000"/>
                <w:sz w:val="22"/>
                <w:szCs w:val="22"/>
                <w:lang w:val="en-US"/>
              </w:rPr>
              <w:t xml:space="preserve">                     </w:t>
            </w:r>
            <w:r w:rsidRPr="004B7ACC">
              <w:rPr>
                <w:bCs/>
                <w:color w:val="000000"/>
                <w:sz w:val="20"/>
              </w:rPr>
              <w:t>Упр</w:t>
            </w:r>
            <w:r w:rsidRPr="004B7ACC">
              <w:rPr>
                <w:bCs/>
                <w:color w:val="000000"/>
                <w:sz w:val="20"/>
                <w:lang w:val="en-US"/>
              </w:rPr>
              <w:t xml:space="preserve">.2 </w:t>
            </w:r>
            <w:r w:rsidRPr="004B7ACC">
              <w:rPr>
                <w:bCs/>
                <w:color w:val="000000"/>
                <w:sz w:val="20"/>
              </w:rPr>
              <w:t>с</w:t>
            </w:r>
            <w:r w:rsidRPr="004B7ACC">
              <w:rPr>
                <w:bCs/>
                <w:color w:val="000000"/>
                <w:sz w:val="20"/>
                <w:lang w:val="en-US"/>
              </w:rPr>
              <w:t>.6</w:t>
            </w:r>
          </w:p>
          <w:p w:rsidR="00484F6A" w:rsidRPr="00CA5E71" w:rsidRDefault="00484F6A" w:rsidP="000C56B7">
            <w:pPr>
              <w:ind w:left="-108" w:right="-108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0C56B7">
              <w:rPr>
                <w:color w:val="000000"/>
                <w:sz w:val="16"/>
                <w:szCs w:val="16"/>
              </w:rPr>
              <w:t>Отработка</w:t>
            </w:r>
            <w:r w:rsidRPr="00CA5E71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0C56B7">
              <w:rPr>
                <w:color w:val="000000"/>
                <w:sz w:val="16"/>
                <w:szCs w:val="16"/>
              </w:rPr>
              <w:t>ритмикоинт</w:t>
            </w:r>
            <w:r w:rsidRPr="000C56B7">
              <w:rPr>
                <w:color w:val="000000"/>
                <w:sz w:val="16"/>
                <w:szCs w:val="16"/>
              </w:rPr>
              <w:t>о</w:t>
            </w:r>
            <w:r w:rsidRPr="000C56B7">
              <w:rPr>
                <w:color w:val="000000"/>
                <w:sz w:val="16"/>
                <w:szCs w:val="16"/>
              </w:rPr>
              <w:t>национных</w:t>
            </w:r>
            <w:r w:rsidRPr="00CA5E71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0C56B7">
              <w:rPr>
                <w:color w:val="000000"/>
                <w:sz w:val="16"/>
                <w:szCs w:val="16"/>
              </w:rPr>
              <w:t>нав</w:t>
            </w:r>
            <w:r w:rsidRPr="000C56B7">
              <w:rPr>
                <w:color w:val="000000"/>
                <w:sz w:val="16"/>
                <w:szCs w:val="16"/>
              </w:rPr>
              <w:t>ы</w:t>
            </w:r>
            <w:r w:rsidRPr="000C56B7">
              <w:rPr>
                <w:color w:val="000000"/>
                <w:sz w:val="16"/>
                <w:szCs w:val="16"/>
              </w:rPr>
              <w:t>ков</w:t>
            </w:r>
          </w:p>
        </w:tc>
        <w:tc>
          <w:tcPr>
            <w:tcW w:w="1276" w:type="dxa"/>
          </w:tcPr>
          <w:p w:rsidR="00484F6A" w:rsidRPr="00CA5E71" w:rsidRDefault="00484F6A">
            <w:pPr>
              <w:ind w:right="-108"/>
              <w:jc w:val="center"/>
              <w:rPr>
                <w:bCs/>
                <w:color w:val="000000"/>
                <w:szCs w:val="24"/>
                <w:lang w:val="en-US"/>
              </w:rPr>
            </w:pPr>
            <w:r w:rsidRPr="00DB418D">
              <w:rPr>
                <w:bCs/>
                <w:color w:val="000000"/>
                <w:szCs w:val="24"/>
              </w:rPr>
              <w:t>Упр</w:t>
            </w:r>
            <w:r w:rsidRPr="00DB418D">
              <w:rPr>
                <w:bCs/>
                <w:color w:val="000000"/>
                <w:szCs w:val="24"/>
                <w:lang w:val="en-US"/>
              </w:rPr>
              <w:t xml:space="preserve">.3 </w:t>
            </w:r>
            <w:r w:rsidRPr="00DB418D">
              <w:rPr>
                <w:bCs/>
                <w:color w:val="000000"/>
                <w:szCs w:val="24"/>
              </w:rPr>
              <w:t>с</w:t>
            </w:r>
            <w:r w:rsidRPr="00DB418D">
              <w:rPr>
                <w:bCs/>
                <w:color w:val="000000"/>
                <w:szCs w:val="24"/>
                <w:lang w:val="en-US"/>
              </w:rPr>
              <w:t>.7</w:t>
            </w:r>
          </w:p>
          <w:p w:rsidR="00484F6A" w:rsidRPr="00CA5E71" w:rsidRDefault="00484F6A">
            <w:pPr>
              <w:ind w:right="-108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</w:p>
          <w:p w:rsidR="00484F6A" w:rsidRPr="00734EB3" w:rsidRDefault="00484F6A">
            <w:pPr>
              <w:ind w:right="-108"/>
              <w:jc w:val="center"/>
              <w:rPr>
                <w:bCs/>
                <w:color w:val="000000"/>
                <w:sz w:val="8"/>
                <w:szCs w:val="8"/>
                <w:lang w:val="en-US"/>
              </w:rPr>
            </w:pPr>
          </w:p>
          <w:p w:rsidR="00484F6A" w:rsidRPr="00685F79" w:rsidRDefault="00484F6A" w:rsidP="0069478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</w:t>
            </w:r>
            <w:r w:rsidRPr="00685F79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навыка</w:t>
            </w:r>
            <w:r w:rsidRPr="00685F79">
              <w:rPr>
                <w:color w:val="000000"/>
                <w:sz w:val="16"/>
                <w:szCs w:val="16"/>
              </w:rPr>
              <w:t xml:space="preserve"> письма</w:t>
            </w:r>
          </w:p>
          <w:p w:rsidR="00484F6A" w:rsidRPr="00CA5E71" w:rsidRDefault="00484F6A">
            <w:pPr>
              <w:ind w:right="-108"/>
              <w:jc w:val="center"/>
              <w:rPr>
                <w:bCs/>
                <w:color w:val="000000"/>
                <w:szCs w:val="24"/>
                <w:lang w:val="en-US"/>
              </w:rPr>
            </w:pPr>
            <w:r w:rsidRPr="00A61636">
              <w:rPr>
                <w:bCs/>
                <w:color w:val="000000"/>
                <w:sz w:val="16"/>
                <w:szCs w:val="16"/>
              </w:rPr>
              <w:t>Работа</w:t>
            </w:r>
            <w:r w:rsidRPr="00685F79"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A61636">
              <w:rPr>
                <w:bCs/>
                <w:color w:val="000000"/>
                <w:sz w:val="16"/>
                <w:szCs w:val="16"/>
              </w:rPr>
              <w:t>у</w:t>
            </w:r>
            <w:r w:rsidRPr="00685F79"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A61636">
              <w:rPr>
                <w:bCs/>
                <w:color w:val="000000"/>
                <w:sz w:val="16"/>
                <w:szCs w:val="16"/>
              </w:rPr>
              <w:t>доски</w:t>
            </w:r>
            <w:r w:rsidRPr="00685F79">
              <w:rPr>
                <w:bCs/>
                <w:color w:val="000000"/>
                <w:sz w:val="16"/>
                <w:szCs w:val="16"/>
              </w:rPr>
              <w:t xml:space="preserve">. </w:t>
            </w:r>
            <w:r w:rsidRPr="00CA5E71">
              <w:rPr>
                <w:bCs/>
                <w:color w:val="000000"/>
                <w:sz w:val="16"/>
                <w:szCs w:val="16"/>
                <w:lang w:val="en-US"/>
              </w:rPr>
              <w:t>«</w:t>
            </w:r>
            <w:r w:rsidRPr="00A61636">
              <w:rPr>
                <w:bCs/>
                <w:color w:val="000000"/>
                <w:sz w:val="16"/>
                <w:szCs w:val="16"/>
              </w:rPr>
              <w:t>Вставь</w:t>
            </w:r>
            <w:r w:rsidRPr="00CA5E71">
              <w:rPr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A61636">
              <w:rPr>
                <w:bCs/>
                <w:color w:val="000000"/>
                <w:sz w:val="16"/>
                <w:szCs w:val="16"/>
              </w:rPr>
              <w:t>букву</w:t>
            </w:r>
            <w:r w:rsidRPr="00CA5E71">
              <w:rPr>
                <w:bCs/>
                <w:color w:val="000000"/>
                <w:sz w:val="16"/>
                <w:szCs w:val="16"/>
                <w:lang w:val="en-US"/>
              </w:rPr>
              <w:t>»</w:t>
            </w:r>
          </w:p>
        </w:tc>
        <w:tc>
          <w:tcPr>
            <w:tcW w:w="1559" w:type="dxa"/>
          </w:tcPr>
          <w:p w:rsidR="00484F6A" w:rsidRPr="00C3237A" w:rsidRDefault="00484F6A" w:rsidP="00C3237A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237A">
              <w:rPr>
                <w:b/>
                <w:bCs/>
                <w:color w:val="000000"/>
                <w:sz w:val="22"/>
                <w:szCs w:val="22"/>
              </w:rPr>
              <w:t>Алфавит</w:t>
            </w:r>
            <w:r w:rsidRPr="00C3237A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A - H.</w:t>
            </w:r>
          </w:p>
          <w:p w:rsidR="00484F6A" w:rsidRDefault="00484F6A">
            <w:pPr>
              <w:ind w:left="-108"/>
              <w:jc w:val="center"/>
              <w:rPr>
                <w:bCs/>
                <w:color w:val="000000"/>
                <w:szCs w:val="24"/>
                <w:lang w:val="en-US"/>
              </w:rPr>
            </w:pPr>
            <w:r w:rsidRPr="00533A6E">
              <w:rPr>
                <w:bCs/>
                <w:color w:val="000000"/>
                <w:szCs w:val="24"/>
                <w:lang w:val="en-US"/>
              </w:rPr>
              <w:t>[</w:t>
            </w:r>
            <w:r>
              <w:rPr>
                <w:bCs/>
                <w:color w:val="000000"/>
                <w:szCs w:val="24"/>
                <w:lang w:val="en-US"/>
              </w:rPr>
              <w:t>ei</w:t>
            </w:r>
            <w:r w:rsidRPr="00533A6E">
              <w:rPr>
                <w:bCs/>
                <w:color w:val="000000"/>
                <w:szCs w:val="24"/>
                <w:lang w:val="en-US"/>
              </w:rPr>
              <w:t xml:space="preserve">] [b] [k]  [d]  </w:t>
            </w:r>
            <w:r>
              <w:rPr>
                <w:bCs/>
                <w:color w:val="000000"/>
                <w:szCs w:val="24"/>
                <w:lang w:val="en-US"/>
              </w:rPr>
              <w:t xml:space="preserve"> </w:t>
            </w:r>
            <w:r w:rsidRPr="00533A6E">
              <w:rPr>
                <w:bCs/>
                <w:color w:val="000000"/>
                <w:szCs w:val="24"/>
                <w:lang w:val="en-US"/>
              </w:rPr>
              <w:t>[e]  [f]  [g]  [h]</w:t>
            </w:r>
          </w:p>
          <w:p w:rsidR="00484F6A" w:rsidRPr="00CA5E71" w:rsidRDefault="00484F6A">
            <w:pPr>
              <w:ind w:left="-108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</w:p>
          <w:p w:rsidR="00484F6A" w:rsidRPr="00CA5E71" w:rsidRDefault="00484F6A">
            <w:pPr>
              <w:ind w:left="-108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C3237A">
              <w:rPr>
                <w:bCs/>
                <w:color w:val="000000"/>
                <w:sz w:val="16"/>
                <w:szCs w:val="16"/>
                <w:lang w:val="en-US"/>
              </w:rPr>
              <w:t xml:space="preserve">Работа </w:t>
            </w:r>
            <w:r w:rsidRPr="00CA5E71">
              <w:rPr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C3237A">
              <w:rPr>
                <w:bCs/>
                <w:color w:val="000000"/>
                <w:sz w:val="16"/>
                <w:szCs w:val="16"/>
                <w:lang w:val="en-US"/>
              </w:rPr>
              <w:t>со</w:t>
            </w:r>
            <w:r w:rsidRPr="00CA5E71">
              <w:rPr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C3237A">
              <w:rPr>
                <w:bCs/>
                <w:color w:val="000000"/>
                <w:sz w:val="16"/>
                <w:szCs w:val="16"/>
                <w:lang w:val="en-US"/>
              </w:rPr>
              <w:t xml:space="preserve"> звуками</w:t>
            </w:r>
          </w:p>
        </w:tc>
        <w:tc>
          <w:tcPr>
            <w:tcW w:w="3402" w:type="dxa"/>
          </w:tcPr>
          <w:p w:rsidR="00484F6A" w:rsidRPr="00450AE4" w:rsidRDefault="00484F6A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450AE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450AE4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450AE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450AE4">
              <w:rPr>
                <w:bCs/>
                <w:color w:val="000000"/>
                <w:sz w:val="22"/>
                <w:szCs w:val="22"/>
                <w:lang w:val="en-US"/>
              </w:rPr>
              <w:t xml:space="preserve">ant, bed, cat, dog,  </w:t>
            </w:r>
          </w:p>
          <w:p w:rsidR="00484F6A" w:rsidRPr="00450AE4" w:rsidRDefault="00484F6A">
            <w:pPr>
              <w:ind w:left="-108" w:right="-108"/>
              <w:rPr>
                <w:bCs/>
                <w:color w:val="000000"/>
                <w:sz w:val="22"/>
                <w:szCs w:val="22"/>
              </w:rPr>
            </w:pPr>
            <w:r w:rsidRPr="00450AE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450AE4">
              <w:rPr>
                <w:bCs/>
                <w:color w:val="000000"/>
                <w:sz w:val="22"/>
                <w:szCs w:val="22"/>
                <w:lang w:val="en-US"/>
              </w:rPr>
              <w:t>egg, flag,  glass, horse.</w:t>
            </w:r>
          </w:p>
          <w:p w:rsidR="00484F6A" w:rsidRPr="00450AE4" w:rsidRDefault="00484F6A">
            <w:pPr>
              <w:ind w:left="-108" w:right="-108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484F6A" w:rsidRPr="00D479BD" w:rsidRDefault="00484F6A" w:rsidP="001E1D58">
            <w:pPr>
              <w:ind w:left="-108" w:right="-108" w:firstLine="108"/>
              <w:jc w:val="center"/>
              <w:rPr>
                <w:b/>
                <w:bCs/>
                <w:color w:val="000000"/>
                <w:sz w:val="20"/>
              </w:rPr>
            </w:pPr>
            <w:r w:rsidRPr="00D479BD">
              <w:rPr>
                <w:bCs/>
                <w:color w:val="000000"/>
                <w:sz w:val="20"/>
                <w:lang w:val="en-US"/>
              </w:rPr>
              <w:t>WB</w:t>
            </w:r>
            <w:r w:rsidRPr="00D479BD">
              <w:rPr>
                <w:bCs/>
                <w:color w:val="000000"/>
                <w:sz w:val="20"/>
              </w:rPr>
              <w:t xml:space="preserve"> </w:t>
            </w:r>
            <w:r w:rsidRPr="00D479BD">
              <w:rPr>
                <w:bCs/>
                <w:color w:val="000000"/>
                <w:sz w:val="20"/>
                <w:lang w:val="en-US"/>
              </w:rPr>
              <w:t>1,2</w:t>
            </w:r>
            <w:r w:rsidRPr="00D479BD">
              <w:rPr>
                <w:bCs/>
                <w:color w:val="000000"/>
                <w:sz w:val="20"/>
              </w:rPr>
              <w:t xml:space="preserve">           </w:t>
            </w:r>
            <w:r w:rsidRPr="00D479BD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Pr="00D479BD">
              <w:rPr>
                <w:bCs/>
                <w:color w:val="000000"/>
                <w:sz w:val="20"/>
              </w:rPr>
              <w:t xml:space="preserve"> с</w:t>
            </w:r>
            <w:r w:rsidRPr="00D479BD">
              <w:rPr>
                <w:bCs/>
                <w:color w:val="000000"/>
                <w:sz w:val="20"/>
                <w:lang w:val="en-US"/>
              </w:rPr>
              <w:t xml:space="preserve">. </w:t>
            </w:r>
            <w:r w:rsidRPr="00D479BD">
              <w:rPr>
                <w:bCs/>
                <w:color w:val="000000"/>
                <w:sz w:val="20"/>
              </w:rPr>
              <w:t>4</w:t>
            </w:r>
          </w:p>
        </w:tc>
        <w:tc>
          <w:tcPr>
            <w:tcW w:w="992" w:type="dxa"/>
          </w:tcPr>
          <w:p w:rsidR="00484F6A" w:rsidRPr="001E1D58" w:rsidRDefault="00484F6A" w:rsidP="001E1D58">
            <w:pPr>
              <w:ind w:left="-108" w:right="-108" w:firstLine="108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709" w:type="dxa"/>
          </w:tcPr>
          <w:p w:rsidR="00484F6A" w:rsidRPr="009C2C03" w:rsidRDefault="00484F6A" w:rsidP="009C2C03">
            <w:pPr>
              <w:ind w:left="-108" w:right="-108"/>
              <w:jc w:val="both"/>
              <w:rPr>
                <w:bCs/>
                <w:color w:val="000000"/>
                <w:sz w:val="14"/>
                <w:szCs w:val="14"/>
              </w:rPr>
            </w:pPr>
            <w:r w:rsidRPr="009C2C03">
              <w:rPr>
                <w:bCs/>
                <w:color w:val="000000"/>
                <w:sz w:val="14"/>
                <w:szCs w:val="14"/>
                <w:lang w:val="en-US"/>
              </w:rPr>
              <w:t>Карточки</w:t>
            </w:r>
          </w:p>
        </w:tc>
      </w:tr>
      <w:tr w:rsidR="00484F6A" w:rsidRPr="00C123D1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426" w:type="dxa"/>
          </w:tcPr>
          <w:p w:rsidR="00484F6A" w:rsidRDefault="00484F6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279D1">
              <w:rPr>
                <w:b/>
                <w:bCs/>
                <w:color w:val="000000"/>
                <w:sz w:val="20"/>
                <w:lang w:val="en-US"/>
              </w:rPr>
              <w:t>3</w:t>
            </w:r>
          </w:p>
          <w:p w:rsidR="00701BE5" w:rsidRDefault="00701BE5">
            <w:pPr>
              <w:jc w:val="center"/>
              <w:rPr>
                <w:b/>
                <w:bCs/>
                <w:color w:val="000000"/>
                <w:sz w:val="20"/>
              </w:rPr>
            </w:pPr>
          </w:p>
          <w:p w:rsidR="00701BE5" w:rsidRPr="00701BE5" w:rsidRDefault="00AC182D" w:rsidP="00701BE5">
            <w:pPr>
              <w:ind w:right="-108" w:hanging="108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09</w:t>
            </w:r>
            <w:r w:rsidR="00701BE5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.09</w:t>
            </w:r>
          </w:p>
          <w:p w:rsidR="00484F6A" w:rsidRPr="00E279D1" w:rsidRDefault="00484F6A">
            <w:pPr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425" w:type="dxa"/>
            <w:vMerge/>
            <w:textDirection w:val="btLr"/>
          </w:tcPr>
          <w:p w:rsidR="00484F6A" w:rsidRPr="00C123D1" w:rsidRDefault="00484F6A" w:rsidP="0058005E">
            <w:pPr>
              <w:ind w:left="113" w:right="113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484F6A" w:rsidRPr="003C78BD" w:rsidRDefault="00484F6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C78BD">
              <w:rPr>
                <w:b/>
                <w:bCs/>
                <w:color w:val="000000"/>
                <w:sz w:val="22"/>
                <w:szCs w:val="22"/>
              </w:rPr>
              <w:t>в</w:t>
            </w:r>
          </w:p>
          <w:p w:rsidR="00484F6A" w:rsidRDefault="00484F6A" w:rsidP="0075565C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4F46EA">
              <w:rPr>
                <w:b/>
                <w:bCs/>
                <w:color w:val="000000"/>
                <w:sz w:val="20"/>
              </w:rPr>
              <w:t>Мои буковки</w:t>
            </w:r>
            <w:r w:rsidRPr="003C78BD">
              <w:rPr>
                <w:b/>
                <w:bCs/>
                <w:color w:val="000000"/>
                <w:sz w:val="22"/>
                <w:szCs w:val="22"/>
                <w:lang w:val="en-US"/>
              </w:rPr>
              <w:t>!</w:t>
            </w:r>
          </w:p>
          <w:p w:rsidR="00484F6A" w:rsidRDefault="00484F6A" w:rsidP="0075565C">
            <w:pPr>
              <w:ind w:left="-108" w:right="-108" w:firstLine="108"/>
              <w:jc w:val="center"/>
              <w:rPr>
                <w:sz w:val="18"/>
                <w:szCs w:val="18"/>
                <w:lang w:val="en-US"/>
              </w:rPr>
            </w:pPr>
            <w:r w:rsidRPr="00DD0C07">
              <w:rPr>
                <w:b/>
                <w:sz w:val="16"/>
                <w:szCs w:val="16"/>
              </w:rPr>
              <w:t>Введение лексики</w:t>
            </w:r>
            <w:r>
              <w:rPr>
                <w:sz w:val="18"/>
                <w:szCs w:val="18"/>
              </w:rPr>
              <w:t>.</w:t>
            </w:r>
          </w:p>
          <w:p w:rsidR="00484F6A" w:rsidRPr="00F12077" w:rsidRDefault="00484F6A" w:rsidP="0075565C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sz w:val="16"/>
                <w:szCs w:val="16"/>
                <w:lang w:val="en-US"/>
              </w:rPr>
              <w:t>Развитие диалогической речи учащихся</w:t>
            </w:r>
            <w:r w:rsidRPr="00F1207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484F6A" w:rsidRPr="005E3583" w:rsidRDefault="00484F6A" w:rsidP="00052AF7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5E3583">
              <w:rPr>
                <w:bCs/>
                <w:color w:val="000000"/>
                <w:sz w:val="22"/>
                <w:szCs w:val="22"/>
              </w:rPr>
              <w:t>Упр</w:t>
            </w:r>
            <w:r w:rsidRPr="005E3583">
              <w:rPr>
                <w:bCs/>
                <w:color w:val="000000"/>
                <w:sz w:val="22"/>
                <w:szCs w:val="22"/>
                <w:lang w:val="en-US"/>
              </w:rPr>
              <w:t xml:space="preserve">. </w:t>
            </w:r>
            <w:r w:rsidRPr="005E3583">
              <w:rPr>
                <w:bCs/>
                <w:color w:val="000000"/>
                <w:sz w:val="22"/>
                <w:szCs w:val="22"/>
              </w:rPr>
              <w:t>1,2 с.8</w:t>
            </w:r>
          </w:p>
          <w:p w:rsidR="00484F6A" w:rsidRDefault="00484F6A" w:rsidP="005946A9">
            <w:pPr>
              <w:ind w:left="-108" w:right="-250"/>
              <w:rPr>
                <w:color w:val="000000"/>
                <w:spacing w:val="-2"/>
                <w:sz w:val="14"/>
                <w:szCs w:val="14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 xml:space="preserve"> </w:t>
            </w:r>
          </w:p>
          <w:p w:rsidR="00484F6A" w:rsidRDefault="00484F6A" w:rsidP="005946A9">
            <w:pPr>
              <w:ind w:left="-108" w:right="-250"/>
              <w:rPr>
                <w:color w:val="000000"/>
                <w:spacing w:val="-2"/>
                <w:sz w:val="14"/>
                <w:szCs w:val="14"/>
              </w:rPr>
            </w:pPr>
          </w:p>
          <w:p w:rsidR="00484F6A" w:rsidRDefault="00484F6A" w:rsidP="005946A9">
            <w:pPr>
              <w:ind w:left="-108" w:right="-250"/>
              <w:rPr>
                <w:color w:val="000000"/>
                <w:spacing w:val="-2"/>
                <w:sz w:val="14"/>
                <w:szCs w:val="14"/>
              </w:rPr>
            </w:pPr>
          </w:p>
          <w:p w:rsidR="00484F6A" w:rsidRDefault="00484F6A" w:rsidP="005946A9">
            <w:pPr>
              <w:ind w:left="-108" w:right="-250"/>
              <w:rPr>
                <w:color w:val="000000"/>
                <w:spacing w:val="-2"/>
                <w:sz w:val="14"/>
                <w:szCs w:val="14"/>
              </w:rPr>
            </w:pPr>
          </w:p>
          <w:p w:rsidR="00484F6A" w:rsidRPr="00F023DE" w:rsidRDefault="00484F6A" w:rsidP="005946A9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 xml:space="preserve"> 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484F6A" w:rsidRPr="003073C0" w:rsidRDefault="00484F6A" w:rsidP="005946A9">
            <w:pPr>
              <w:ind w:right="-108"/>
              <w:rPr>
                <w:bCs/>
                <w:color w:val="000000"/>
                <w:szCs w:val="24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задани</w:t>
            </w:r>
            <w:r w:rsidRPr="00F023DE">
              <w:rPr>
                <w:color w:val="000000"/>
                <w:spacing w:val="1"/>
                <w:sz w:val="16"/>
                <w:szCs w:val="16"/>
              </w:rPr>
              <w:t>я</w:t>
            </w:r>
          </w:p>
        </w:tc>
        <w:tc>
          <w:tcPr>
            <w:tcW w:w="1276" w:type="dxa"/>
          </w:tcPr>
          <w:p w:rsidR="00484F6A" w:rsidRPr="00396EE7" w:rsidRDefault="00484F6A">
            <w:pPr>
              <w:ind w:right="-108" w:hanging="108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</w:tcPr>
          <w:p w:rsidR="00484F6A" w:rsidRPr="004B4507" w:rsidRDefault="00484F6A" w:rsidP="00CA5E71">
            <w:pPr>
              <w:ind w:left="-108" w:right="-25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CA5E71">
              <w:rPr>
                <w:bCs/>
                <w:color w:val="000000"/>
                <w:sz w:val="20"/>
                <w:lang w:val="en-US"/>
              </w:rPr>
              <w:t>Ii-ink,  Jj-jug,  Kk-kanga,             Ll-lamp, Mm-mouse, Nn-nest, Oo-orange, Pp-pin, Qq-queen</w:t>
            </w:r>
          </w:p>
          <w:p w:rsidR="00484F6A" w:rsidRDefault="00484F6A">
            <w:pPr>
              <w:jc w:val="center"/>
              <w:rPr>
                <w:bCs/>
                <w:color w:val="000000"/>
                <w:sz w:val="20"/>
                <w:lang w:val="en-US"/>
              </w:rPr>
            </w:pPr>
            <w:r w:rsidRPr="000E2024">
              <w:rPr>
                <w:bCs/>
                <w:color w:val="000000"/>
                <w:sz w:val="20"/>
              </w:rPr>
              <w:t>Упр</w:t>
            </w:r>
            <w:r w:rsidRPr="000E2024">
              <w:rPr>
                <w:bCs/>
                <w:color w:val="000000"/>
                <w:sz w:val="20"/>
                <w:lang w:val="en-US"/>
              </w:rPr>
              <w:t xml:space="preserve">. 2 </w:t>
            </w:r>
            <w:r w:rsidRPr="000E2024">
              <w:rPr>
                <w:bCs/>
                <w:color w:val="000000"/>
                <w:sz w:val="20"/>
              </w:rPr>
              <w:t>с</w:t>
            </w:r>
            <w:r w:rsidRPr="000E2024">
              <w:rPr>
                <w:bCs/>
                <w:color w:val="000000"/>
                <w:sz w:val="20"/>
                <w:lang w:val="en-US"/>
              </w:rPr>
              <w:t>.8</w:t>
            </w:r>
          </w:p>
          <w:p w:rsidR="00484F6A" w:rsidRPr="000E2024" w:rsidRDefault="00484F6A" w:rsidP="00094906">
            <w:pPr>
              <w:ind w:right="-108" w:hanging="108"/>
              <w:jc w:val="center"/>
              <w:rPr>
                <w:bCs/>
                <w:color w:val="000000"/>
                <w:sz w:val="20"/>
                <w:lang w:val="en-US"/>
              </w:rPr>
            </w:pPr>
            <w:r w:rsidRPr="000C56B7">
              <w:rPr>
                <w:color w:val="000000"/>
                <w:sz w:val="16"/>
                <w:szCs w:val="16"/>
              </w:rPr>
              <w:t xml:space="preserve">Отработка 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0C56B7">
              <w:rPr>
                <w:color w:val="000000"/>
                <w:sz w:val="16"/>
                <w:szCs w:val="16"/>
              </w:rPr>
              <w:t>ритмикоинт</w:t>
            </w:r>
            <w:r w:rsidRPr="000C56B7">
              <w:rPr>
                <w:color w:val="000000"/>
                <w:sz w:val="16"/>
                <w:szCs w:val="16"/>
              </w:rPr>
              <w:t>о</w:t>
            </w:r>
            <w:r w:rsidRPr="000C56B7">
              <w:rPr>
                <w:color w:val="000000"/>
                <w:sz w:val="16"/>
                <w:szCs w:val="16"/>
              </w:rPr>
              <w:t>национных нав</w:t>
            </w:r>
            <w:r w:rsidRPr="000C56B7">
              <w:rPr>
                <w:color w:val="000000"/>
                <w:sz w:val="16"/>
                <w:szCs w:val="16"/>
              </w:rPr>
              <w:t>ы</w:t>
            </w:r>
            <w:r w:rsidRPr="000C56B7">
              <w:rPr>
                <w:color w:val="000000"/>
                <w:sz w:val="16"/>
                <w:szCs w:val="16"/>
              </w:rPr>
              <w:t>ков</w:t>
            </w:r>
          </w:p>
        </w:tc>
        <w:tc>
          <w:tcPr>
            <w:tcW w:w="1276" w:type="dxa"/>
          </w:tcPr>
          <w:p w:rsidR="00484F6A" w:rsidRPr="00576347" w:rsidRDefault="00484F6A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576347">
              <w:rPr>
                <w:bCs/>
                <w:color w:val="000000"/>
                <w:sz w:val="22"/>
                <w:szCs w:val="22"/>
              </w:rPr>
              <w:t>Упр.3с.9</w:t>
            </w:r>
          </w:p>
          <w:p w:rsidR="00484F6A" w:rsidRPr="00576347" w:rsidRDefault="00484F6A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484F6A" w:rsidRPr="00576347" w:rsidRDefault="00484F6A" w:rsidP="00576347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84F6A" w:rsidRPr="00576347" w:rsidRDefault="00484F6A" w:rsidP="0057634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</w:t>
            </w:r>
            <w:r w:rsidRPr="00576347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навыка</w:t>
            </w:r>
            <w:r w:rsidRPr="00576347">
              <w:rPr>
                <w:color w:val="000000"/>
                <w:sz w:val="16"/>
                <w:szCs w:val="16"/>
              </w:rPr>
              <w:t xml:space="preserve"> письма</w:t>
            </w:r>
          </w:p>
          <w:p w:rsidR="00484F6A" w:rsidRPr="00576347" w:rsidRDefault="00484F6A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576347">
              <w:rPr>
                <w:bCs/>
                <w:color w:val="000000"/>
                <w:sz w:val="16"/>
                <w:szCs w:val="16"/>
              </w:rPr>
              <w:t>Работа у доски. «Выбери слово»</w:t>
            </w:r>
          </w:p>
        </w:tc>
        <w:tc>
          <w:tcPr>
            <w:tcW w:w="1559" w:type="dxa"/>
          </w:tcPr>
          <w:p w:rsidR="00484F6A" w:rsidRPr="00640C8B" w:rsidRDefault="00484F6A" w:rsidP="00402D07">
            <w:pPr>
              <w:ind w:left="-108" w:right="-108"/>
              <w:jc w:val="center"/>
              <w:rPr>
                <w:b/>
                <w:bCs/>
                <w:color w:val="000000"/>
                <w:szCs w:val="24"/>
              </w:rPr>
            </w:pPr>
            <w:r w:rsidRPr="00402D07">
              <w:rPr>
                <w:b/>
                <w:bCs/>
                <w:color w:val="000000"/>
                <w:sz w:val="22"/>
                <w:szCs w:val="22"/>
              </w:rPr>
              <w:t>Алфавит</w:t>
            </w:r>
            <w:r w:rsidRPr="00640C8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02D07">
              <w:rPr>
                <w:b/>
                <w:bCs/>
                <w:color w:val="000000"/>
                <w:sz w:val="22"/>
                <w:szCs w:val="22"/>
                <w:lang w:val="en-US"/>
              </w:rPr>
              <w:t>I</w:t>
            </w:r>
            <w:r w:rsidRPr="00640C8B">
              <w:rPr>
                <w:b/>
                <w:bCs/>
                <w:color w:val="000000"/>
                <w:sz w:val="22"/>
                <w:szCs w:val="22"/>
              </w:rPr>
              <w:t xml:space="preserve"> – </w:t>
            </w:r>
            <w:r w:rsidRPr="00402D07">
              <w:rPr>
                <w:b/>
                <w:bCs/>
                <w:color w:val="000000"/>
                <w:sz w:val="22"/>
                <w:szCs w:val="22"/>
                <w:lang w:val="en-US"/>
              </w:rPr>
              <w:t>Q</w:t>
            </w:r>
            <w:r w:rsidRPr="00640C8B">
              <w:rPr>
                <w:b/>
                <w:bCs/>
                <w:color w:val="000000"/>
                <w:szCs w:val="24"/>
              </w:rPr>
              <w:t>.</w:t>
            </w:r>
          </w:p>
          <w:p w:rsidR="00484F6A" w:rsidRPr="005500B0" w:rsidRDefault="00484F6A" w:rsidP="005500B0">
            <w:pPr>
              <w:ind w:left="-108" w:right="-108"/>
              <w:jc w:val="center"/>
              <w:rPr>
                <w:bCs/>
                <w:color w:val="000000"/>
                <w:szCs w:val="24"/>
                <w:lang w:val="en-US"/>
              </w:rPr>
            </w:pPr>
            <w:r w:rsidRPr="005500B0">
              <w:rPr>
                <w:bCs/>
                <w:color w:val="000000"/>
                <w:szCs w:val="24"/>
                <w:lang w:val="en-US"/>
              </w:rPr>
              <w:t>[</w:t>
            </w:r>
            <w:r>
              <w:rPr>
                <w:bCs/>
                <w:color w:val="000000"/>
                <w:szCs w:val="24"/>
                <w:lang w:val="en-US"/>
              </w:rPr>
              <w:t>i</w:t>
            </w:r>
            <w:r w:rsidRPr="005500B0">
              <w:rPr>
                <w:bCs/>
                <w:color w:val="000000"/>
                <w:szCs w:val="24"/>
                <w:lang w:val="en-US"/>
              </w:rPr>
              <w:t>] [</w:t>
            </w:r>
            <w:r>
              <w:rPr>
                <w:bCs/>
                <w:color w:val="000000"/>
                <w:szCs w:val="24"/>
                <w:lang w:val="en-US"/>
              </w:rPr>
              <w:t>d</w:t>
            </w:r>
            <w:r>
              <w:rPr>
                <w:bCs/>
                <w:color w:val="000000"/>
                <w:szCs w:val="24"/>
              </w:rPr>
              <w:t>з</w:t>
            </w:r>
            <w:r>
              <w:rPr>
                <w:bCs/>
                <w:color w:val="000000"/>
                <w:szCs w:val="24"/>
                <w:lang w:val="en-US"/>
              </w:rPr>
              <w:t>i</w:t>
            </w:r>
            <w:r w:rsidRPr="005500B0">
              <w:rPr>
                <w:bCs/>
                <w:color w:val="000000"/>
                <w:szCs w:val="24"/>
                <w:lang w:val="en-US"/>
              </w:rPr>
              <w:t>] [</w:t>
            </w:r>
            <w:r>
              <w:rPr>
                <w:bCs/>
                <w:color w:val="000000"/>
                <w:szCs w:val="24"/>
                <w:lang w:val="en-US"/>
              </w:rPr>
              <w:t>k</w:t>
            </w:r>
            <w:r w:rsidRPr="005500B0">
              <w:rPr>
                <w:bCs/>
                <w:color w:val="000000"/>
                <w:szCs w:val="24"/>
                <w:lang w:val="en-US"/>
              </w:rPr>
              <w:t>] [</w:t>
            </w:r>
            <w:r>
              <w:rPr>
                <w:bCs/>
                <w:color w:val="000000"/>
                <w:szCs w:val="24"/>
                <w:lang w:val="en-US"/>
              </w:rPr>
              <w:t>i</w:t>
            </w:r>
            <w:r w:rsidRPr="005500B0">
              <w:rPr>
                <w:bCs/>
                <w:color w:val="000000"/>
                <w:szCs w:val="24"/>
                <w:lang w:val="en-US"/>
              </w:rPr>
              <w:t>] [</w:t>
            </w:r>
            <w:r>
              <w:rPr>
                <w:bCs/>
                <w:color w:val="000000"/>
                <w:szCs w:val="24"/>
                <w:lang w:val="en-US"/>
              </w:rPr>
              <w:t>m</w:t>
            </w:r>
            <w:r w:rsidRPr="005500B0">
              <w:rPr>
                <w:bCs/>
                <w:color w:val="000000"/>
                <w:szCs w:val="24"/>
                <w:lang w:val="en-US"/>
              </w:rPr>
              <w:t>] [</w:t>
            </w:r>
            <w:r>
              <w:rPr>
                <w:bCs/>
                <w:color w:val="000000"/>
                <w:szCs w:val="24"/>
                <w:lang w:val="en-US"/>
              </w:rPr>
              <w:t>n</w:t>
            </w:r>
            <w:r w:rsidRPr="005500B0">
              <w:rPr>
                <w:bCs/>
                <w:color w:val="000000"/>
                <w:szCs w:val="24"/>
                <w:lang w:val="en-US"/>
              </w:rPr>
              <w:t>] [</w:t>
            </w:r>
            <w:r>
              <w:rPr>
                <w:bCs/>
                <w:color w:val="000000"/>
                <w:szCs w:val="24"/>
                <w:lang w:val="en-US"/>
              </w:rPr>
              <w:t>o</w:t>
            </w:r>
            <w:r w:rsidRPr="005500B0">
              <w:rPr>
                <w:bCs/>
                <w:color w:val="000000"/>
                <w:szCs w:val="24"/>
                <w:lang w:val="en-US"/>
              </w:rPr>
              <w:t>] [</w:t>
            </w:r>
            <w:r>
              <w:rPr>
                <w:bCs/>
                <w:color w:val="000000"/>
                <w:szCs w:val="24"/>
                <w:lang w:val="en-US"/>
              </w:rPr>
              <w:t>p</w:t>
            </w:r>
            <w:r w:rsidRPr="005500B0">
              <w:rPr>
                <w:bCs/>
                <w:color w:val="000000"/>
                <w:szCs w:val="24"/>
                <w:lang w:val="en-US"/>
              </w:rPr>
              <w:t>] [</w:t>
            </w:r>
            <w:r>
              <w:rPr>
                <w:bCs/>
                <w:color w:val="000000"/>
                <w:szCs w:val="24"/>
                <w:lang w:val="en-US"/>
              </w:rPr>
              <w:t>kw</w:t>
            </w:r>
            <w:r w:rsidRPr="005500B0">
              <w:rPr>
                <w:bCs/>
                <w:color w:val="000000"/>
                <w:szCs w:val="24"/>
                <w:lang w:val="en-US"/>
              </w:rPr>
              <w:t>]</w:t>
            </w:r>
          </w:p>
          <w:p w:rsidR="00484F6A" w:rsidRPr="00402D07" w:rsidRDefault="00484F6A">
            <w:pPr>
              <w:ind w:lef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402D07">
              <w:rPr>
                <w:bCs/>
                <w:color w:val="000000"/>
                <w:sz w:val="16"/>
                <w:szCs w:val="16"/>
              </w:rPr>
              <w:t>Работа со звуками</w:t>
            </w:r>
          </w:p>
          <w:p w:rsidR="00484F6A" w:rsidRPr="00640C8B" w:rsidRDefault="00484F6A">
            <w:pPr>
              <w:ind w:left="-108"/>
              <w:jc w:val="center"/>
              <w:rPr>
                <w:bCs/>
                <w:color w:val="000000"/>
                <w:sz w:val="12"/>
                <w:szCs w:val="12"/>
              </w:rPr>
            </w:pPr>
          </w:p>
        </w:tc>
        <w:tc>
          <w:tcPr>
            <w:tcW w:w="3402" w:type="dxa"/>
          </w:tcPr>
          <w:p w:rsidR="00484F6A" w:rsidRPr="00EF07FF" w:rsidRDefault="00484F6A">
            <w:pPr>
              <w:ind w:left="-108" w:right="-108"/>
              <w:rPr>
                <w:bCs/>
                <w:color w:val="000000"/>
                <w:sz w:val="22"/>
                <w:szCs w:val="22"/>
              </w:rPr>
            </w:pPr>
            <w:r w:rsidRPr="00EF07FF">
              <w:rPr>
                <w:b/>
                <w:bCs/>
                <w:color w:val="000000"/>
                <w:sz w:val="22"/>
                <w:szCs w:val="22"/>
              </w:rPr>
              <w:t xml:space="preserve"> Пассивная – </w:t>
            </w:r>
            <w:r w:rsidRPr="00EF07FF">
              <w:rPr>
                <w:bCs/>
                <w:color w:val="000000"/>
                <w:sz w:val="22"/>
                <w:szCs w:val="22"/>
                <w:lang w:val="en-US"/>
              </w:rPr>
              <w:t>ink</w:t>
            </w:r>
            <w:r w:rsidRPr="00EF07FF">
              <w:rPr>
                <w:bCs/>
                <w:color w:val="000000"/>
                <w:sz w:val="22"/>
                <w:szCs w:val="22"/>
              </w:rPr>
              <w:t xml:space="preserve">, </w:t>
            </w:r>
            <w:r w:rsidRPr="00EF07FF">
              <w:rPr>
                <w:bCs/>
                <w:color w:val="000000"/>
                <w:sz w:val="22"/>
                <w:szCs w:val="22"/>
                <w:lang w:val="en-US"/>
              </w:rPr>
              <w:t>jug</w:t>
            </w:r>
            <w:r w:rsidRPr="00EF07FF">
              <w:rPr>
                <w:bCs/>
                <w:color w:val="000000"/>
                <w:sz w:val="22"/>
                <w:szCs w:val="22"/>
              </w:rPr>
              <w:t xml:space="preserve">,  </w:t>
            </w:r>
          </w:p>
          <w:p w:rsidR="00484F6A" w:rsidRPr="00EF07FF" w:rsidRDefault="00484F6A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F07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EF07FF">
              <w:rPr>
                <w:bCs/>
                <w:color w:val="000000"/>
                <w:sz w:val="22"/>
                <w:szCs w:val="22"/>
                <w:lang w:val="en-US"/>
              </w:rPr>
              <w:t xml:space="preserve">kangaroo, lamp, mouse, nest,  </w:t>
            </w:r>
          </w:p>
          <w:p w:rsidR="00484F6A" w:rsidRPr="00EF07FF" w:rsidRDefault="00484F6A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07FF">
              <w:rPr>
                <w:bCs/>
                <w:color w:val="000000"/>
                <w:sz w:val="22"/>
                <w:szCs w:val="22"/>
                <w:lang w:val="en-US"/>
              </w:rPr>
              <w:t xml:space="preserve"> orange, pin, queen.</w:t>
            </w:r>
          </w:p>
        </w:tc>
        <w:tc>
          <w:tcPr>
            <w:tcW w:w="851" w:type="dxa"/>
          </w:tcPr>
          <w:p w:rsidR="00484F6A" w:rsidRPr="004B5090" w:rsidRDefault="00484F6A">
            <w:pPr>
              <w:jc w:val="center"/>
              <w:rPr>
                <w:bCs/>
                <w:color w:val="000000"/>
                <w:sz w:val="20"/>
                <w:lang w:val="en-US"/>
              </w:rPr>
            </w:pPr>
            <w:r w:rsidRPr="004B5090">
              <w:rPr>
                <w:bCs/>
                <w:color w:val="000000"/>
                <w:sz w:val="20"/>
                <w:lang w:val="en-US"/>
              </w:rPr>
              <w:t xml:space="preserve">WB – </w:t>
            </w:r>
            <w:r w:rsidRPr="004B5090">
              <w:rPr>
                <w:bCs/>
                <w:color w:val="000000"/>
                <w:sz w:val="20"/>
              </w:rPr>
              <w:t xml:space="preserve">1, </w:t>
            </w:r>
            <w:r w:rsidRPr="004B5090">
              <w:rPr>
                <w:bCs/>
                <w:color w:val="000000"/>
                <w:sz w:val="20"/>
                <w:lang w:val="en-US"/>
              </w:rPr>
              <w:t xml:space="preserve">2 </w:t>
            </w:r>
            <w:r w:rsidRPr="004B5090">
              <w:rPr>
                <w:bCs/>
                <w:color w:val="000000"/>
                <w:sz w:val="20"/>
              </w:rPr>
              <w:t>с</w:t>
            </w:r>
            <w:r w:rsidRPr="004B5090">
              <w:rPr>
                <w:bCs/>
                <w:color w:val="000000"/>
                <w:sz w:val="20"/>
                <w:lang w:val="en-US"/>
              </w:rPr>
              <w:t>.5</w:t>
            </w:r>
          </w:p>
        </w:tc>
        <w:tc>
          <w:tcPr>
            <w:tcW w:w="992" w:type="dxa"/>
          </w:tcPr>
          <w:p w:rsidR="00484F6A" w:rsidRPr="00C123D1" w:rsidRDefault="00484F6A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84F6A" w:rsidRPr="009C2C03" w:rsidRDefault="00484F6A" w:rsidP="009C2C03">
            <w:pPr>
              <w:ind w:left="-108" w:right="-108"/>
              <w:jc w:val="both"/>
              <w:rPr>
                <w:bCs/>
                <w:color w:val="000000"/>
                <w:sz w:val="14"/>
                <w:szCs w:val="14"/>
              </w:rPr>
            </w:pPr>
            <w:r w:rsidRPr="009C2C03">
              <w:rPr>
                <w:bCs/>
                <w:color w:val="000000"/>
                <w:sz w:val="14"/>
                <w:szCs w:val="14"/>
              </w:rPr>
              <w:t>Карточки</w:t>
            </w:r>
          </w:p>
        </w:tc>
      </w:tr>
      <w:tr w:rsidR="00484F6A" w:rsidRPr="00C123D1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426" w:type="dxa"/>
          </w:tcPr>
          <w:p w:rsidR="00484F6A" w:rsidRDefault="00484F6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279D1">
              <w:rPr>
                <w:b/>
                <w:bCs/>
                <w:color w:val="000000"/>
                <w:sz w:val="20"/>
                <w:lang w:val="en-US"/>
              </w:rPr>
              <w:t>4</w:t>
            </w:r>
          </w:p>
          <w:p w:rsidR="00701BE5" w:rsidRDefault="00701BE5">
            <w:pPr>
              <w:jc w:val="center"/>
              <w:rPr>
                <w:b/>
                <w:bCs/>
                <w:color w:val="000000"/>
                <w:sz w:val="20"/>
              </w:rPr>
            </w:pPr>
          </w:p>
          <w:p w:rsidR="00701BE5" w:rsidRPr="00701BE5" w:rsidRDefault="00701BE5" w:rsidP="00701BE5">
            <w:pPr>
              <w:ind w:right="-108" w:hanging="108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="00AC182D">
              <w:rPr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.09</w:t>
            </w:r>
          </w:p>
          <w:p w:rsidR="00484F6A" w:rsidRPr="00E279D1" w:rsidRDefault="00484F6A">
            <w:pPr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425" w:type="dxa"/>
            <w:vMerge/>
            <w:textDirection w:val="btLr"/>
          </w:tcPr>
          <w:p w:rsidR="00484F6A" w:rsidRPr="00C123D1" w:rsidRDefault="00484F6A" w:rsidP="0058005E">
            <w:pPr>
              <w:ind w:left="113" w:right="113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484F6A" w:rsidRPr="003C78BD" w:rsidRDefault="00484F6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C78BD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84F6A" w:rsidRDefault="00484F6A" w:rsidP="0075565C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46EA">
              <w:rPr>
                <w:b/>
                <w:bCs/>
                <w:color w:val="000000"/>
                <w:sz w:val="20"/>
              </w:rPr>
              <w:t>Мои буковки</w:t>
            </w:r>
            <w:r w:rsidRPr="003C78BD">
              <w:rPr>
                <w:b/>
                <w:bCs/>
                <w:color w:val="000000"/>
                <w:sz w:val="22"/>
                <w:szCs w:val="22"/>
                <w:lang w:val="en-US"/>
              </w:rPr>
              <w:t>!</w:t>
            </w:r>
          </w:p>
          <w:p w:rsidR="00484F6A" w:rsidRDefault="00484F6A" w:rsidP="0075565C">
            <w:pPr>
              <w:ind w:left="-108" w:right="-108" w:firstLine="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92F16">
              <w:rPr>
                <w:b/>
                <w:bCs/>
                <w:color w:val="000000"/>
                <w:sz w:val="16"/>
                <w:szCs w:val="16"/>
              </w:rPr>
              <w:t>Развитие навыка письма.</w:t>
            </w:r>
          </w:p>
          <w:p w:rsidR="00484F6A" w:rsidRPr="00A92F16" w:rsidRDefault="00484F6A" w:rsidP="00D84A7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92F16">
              <w:rPr>
                <w:b/>
                <w:bCs/>
                <w:color w:val="000000"/>
                <w:sz w:val="16"/>
                <w:szCs w:val="16"/>
              </w:rPr>
              <w:t>Алфавит</w:t>
            </w:r>
          </w:p>
          <w:p w:rsidR="00484F6A" w:rsidRPr="00A92F16" w:rsidRDefault="00484F6A" w:rsidP="0075565C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4F6A" w:rsidRDefault="00484F6A" w:rsidP="00052AF7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5E3583">
              <w:rPr>
                <w:bCs/>
                <w:color w:val="000000"/>
                <w:sz w:val="22"/>
                <w:szCs w:val="22"/>
              </w:rPr>
              <w:t>Упр.1,2 с.10</w:t>
            </w:r>
          </w:p>
          <w:p w:rsidR="00484F6A" w:rsidRDefault="00484F6A" w:rsidP="00A92F16">
            <w:pPr>
              <w:ind w:left="-108" w:right="-250"/>
              <w:rPr>
                <w:color w:val="000000"/>
                <w:spacing w:val="-2"/>
                <w:sz w:val="14"/>
                <w:szCs w:val="14"/>
              </w:rPr>
            </w:pPr>
          </w:p>
          <w:p w:rsidR="00484F6A" w:rsidRDefault="00484F6A" w:rsidP="00A92F16">
            <w:pPr>
              <w:ind w:left="-108" w:right="-250"/>
              <w:rPr>
                <w:color w:val="000000"/>
                <w:spacing w:val="-2"/>
                <w:sz w:val="10"/>
                <w:szCs w:val="10"/>
                <w:lang w:val="en-US"/>
              </w:rPr>
            </w:pPr>
          </w:p>
          <w:p w:rsidR="00484F6A" w:rsidRDefault="00484F6A" w:rsidP="00A92F16">
            <w:pPr>
              <w:ind w:left="-108" w:right="-250"/>
              <w:rPr>
                <w:color w:val="000000"/>
                <w:spacing w:val="-2"/>
                <w:sz w:val="10"/>
                <w:szCs w:val="10"/>
                <w:lang w:val="en-US"/>
              </w:rPr>
            </w:pPr>
          </w:p>
          <w:p w:rsidR="00484F6A" w:rsidRDefault="00484F6A" w:rsidP="00A92F16">
            <w:pPr>
              <w:ind w:left="-108" w:right="-250"/>
              <w:rPr>
                <w:color w:val="000000"/>
                <w:spacing w:val="-2"/>
                <w:sz w:val="10"/>
                <w:szCs w:val="10"/>
                <w:lang w:val="en-US"/>
              </w:rPr>
            </w:pPr>
          </w:p>
          <w:p w:rsidR="00484F6A" w:rsidRPr="0059214C" w:rsidRDefault="00484F6A" w:rsidP="00A92F16">
            <w:pPr>
              <w:ind w:left="-108" w:right="-250"/>
              <w:rPr>
                <w:color w:val="000000"/>
                <w:spacing w:val="-2"/>
                <w:sz w:val="4"/>
                <w:szCs w:val="4"/>
                <w:lang w:val="en-US"/>
              </w:rPr>
            </w:pPr>
          </w:p>
          <w:p w:rsidR="00484F6A" w:rsidRPr="00F023DE" w:rsidRDefault="00484F6A" w:rsidP="00A92F16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484F6A" w:rsidRDefault="00484F6A" w:rsidP="00FC54F7">
            <w:pPr>
              <w:ind w:right="-108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задани</w:t>
            </w:r>
            <w:r w:rsidRPr="00F023DE">
              <w:rPr>
                <w:color w:val="000000"/>
                <w:spacing w:val="1"/>
                <w:sz w:val="16"/>
                <w:szCs w:val="16"/>
              </w:rPr>
              <w:t>я</w:t>
            </w:r>
          </w:p>
          <w:p w:rsidR="00484F6A" w:rsidRPr="005E3583" w:rsidRDefault="00484F6A" w:rsidP="00FC54F7">
            <w:pPr>
              <w:ind w:right="-108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484F6A" w:rsidRPr="006526B6" w:rsidRDefault="00484F6A" w:rsidP="006526B6">
            <w:pPr>
              <w:ind w:right="-108" w:hanging="108"/>
              <w:jc w:val="center"/>
              <w:rPr>
                <w:bCs/>
                <w:color w:val="000000"/>
                <w:sz w:val="16"/>
                <w:szCs w:val="16"/>
              </w:rPr>
            </w:pPr>
            <w:r w:rsidRPr="006526B6">
              <w:rPr>
                <w:bCs/>
                <w:color w:val="000000"/>
                <w:sz w:val="16"/>
                <w:szCs w:val="16"/>
              </w:rPr>
              <w:t>Согласные буквы англ.алфавита. Работа со звуками.</w:t>
            </w:r>
          </w:p>
        </w:tc>
        <w:tc>
          <w:tcPr>
            <w:tcW w:w="2551" w:type="dxa"/>
          </w:tcPr>
          <w:p w:rsidR="00484F6A" w:rsidRPr="006526B6" w:rsidRDefault="00484F6A" w:rsidP="00A257A1">
            <w:pPr>
              <w:ind w:right="-108" w:hanging="108"/>
              <w:jc w:val="center"/>
              <w:rPr>
                <w:bCs/>
                <w:color w:val="000000"/>
                <w:sz w:val="20"/>
              </w:rPr>
            </w:pPr>
            <w:r w:rsidRPr="00A257A1">
              <w:rPr>
                <w:bCs/>
                <w:color w:val="000000"/>
                <w:sz w:val="20"/>
                <w:lang w:val="en-US"/>
              </w:rPr>
              <w:t>Rr</w:t>
            </w:r>
            <w:r w:rsidRPr="006526B6">
              <w:rPr>
                <w:bCs/>
                <w:color w:val="000000"/>
                <w:sz w:val="20"/>
              </w:rPr>
              <w:t>-</w:t>
            </w:r>
            <w:r w:rsidRPr="00A257A1">
              <w:rPr>
                <w:bCs/>
                <w:color w:val="000000"/>
                <w:sz w:val="20"/>
                <w:lang w:val="en-US"/>
              </w:rPr>
              <w:t>rabbit</w:t>
            </w:r>
            <w:r w:rsidRPr="006526B6">
              <w:rPr>
                <w:bCs/>
                <w:color w:val="000000"/>
                <w:sz w:val="20"/>
              </w:rPr>
              <w:t xml:space="preserve">, </w:t>
            </w:r>
            <w:r w:rsidRPr="00A257A1">
              <w:rPr>
                <w:bCs/>
                <w:color w:val="000000"/>
                <w:sz w:val="20"/>
                <w:lang w:val="en-US"/>
              </w:rPr>
              <w:t>Ss</w:t>
            </w:r>
            <w:r w:rsidRPr="006526B6">
              <w:rPr>
                <w:bCs/>
                <w:color w:val="000000"/>
                <w:sz w:val="20"/>
              </w:rPr>
              <w:t>-</w:t>
            </w:r>
            <w:r w:rsidRPr="00A257A1">
              <w:rPr>
                <w:bCs/>
                <w:color w:val="000000"/>
                <w:sz w:val="20"/>
                <w:lang w:val="en-US"/>
              </w:rPr>
              <w:t>snake</w:t>
            </w:r>
            <w:r w:rsidRPr="006526B6">
              <w:rPr>
                <w:bCs/>
                <w:color w:val="000000"/>
                <w:sz w:val="20"/>
              </w:rPr>
              <w:t xml:space="preserve">, </w:t>
            </w:r>
            <w:r w:rsidRPr="00A257A1">
              <w:rPr>
                <w:bCs/>
                <w:color w:val="000000"/>
                <w:sz w:val="20"/>
                <w:lang w:val="en-US"/>
              </w:rPr>
              <w:t>Tt</w:t>
            </w:r>
            <w:r w:rsidRPr="006526B6">
              <w:rPr>
                <w:bCs/>
                <w:color w:val="000000"/>
                <w:sz w:val="20"/>
              </w:rPr>
              <w:t>-</w:t>
            </w:r>
            <w:r w:rsidRPr="00A257A1">
              <w:rPr>
                <w:bCs/>
                <w:color w:val="000000"/>
                <w:sz w:val="20"/>
                <w:lang w:val="en-US"/>
              </w:rPr>
              <w:t>tree</w:t>
            </w:r>
            <w:r w:rsidRPr="006526B6">
              <w:rPr>
                <w:bCs/>
                <w:color w:val="000000"/>
                <w:sz w:val="20"/>
              </w:rPr>
              <w:t xml:space="preserve">, </w:t>
            </w:r>
            <w:r w:rsidRPr="00A257A1">
              <w:rPr>
                <w:bCs/>
                <w:color w:val="000000"/>
                <w:sz w:val="20"/>
                <w:lang w:val="en-US"/>
              </w:rPr>
              <w:t>Uu</w:t>
            </w:r>
            <w:r w:rsidRPr="006526B6">
              <w:rPr>
                <w:bCs/>
                <w:color w:val="000000"/>
                <w:sz w:val="20"/>
              </w:rPr>
              <w:t>-</w:t>
            </w:r>
            <w:r w:rsidRPr="00A257A1">
              <w:rPr>
                <w:bCs/>
                <w:color w:val="000000"/>
                <w:sz w:val="20"/>
                <w:lang w:val="en-US"/>
              </w:rPr>
              <w:t>umbrella</w:t>
            </w:r>
            <w:r w:rsidRPr="006526B6">
              <w:rPr>
                <w:bCs/>
                <w:color w:val="000000"/>
                <w:sz w:val="20"/>
              </w:rPr>
              <w:t xml:space="preserve">, </w:t>
            </w:r>
            <w:r w:rsidRPr="00A257A1">
              <w:rPr>
                <w:bCs/>
                <w:color w:val="000000"/>
                <w:sz w:val="20"/>
                <w:lang w:val="en-US"/>
              </w:rPr>
              <w:t>Vv</w:t>
            </w:r>
            <w:r w:rsidRPr="006526B6">
              <w:rPr>
                <w:bCs/>
                <w:color w:val="000000"/>
                <w:sz w:val="20"/>
              </w:rPr>
              <w:t>-</w:t>
            </w:r>
            <w:r w:rsidRPr="00A257A1">
              <w:rPr>
                <w:bCs/>
                <w:color w:val="000000"/>
                <w:sz w:val="20"/>
                <w:lang w:val="en-US"/>
              </w:rPr>
              <w:t>ves</w:t>
            </w:r>
            <w:r>
              <w:rPr>
                <w:bCs/>
                <w:color w:val="000000"/>
                <w:sz w:val="20"/>
                <w:lang w:val="en-US"/>
              </w:rPr>
              <w:t>t</w:t>
            </w:r>
            <w:r w:rsidRPr="006526B6">
              <w:rPr>
                <w:bCs/>
                <w:color w:val="000000"/>
                <w:sz w:val="20"/>
              </w:rPr>
              <w:t xml:space="preserve">,     </w:t>
            </w:r>
            <w:r w:rsidRPr="00A257A1">
              <w:rPr>
                <w:bCs/>
                <w:color w:val="000000"/>
                <w:sz w:val="20"/>
                <w:lang w:val="en-US"/>
              </w:rPr>
              <w:t>Ww</w:t>
            </w:r>
            <w:r w:rsidRPr="006526B6">
              <w:rPr>
                <w:bCs/>
                <w:color w:val="000000"/>
                <w:sz w:val="20"/>
              </w:rPr>
              <w:t>-</w:t>
            </w:r>
            <w:r w:rsidRPr="00A257A1">
              <w:rPr>
                <w:bCs/>
                <w:color w:val="000000"/>
                <w:sz w:val="20"/>
                <w:lang w:val="en-US"/>
              </w:rPr>
              <w:t>window</w:t>
            </w:r>
            <w:r w:rsidRPr="006526B6">
              <w:rPr>
                <w:bCs/>
                <w:color w:val="000000"/>
                <w:sz w:val="20"/>
              </w:rPr>
              <w:t xml:space="preserve">, </w:t>
            </w:r>
            <w:r w:rsidRPr="00A257A1">
              <w:rPr>
                <w:bCs/>
                <w:color w:val="000000"/>
                <w:sz w:val="20"/>
                <w:lang w:val="en-US"/>
              </w:rPr>
              <w:t>Xx</w:t>
            </w:r>
            <w:r w:rsidRPr="006526B6">
              <w:rPr>
                <w:bCs/>
                <w:color w:val="000000"/>
                <w:sz w:val="20"/>
              </w:rPr>
              <w:t>-</w:t>
            </w:r>
            <w:r w:rsidRPr="00A257A1">
              <w:rPr>
                <w:bCs/>
                <w:color w:val="000000"/>
                <w:sz w:val="20"/>
                <w:lang w:val="en-US"/>
              </w:rPr>
              <w:t>box</w:t>
            </w:r>
            <w:r w:rsidRPr="006526B6">
              <w:rPr>
                <w:bCs/>
                <w:color w:val="000000"/>
                <w:sz w:val="20"/>
              </w:rPr>
              <w:t xml:space="preserve">, </w:t>
            </w:r>
            <w:r w:rsidRPr="00A257A1">
              <w:rPr>
                <w:bCs/>
                <w:color w:val="000000"/>
                <w:sz w:val="20"/>
                <w:lang w:val="en-US"/>
              </w:rPr>
              <w:t>Zz</w:t>
            </w:r>
            <w:r w:rsidRPr="006526B6">
              <w:rPr>
                <w:bCs/>
                <w:color w:val="000000"/>
                <w:sz w:val="20"/>
              </w:rPr>
              <w:t>-</w:t>
            </w:r>
            <w:r w:rsidRPr="00A257A1">
              <w:rPr>
                <w:bCs/>
                <w:color w:val="000000"/>
                <w:sz w:val="20"/>
                <w:lang w:val="en-US"/>
              </w:rPr>
              <w:t>zip</w:t>
            </w:r>
          </w:p>
          <w:p w:rsidR="00484F6A" w:rsidRPr="006526B6" w:rsidRDefault="00484F6A">
            <w:pPr>
              <w:jc w:val="center"/>
              <w:rPr>
                <w:bCs/>
                <w:color w:val="000000"/>
                <w:sz w:val="20"/>
              </w:rPr>
            </w:pPr>
            <w:r w:rsidRPr="004601F6">
              <w:rPr>
                <w:bCs/>
                <w:color w:val="000000"/>
                <w:sz w:val="20"/>
              </w:rPr>
              <w:t>Упр</w:t>
            </w:r>
            <w:r w:rsidRPr="006526B6">
              <w:rPr>
                <w:bCs/>
                <w:color w:val="000000"/>
                <w:sz w:val="20"/>
              </w:rPr>
              <w:t xml:space="preserve">.4 </w:t>
            </w:r>
            <w:r w:rsidRPr="004601F6">
              <w:rPr>
                <w:bCs/>
                <w:color w:val="000000"/>
                <w:sz w:val="20"/>
              </w:rPr>
              <w:t>с</w:t>
            </w:r>
            <w:r w:rsidRPr="006526B6">
              <w:rPr>
                <w:bCs/>
                <w:color w:val="000000"/>
                <w:sz w:val="20"/>
              </w:rPr>
              <w:t>.11</w:t>
            </w:r>
          </w:p>
          <w:p w:rsidR="00484F6A" w:rsidRPr="004601F6" w:rsidRDefault="00484F6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601F6">
              <w:rPr>
                <w:b/>
                <w:bCs/>
                <w:color w:val="000000"/>
                <w:sz w:val="20"/>
              </w:rPr>
              <w:t>Игра</w:t>
            </w:r>
            <w:r w:rsidRPr="006526B6">
              <w:rPr>
                <w:b/>
                <w:bCs/>
                <w:color w:val="000000"/>
                <w:sz w:val="20"/>
              </w:rPr>
              <w:t xml:space="preserve"> </w:t>
            </w:r>
            <w:r w:rsidRPr="004601F6">
              <w:rPr>
                <w:b/>
                <w:bCs/>
                <w:color w:val="000000"/>
                <w:sz w:val="20"/>
                <w:lang w:val="en-US"/>
              </w:rPr>
              <w:t>«Lucky dip»</w:t>
            </w:r>
          </w:p>
          <w:p w:rsidR="00484F6A" w:rsidRPr="00375C7B" w:rsidRDefault="00484F6A" w:rsidP="00375C7B">
            <w:pPr>
              <w:ind w:right="-108"/>
              <w:jc w:val="center"/>
              <w:rPr>
                <w:b/>
                <w:bCs/>
                <w:color w:val="000000"/>
                <w:szCs w:val="24"/>
              </w:rPr>
            </w:pPr>
            <w:r w:rsidRPr="00375C7B">
              <w:rPr>
                <w:bCs/>
                <w:color w:val="000000"/>
                <w:sz w:val="16"/>
                <w:szCs w:val="16"/>
              </w:rPr>
              <w:t>Отработка новой лексики в парах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484F6A" w:rsidRPr="0016624D" w:rsidRDefault="00484F6A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16624D">
              <w:rPr>
                <w:bCs/>
                <w:color w:val="000000"/>
                <w:sz w:val="22"/>
                <w:szCs w:val="22"/>
              </w:rPr>
              <w:t>Упр.3 с.11</w:t>
            </w:r>
          </w:p>
          <w:p w:rsidR="00484F6A" w:rsidRPr="0016624D" w:rsidRDefault="00484F6A">
            <w:pPr>
              <w:ind w:right="-108"/>
              <w:jc w:val="center"/>
              <w:rPr>
                <w:bCs/>
                <w:color w:val="000000"/>
                <w:szCs w:val="24"/>
              </w:rPr>
            </w:pPr>
          </w:p>
          <w:p w:rsidR="00484F6A" w:rsidRPr="0016624D" w:rsidRDefault="00484F6A" w:rsidP="00576347">
            <w:pPr>
              <w:jc w:val="center"/>
              <w:rPr>
                <w:color w:val="000000"/>
                <w:sz w:val="6"/>
                <w:szCs w:val="6"/>
              </w:rPr>
            </w:pPr>
          </w:p>
          <w:p w:rsidR="00484F6A" w:rsidRPr="0016624D" w:rsidRDefault="00484F6A" w:rsidP="0057634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</w:t>
            </w:r>
            <w:r w:rsidRPr="0016624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навыка</w:t>
            </w:r>
            <w:r w:rsidRPr="0016624D">
              <w:rPr>
                <w:color w:val="000000"/>
                <w:sz w:val="16"/>
                <w:szCs w:val="16"/>
              </w:rPr>
              <w:t xml:space="preserve"> письма</w:t>
            </w:r>
          </w:p>
          <w:p w:rsidR="00484F6A" w:rsidRPr="0016624D" w:rsidRDefault="00484F6A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16624D">
              <w:rPr>
                <w:bCs/>
                <w:color w:val="000000"/>
                <w:sz w:val="16"/>
                <w:szCs w:val="16"/>
              </w:rPr>
              <w:t>Работа у доски. «Вставь букву»</w:t>
            </w:r>
          </w:p>
        </w:tc>
        <w:tc>
          <w:tcPr>
            <w:tcW w:w="1559" w:type="dxa"/>
          </w:tcPr>
          <w:p w:rsidR="00484F6A" w:rsidRPr="0058373C" w:rsidRDefault="00484F6A" w:rsidP="00953FB7">
            <w:pPr>
              <w:ind w:left="-108" w:right="-108"/>
              <w:rPr>
                <w:b/>
                <w:bCs/>
                <w:color w:val="000000"/>
                <w:sz w:val="22"/>
                <w:szCs w:val="22"/>
              </w:rPr>
            </w:pPr>
            <w:r w:rsidRPr="00953FB7">
              <w:rPr>
                <w:b/>
                <w:bCs/>
                <w:color w:val="000000"/>
                <w:sz w:val="22"/>
                <w:szCs w:val="22"/>
              </w:rPr>
              <w:t>Алфавит</w:t>
            </w:r>
            <w:r w:rsidRPr="0058373C">
              <w:rPr>
                <w:b/>
                <w:bCs/>
                <w:color w:val="000000"/>
                <w:sz w:val="22"/>
                <w:szCs w:val="22"/>
              </w:rPr>
              <w:t xml:space="preserve">  </w:t>
            </w:r>
            <w:r w:rsidRPr="00953FB7">
              <w:rPr>
                <w:b/>
                <w:bCs/>
                <w:color w:val="000000"/>
                <w:sz w:val="22"/>
                <w:szCs w:val="22"/>
                <w:lang w:val="en-US"/>
              </w:rPr>
              <w:t>R</w:t>
            </w:r>
            <w:r w:rsidRPr="0058373C">
              <w:rPr>
                <w:b/>
                <w:bCs/>
                <w:color w:val="000000"/>
                <w:sz w:val="22"/>
                <w:szCs w:val="22"/>
              </w:rPr>
              <w:t xml:space="preserve">– </w:t>
            </w:r>
            <w:r w:rsidRPr="00953FB7">
              <w:rPr>
                <w:b/>
                <w:bCs/>
                <w:color w:val="000000"/>
                <w:sz w:val="22"/>
                <w:szCs w:val="22"/>
                <w:lang w:val="en-US"/>
              </w:rPr>
              <w:t>Z</w:t>
            </w:r>
            <w:r w:rsidRPr="0058373C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:rsidR="00484F6A" w:rsidRDefault="00484F6A" w:rsidP="00F61E10">
            <w:pPr>
              <w:ind w:left="-108" w:right="-108" w:hanging="142"/>
              <w:jc w:val="center"/>
              <w:rPr>
                <w:bCs/>
                <w:color w:val="000000"/>
                <w:szCs w:val="24"/>
                <w:lang w:val="en-US"/>
              </w:rPr>
            </w:pPr>
            <w:r>
              <w:rPr>
                <w:bCs/>
                <w:color w:val="000000"/>
                <w:szCs w:val="24"/>
                <w:lang w:val="en-US"/>
              </w:rPr>
              <w:t xml:space="preserve">  </w:t>
            </w:r>
            <w:r w:rsidRPr="0058373C">
              <w:rPr>
                <w:bCs/>
                <w:color w:val="000000"/>
                <w:szCs w:val="24"/>
              </w:rPr>
              <w:t>[</w:t>
            </w:r>
            <w:r w:rsidRPr="003600F7">
              <w:rPr>
                <w:bCs/>
                <w:color w:val="000000"/>
                <w:szCs w:val="24"/>
                <w:lang w:val="en-US"/>
              </w:rPr>
              <w:t>r</w:t>
            </w:r>
            <w:r w:rsidRPr="0058373C">
              <w:rPr>
                <w:bCs/>
                <w:color w:val="000000"/>
                <w:szCs w:val="24"/>
              </w:rPr>
              <w:t>] [</w:t>
            </w:r>
            <w:r w:rsidRPr="003600F7">
              <w:rPr>
                <w:bCs/>
                <w:color w:val="000000"/>
                <w:szCs w:val="24"/>
                <w:lang w:val="en-US"/>
              </w:rPr>
              <w:t>s</w:t>
            </w:r>
            <w:r w:rsidRPr="0058373C">
              <w:rPr>
                <w:bCs/>
                <w:color w:val="000000"/>
                <w:szCs w:val="24"/>
              </w:rPr>
              <w:t>] [</w:t>
            </w:r>
            <w:r w:rsidRPr="003600F7">
              <w:rPr>
                <w:bCs/>
                <w:color w:val="000000"/>
                <w:szCs w:val="24"/>
                <w:lang w:val="en-US"/>
              </w:rPr>
              <w:t>t</w:t>
            </w:r>
            <w:r w:rsidRPr="0058373C">
              <w:rPr>
                <w:bCs/>
                <w:color w:val="000000"/>
                <w:szCs w:val="24"/>
              </w:rPr>
              <w:t>] [^] [</w:t>
            </w:r>
            <w:r w:rsidRPr="003600F7">
              <w:rPr>
                <w:bCs/>
                <w:color w:val="000000"/>
                <w:szCs w:val="24"/>
                <w:lang w:val="en-US"/>
              </w:rPr>
              <w:t>v</w:t>
            </w:r>
            <w:r w:rsidRPr="0058373C">
              <w:rPr>
                <w:bCs/>
                <w:color w:val="000000"/>
                <w:szCs w:val="24"/>
              </w:rPr>
              <w:t>] [</w:t>
            </w:r>
            <w:r w:rsidRPr="003600F7">
              <w:rPr>
                <w:bCs/>
                <w:color w:val="000000"/>
                <w:szCs w:val="24"/>
                <w:lang w:val="en-US"/>
              </w:rPr>
              <w:t>w</w:t>
            </w:r>
            <w:r w:rsidRPr="0058373C">
              <w:rPr>
                <w:bCs/>
                <w:color w:val="000000"/>
                <w:szCs w:val="24"/>
              </w:rPr>
              <w:t>] [</w:t>
            </w:r>
            <w:r w:rsidRPr="003600F7">
              <w:rPr>
                <w:bCs/>
                <w:color w:val="000000"/>
                <w:szCs w:val="24"/>
                <w:lang w:val="en-US"/>
              </w:rPr>
              <w:t>ks</w:t>
            </w:r>
            <w:r w:rsidRPr="0058373C">
              <w:rPr>
                <w:bCs/>
                <w:color w:val="000000"/>
                <w:szCs w:val="24"/>
              </w:rPr>
              <w:t>]</w:t>
            </w:r>
            <w:r>
              <w:rPr>
                <w:bCs/>
                <w:color w:val="000000"/>
                <w:szCs w:val="24"/>
                <w:lang w:val="en-US"/>
              </w:rPr>
              <w:t xml:space="preserve"> </w:t>
            </w:r>
            <w:r w:rsidRPr="0058373C">
              <w:rPr>
                <w:bCs/>
                <w:color w:val="000000"/>
                <w:szCs w:val="24"/>
              </w:rPr>
              <w:t>[</w:t>
            </w:r>
            <w:r w:rsidRPr="003600F7">
              <w:rPr>
                <w:bCs/>
                <w:color w:val="000000"/>
                <w:szCs w:val="24"/>
                <w:lang w:val="en-US"/>
              </w:rPr>
              <w:t>i</w:t>
            </w:r>
            <w:r w:rsidRPr="0058373C">
              <w:rPr>
                <w:bCs/>
                <w:color w:val="000000"/>
                <w:szCs w:val="24"/>
              </w:rPr>
              <w:t>]  [</w:t>
            </w:r>
            <w:r w:rsidRPr="003600F7">
              <w:rPr>
                <w:bCs/>
                <w:color w:val="000000"/>
                <w:szCs w:val="24"/>
                <w:lang w:val="en-US"/>
              </w:rPr>
              <w:t>z</w:t>
            </w:r>
            <w:r w:rsidRPr="0058373C">
              <w:rPr>
                <w:bCs/>
                <w:color w:val="000000"/>
                <w:szCs w:val="24"/>
              </w:rPr>
              <w:t>]</w:t>
            </w:r>
          </w:p>
          <w:p w:rsidR="00484F6A" w:rsidRPr="0059214C" w:rsidRDefault="00484F6A" w:rsidP="00F61E10">
            <w:pPr>
              <w:ind w:left="-108" w:right="-108" w:hanging="142"/>
              <w:jc w:val="center"/>
              <w:rPr>
                <w:bCs/>
                <w:color w:val="000000"/>
                <w:szCs w:val="24"/>
                <w:lang w:val="en-US"/>
              </w:rPr>
            </w:pPr>
            <w:r w:rsidRPr="00C3237A">
              <w:rPr>
                <w:bCs/>
                <w:color w:val="000000"/>
                <w:sz w:val="16"/>
                <w:szCs w:val="16"/>
                <w:lang w:val="en-US"/>
              </w:rPr>
              <w:t xml:space="preserve">Работа </w:t>
            </w:r>
            <w:r w:rsidRPr="00CA5E71">
              <w:rPr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C3237A">
              <w:rPr>
                <w:bCs/>
                <w:color w:val="000000"/>
                <w:sz w:val="16"/>
                <w:szCs w:val="16"/>
                <w:lang w:val="en-US"/>
              </w:rPr>
              <w:t>со</w:t>
            </w:r>
            <w:r w:rsidRPr="00CA5E71">
              <w:rPr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C3237A">
              <w:rPr>
                <w:bCs/>
                <w:color w:val="000000"/>
                <w:sz w:val="16"/>
                <w:szCs w:val="16"/>
                <w:lang w:val="en-US"/>
              </w:rPr>
              <w:t xml:space="preserve"> звуками</w:t>
            </w:r>
          </w:p>
        </w:tc>
        <w:tc>
          <w:tcPr>
            <w:tcW w:w="3402" w:type="dxa"/>
          </w:tcPr>
          <w:p w:rsidR="00484F6A" w:rsidRPr="00EF07FF" w:rsidRDefault="00484F6A" w:rsidP="00EF07FF">
            <w:pPr>
              <w:ind w:left="-108" w:right="-25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F07FF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EF07FF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EF07FF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EF07FF">
              <w:rPr>
                <w:bCs/>
                <w:color w:val="000000"/>
                <w:sz w:val="22"/>
                <w:szCs w:val="22"/>
                <w:lang w:val="en-US"/>
              </w:rPr>
              <w:t xml:space="preserve">Yes. No. Well done. </w:t>
            </w:r>
          </w:p>
          <w:p w:rsidR="00484F6A" w:rsidRPr="00EF07FF" w:rsidRDefault="00484F6A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F07FF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EF07FF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EF07FF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EF07FF">
              <w:rPr>
                <w:bCs/>
                <w:color w:val="000000"/>
                <w:sz w:val="22"/>
                <w:szCs w:val="22"/>
                <w:lang w:val="en-US"/>
              </w:rPr>
              <w:t xml:space="preserve">Rabbit, snake,  </w:t>
            </w:r>
          </w:p>
          <w:p w:rsidR="00484F6A" w:rsidRPr="00EF07FF" w:rsidRDefault="00484F6A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F07FF">
              <w:rPr>
                <w:bCs/>
                <w:color w:val="000000"/>
                <w:sz w:val="22"/>
                <w:szCs w:val="22"/>
                <w:lang w:val="en-US"/>
              </w:rPr>
              <w:t xml:space="preserve"> tree, umbrella, vest, window,  </w:t>
            </w:r>
          </w:p>
          <w:p w:rsidR="00484F6A" w:rsidRPr="00EF07FF" w:rsidRDefault="00484F6A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07FF">
              <w:rPr>
                <w:bCs/>
                <w:color w:val="000000"/>
                <w:sz w:val="22"/>
                <w:szCs w:val="22"/>
                <w:lang w:val="en-US"/>
              </w:rPr>
              <w:t xml:space="preserve"> box, yacht, zip</w:t>
            </w:r>
            <w:r w:rsidRPr="00EF07FF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  </w:t>
            </w:r>
          </w:p>
          <w:p w:rsidR="00484F6A" w:rsidRPr="00EF07FF" w:rsidRDefault="00484F6A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</w:tcPr>
          <w:p w:rsidR="00484F6A" w:rsidRPr="005C54B1" w:rsidRDefault="00484F6A">
            <w:pPr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 w:rsidRPr="005C54B1">
              <w:rPr>
                <w:bCs/>
                <w:color w:val="000000"/>
                <w:sz w:val="20"/>
                <w:lang w:val="en-US"/>
              </w:rPr>
              <w:t>WB</w:t>
            </w:r>
            <w:r>
              <w:rPr>
                <w:bCs/>
                <w:color w:val="000000"/>
                <w:sz w:val="20"/>
              </w:rPr>
              <w:t xml:space="preserve"> </w:t>
            </w:r>
            <w:r w:rsidRPr="005C54B1">
              <w:rPr>
                <w:bCs/>
                <w:color w:val="000000"/>
                <w:sz w:val="20"/>
              </w:rPr>
              <w:t xml:space="preserve"> 1</w:t>
            </w:r>
            <w:r>
              <w:rPr>
                <w:bCs/>
                <w:color w:val="000000"/>
                <w:sz w:val="20"/>
              </w:rPr>
              <w:t>,2</w:t>
            </w:r>
            <w:r w:rsidRPr="005C54B1">
              <w:rPr>
                <w:bCs/>
                <w:color w:val="000000"/>
                <w:sz w:val="20"/>
              </w:rPr>
              <w:t xml:space="preserve"> с.6</w:t>
            </w:r>
          </w:p>
        </w:tc>
        <w:tc>
          <w:tcPr>
            <w:tcW w:w="992" w:type="dxa"/>
          </w:tcPr>
          <w:p w:rsidR="00484F6A" w:rsidRPr="00C123D1" w:rsidRDefault="00484F6A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84F6A" w:rsidRPr="009C2C03" w:rsidRDefault="00484F6A" w:rsidP="009C2C03">
            <w:pPr>
              <w:ind w:left="-108" w:right="-108"/>
              <w:jc w:val="both"/>
              <w:rPr>
                <w:bCs/>
                <w:color w:val="000000"/>
                <w:sz w:val="14"/>
                <w:szCs w:val="14"/>
              </w:rPr>
            </w:pPr>
            <w:r w:rsidRPr="009C2C03">
              <w:rPr>
                <w:bCs/>
                <w:color w:val="000000"/>
                <w:sz w:val="14"/>
                <w:szCs w:val="14"/>
              </w:rPr>
              <w:t>Карточки</w:t>
            </w:r>
          </w:p>
        </w:tc>
      </w:tr>
      <w:tr w:rsidR="00484F6A" w:rsidRPr="002F6896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426" w:type="dxa"/>
          </w:tcPr>
          <w:p w:rsidR="00484F6A" w:rsidRDefault="00484F6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279D1">
              <w:rPr>
                <w:b/>
                <w:bCs/>
                <w:color w:val="000000"/>
                <w:sz w:val="20"/>
              </w:rPr>
              <w:t>5</w:t>
            </w:r>
          </w:p>
          <w:p w:rsidR="00701BE5" w:rsidRDefault="00701BE5">
            <w:pPr>
              <w:jc w:val="center"/>
              <w:rPr>
                <w:b/>
                <w:bCs/>
                <w:color w:val="000000"/>
                <w:sz w:val="20"/>
              </w:rPr>
            </w:pPr>
          </w:p>
          <w:p w:rsidR="00701BE5" w:rsidRPr="00E279D1" w:rsidRDefault="00701BE5" w:rsidP="00701BE5">
            <w:pPr>
              <w:ind w:right="-108" w:hanging="108"/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="00AC182D">
              <w:rPr>
                <w:b/>
                <w:bCs/>
                <w:color w:val="000000"/>
                <w:sz w:val="16"/>
                <w:szCs w:val="16"/>
                <w:lang w:val="en-US"/>
              </w:rPr>
              <w:t>6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.09</w:t>
            </w:r>
          </w:p>
          <w:p w:rsidR="00484F6A" w:rsidRPr="00E279D1" w:rsidRDefault="00484F6A">
            <w:pPr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425" w:type="dxa"/>
            <w:vMerge/>
            <w:textDirection w:val="btLr"/>
          </w:tcPr>
          <w:p w:rsidR="00484F6A" w:rsidRPr="00201B34" w:rsidRDefault="00484F6A" w:rsidP="0058005E">
            <w:pPr>
              <w:ind w:left="113" w:right="113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484F6A" w:rsidRPr="003C78BD" w:rsidRDefault="00A664C8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d</w:t>
            </w:r>
          </w:p>
          <w:p w:rsidR="00484F6A" w:rsidRDefault="00484F6A" w:rsidP="00200619">
            <w:pPr>
              <w:ind w:right="-108" w:hanging="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00619">
              <w:rPr>
                <w:b/>
                <w:bCs/>
                <w:color w:val="000000"/>
                <w:sz w:val="20"/>
              </w:rPr>
              <w:t>Буквосочетания</w:t>
            </w:r>
            <w:r w:rsidRPr="003C78BD">
              <w:rPr>
                <w:b/>
                <w:bCs/>
                <w:color w:val="000000"/>
                <w:sz w:val="22"/>
                <w:szCs w:val="22"/>
                <w:lang w:val="en-US"/>
              </w:rPr>
              <w:t>!</w:t>
            </w:r>
          </w:p>
          <w:p w:rsidR="00484F6A" w:rsidRPr="00D3107F" w:rsidRDefault="00484F6A" w:rsidP="00D3107F">
            <w:pPr>
              <w:ind w:right="-108" w:hanging="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3107F">
              <w:rPr>
                <w:b/>
                <w:bCs/>
                <w:color w:val="000000"/>
                <w:sz w:val="16"/>
                <w:szCs w:val="16"/>
              </w:rPr>
              <w:t>Знакомство с правилами чтения.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3107F">
              <w:rPr>
                <w:b/>
                <w:bCs/>
                <w:color w:val="000000"/>
                <w:sz w:val="16"/>
                <w:szCs w:val="16"/>
              </w:rPr>
              <w:t>Буквосочетания</w:t>
            </w:r>
          </w:p>
        </w:tc>
        <w:tc>
          <w:tcPr>
            <w:tcW w:w="1417" w:type="dxa"/>
          </w:tcPr>
          <w:p w:rsidR="00484F6A" w:rsidRPr="00926692" w:rsidRDefault="00484F6A" w:rsidP="00052AF7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926692">
              <w:rPr>
                <w:bCs/>
                <w:color w:val="000000"/>
                <w:sz w:val="22"/>
                <w:szCs w:val="22"/>
              </w:rPr>
              <w:t>Упр</w:t>
            </w:r>
            <w:r w:rsidRPr="00926692">
              <w:rPr>
                <w:bCs/>
                <w:color w:val="000000"/>
                <w:sz w:val="22"/>
                <w:szCs w:val="22"/>
                <w:lang w:val="en-US"/>
              </w:rPr>
              <w:t>.</w:t>
            </w:r>
            <w:r w:rsidRPr="00926692">
              <w:rPr>
                <w:bCs/>
                <w:color w:val="000000"/>
                <w:sz w:val="22"/>
                <w:szCs w:val="22"/>
              </w:rPr>
              <w:t>1</w:t>
            </w:r>
            <w:r w:rsidRPr="00926692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926692">
              <w:rPr>
                <w:bCs/>
                <w:color w:val="000000"/>
                <w:sz w:val="22"/>
                <w:szCs w:val="22"/>
              </w:rPr>
              <w:t>с</w:t>
            </w:r>
            <w:r w:rsidRPr="00926692">
              <w:rPr>
                <w:bCs/>
                <w:color w:val="000000"/>
                <w:sz w:val="22"/>
                <w:szCs w:val="22"/>
                <w:lang w:val="en-US"/>
              </w:rPr>
              <w:t>.12</w:t>
            </w:r>
          </w:p>
          <w:p w:rsidR="00484F6A" w:rsidRDefault="00484F6A" w:rsidP="00052AF7">
            <w:pPr>
              <w:ind w:right="-108"/>
              <w:jc w:val="center"/>
              <w:rPr>
                <w:bCs/>
                <w:color w:val="000000"/>
                <w:szCs w:val="24"/>
              </w:rPr>
            </w:pPr>
          </w:p>
          <w:p w:rsidR="00484F6A" w:rsidRPr="00F023DE" w:rsidRDefault="00484F6A" w:rsidP="00926692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484F6A" w:rsidRDefault="00484F6A" w:rsidP="00926692">
            <w:pPr>
              <w:ind w:right="-108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задани</w:t>
            </w:r>
            <w:r w:rsidRPr="00F023DE">
              <w:rPr>
                <w:color w:val="000000"/>
                <w:spacing w:val="1"/>
                <w:sz w:val="16"/>
                <w:szCs w:val="16"/>
              </w:rPr>
              <w:t>я</w:t>
            </w:r>
          </w:p>
          <w:p w:rsidR="00484F6A" w:rsidRPr="00926692" w:rsidRDefault="00484F6A" w:rsidP="00052AF7">
            <w:pPr>
              <w:ind w:right="-108"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276" w:type="dxa"/>
          </w:tcPr>
          <w:p w:rsidR="00484F6A" w:rsidRDefault="00484F6A">
            <w:pPr>
              <w:ind w:right="-108" w:hanging="108"/>
              <w:jc w:val="center"/>
              <w:rPr>
                <w:bCs/>
                <w:color w:val="000000"/>
                <w:sz w:val="22"/>
                <w:szCs w:val="22"/>
              </w:rPr>
            </w:pPr>
            <w:r w:rsidRPr="00662CA9">
              <w:rPr>
                <w:bCs/>
                <w:color w:val="000000"/>
                <w:sz w:val="22"/>
                <w:szCs w:val="22"/>
              </w:rPr>
              <w:t>Упр</w:t>
            </w:r>
            <w:r w:rsidRPr="00662CA9">
              <w:rPr>
                <w:bCs/>
                <w:color w:val="000000"/>
                <w:sz w:val="22"/>
                <w:szCs w:val="22"/>
                <w:lang w:val="en-US"/>
              </w:rPr>
              <w:t xml:space="preserve">.1 </w:t>
            </w:r>
            <w:r w:rsidRPr="00662CA9">
              <w:rPr>
                <w:bCs/>
                <w:color w:val="000000"/>
                <w:sz w:val="22"/>
                <w:szCs w:val="22"/>
              </w:rPr>
              <w:t>с</w:t>
            </w:r>
            <w:r w:rsidRPr="00662CA9">
              <w:rPr>
                <w:bCs/>
                <w:color w:val="000000"/>
                <w:sz w:val="22"/>
                <w:szCs w:val="22"/>
                <w:lang w:val="en-US"/>
              </w:rPr>
              <w:t xml:space="preserve">.12 </w:t>
            </w:r>
            <w:r w:rsidRPr="00662CA9">
              <w:rPr>
                <w:bCs/>
                <w:color w:val="000000"/>
                <w:sz w:val="22"/>
                <w:szCs w:val="22"/>
              </w:rPr>
              <w:t>Упр</w:t>
            </w:r>
            <w:r w:rsidRPr="00662CA9">
              <w:rPr>
                <w:bCs/>
                <w:color w:val="000000"/>
                <w:sz w:val="22"/>
                <w:szCs w:val="22"/>
                <w:lang w:val="en-US"/>
              </w:rPr>
              <w:t xml:space="preserve">.3 </w:t>
            </w:r>
            <w:r w:rsidRPr="00662CA9">
              <w:rPr>
                <w:bCs/>
                <w:color w:val="000000"/>
                <w:sz w:val="22"/>
                <w:szCs w:val="22"/>
              </w:rPr>
              <w:t>с</w:t>
            </w:r>
            <w:r w:rsidRPr="00662CA9">
              <w:rPr>
                <w:bCs/>
                <w:color w:val="000000"/>
                <w:sz w:val="22"/>
                <w:szCs w:val="22"/>
                <w:lang w:val="en-US"/>
              </w:rPr>
              <w:t>.13</w:t>
            </w:r>
          </w:p>
          <w:p w:rsidR="00484F6A" w:rsidRPr="00662CA9" w:rsidRDefault="00484F6A">
            <w:pPr>
              <w:ind w:right="-108" w:hanging="108"/>
              <w:jc w:val="center"/>
              <w:rPr>
                <w:bCs/>
                <w:color w:val="000000"/>
                <w:sz w:val="16"/>
                <w:szCs w:val="16"/>
              </w:rPr>
            </w:pPr>
            <w:r w:rsidRPr="00662CA9">
              <w:rPr>
                <w:bCs/>
                <w:color w:val="000000"/>
                <w:sz w:val="16"/>
                <w:szCs w:val="16"/>
              </w:rPr>
              <w:t>Знакомство с правилом чтения буквосочетаний.</w:t>
            </w:r>
          </w:p>
          <w:p w:rsidR="00484F6A" w:rsidRPr="00662CA9" w:rsidRDefault="00484F6A" w:rsidP="00AC3E46">
            <w:pPr>
              <w:ind w:right="-108" w:hanging="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</w:tcPr>
          <w:p w:rsidR="00484F6A" w:rsidRPr="0035000B" w:rsidRDefault="00484F6A">
            <w:pPr>
              <w:jc w:val="center"/>
              <w:rPr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484F6A" w:rsidRPr="00A16F7F" w:rsidRDefault="00484F6A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A16F7F">
              <w:rPr>
                <w:bCs/>
                <w:color w:val="000000"/>
                <w:sz w:val="22"/>
                <w:szCs w:val="22"/>
              </w:rPr>
              <w:t>Упр</w:t>
            </w:r>
            <w:r w:rsidRPr="00A16F7F">
              <w:rPr>
                <w:bCs/>
                <w:color w:val="000000"/>
                <w:sz w:val="22"/>
                <w:szCs w:val="22"/>
                <w:lang w:val="en-US"/>
              </w:rPr>
              <w:t xml:space="preserve">.2 </w:t>
            </w:r>
            <w:r w:rsidRPr="00A16F7F">
              <w:rPr>
                <w:bCs/>
                <w:color w:val="000000"/>
                <w:sz w:val="22"/>
                <w:szCs w:val="22"/>
              </w:rPr>
              <w:t>с</w:t>
            </w:r>
            <w:r w:rsidRPr="00A16F7F">
              <w:rPr>
                <w:bCs/>
                <w:color w:val="000000"/>
                <w:sz w:val="22"/>
                <w:szCs w:val="22"/>
                <w:lang w:val="en-US"/>
              </w:rPr>
              <w:t>.12</w:t>
            </w:r>
          </w:p>
          <w:p w:rsidR="00484F6A" w:rsidRDefault="00484F6A" w:rsidP="00A16F7F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84F6A" w:rsidRPr="0016624D" w:rsidRDefault="00484F6A" w:rsidP="00A16F7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</w:t>
            </w:r>
            <w:r w:rsidRPr="0016624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навыка</w:t>
            </w:r>
            <w:r w:rsidRPr="0016624D">
              <w:rPr>
                <w:color w:val="000000"/>
                <w:sz w:val="16"/>
                <w:szCs w:val="16"/>
              </w:rPr>
              <w:t xml:space="preserve"> письма</w:t>
            </w:r>
          </w:p>
          <w:p w:rsidR="00484F6A" w:rsidRPr="00A16F7F" w:rsidRDefault="00484F6A" w:rsidP="0040077B">
            <w:pPr>
              <w:ind w:right="-108"/>
              <w:jc w:val="both"/>
              <w:rPr>
                <w:bCs/>
                <w:color w:val="000000"/>
                <w:szCs w:val="24"/>
              </w:rPr>
            </w:pPr>
            <w:r w:rsidRPr="0016624D">
              <w:rPr>
                <w:bCs/>
                <w:color w:val="000000"/>
                <w:sz w:val="16"/>
                <w:szCs w:val="16"/>
              </w:rPr>
              <w:t>Работа у доски. «</w:t>
            </w:r>
            <w:r>
              <w:rPr>
                <w:bCs/>
                <w:color w:val="000000"/>
                <w:sz w:val="16"/>
                <w:szCs w:val="16"/>
              </w:rPr>
              <w:t>Допиши слово»</w:t>
            </w:r>
          </w:p>
        </w:tc>
        <w:tc>
          <w:tcPr>
            <w:tcW w:w="1559" w:type="dxa"/>
          </w:tcPr>
          <w:p w:rsidR="00484F6A" w:rsidRPr="002F6896" w:rsidRDefault="00484F6A" w:rsidP="003753A0">
            <w:pPr>
              <w:ind w:left="-108" w:right="-108"/>
              <w:jc w:val="center"/>
              <w:rPr>
                <w:bCs/>
                <w:color w:val="000000"/>
                <w:szCs w:val="24"/>
                <w:lang w:val="en-US"/>
              </w:rPr>
            </w:pPr>
            <w:r w:rsidRPr="00953FB7">
              <w:rPr>
                <w:b/>
                <w:bCs/>
                <w:color w:val="000000"/>
                <w:sz w:val="20"/>
              </w:rPr>
              <w:t>Буквосочетания</w:t>
            </w:r>
            <w:r w:rsidRPr="0035000B">
              <w:rPr>
                <w:b/>
                <w:bCs/>
                <w:color w:val="000000"/>
                <w:szCs w:val="24"/>
                <w:lang w:val="en-US"/>
              </w:rPr>
              <w:t xml:space="preserve"> – </w:t>
            </w:r>
            <w:r w:rsidRPr="002F6896">
              <w:rPr>
                <w:bCs/>
                <w:color w:val="000000"/>
                <w:szCs w:val="24"/>
                <w:lang w:val="en-US"/>
              </w:rPr>
              <w:t>sh,  ch.</w:t>
            </w:r>
          </w:p>
          <w:p w:rsidR="00484F6A" w:rsidRDefault="00484F6A">
            <w:pPr>
              <w:ind w:left="-108"/>
              <w:jc w:val="center"/>
              <w:rPr>
                <w:bCs/>
                <w:color w:val="000000"/>
                <w:szCs w:val="24"/>
              </w:rPr>
            </w:pPr>
            <w:r w:rsidRPr="002F6896">
              <w:rPr>
                <w:bCs/>
                <w:color w:val="000000"/>
                <w:szCs w:val="24"/>
                <w:lang w:val="en-US"/>
              </w:rPr>
              <w:t>[</w:t>
            </w:r>
            <w:r>
              <w:rPr>
                <w:bCs/>
                <w:color w:val="000000"/>
                <w:szCs w:val="24"/>
              </w:rPr>
              <w:t xml:space="preserve">   </w:t>
            </w:r>
            <w:r w:rsidRPr="002F6896">
              <w:rPr>
                <w:bCs/>
                <w:color w:val="000000"/>
                <w:szCs w:val="24"/>
                <w:lang w:val="en-US"/>
              </w:rPr>
              <w:t>]  [   ]</w:t>
            </w:r>
          </w:p>
          <w:p w:rsidR="00484F6A" w:rsidRPr="00402D07" w:rsidRDefault="00484F6A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 w:rsidRPr="00402D07">
              <w:rPr>
                <w:bCs/>
                <w:color w:val="000000"/>
                <w:sz w:val="16"/>
                <w:szCs w:val="16"/>
              </w:rPr>
              <w:t>Работа со звуками</w:t>
            </w:r>
          </w:p>
        </w:tc>
        <w:tc>
          <w:tcPr>
            <w:tcW w:w="3402" w:type="dxa"/>
          </w:tcPr>
          <w:p w:rsidR="00484F6A" w:rsidRPr="00EF07FF" w:rsidRDefault="00484F6A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F07FF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EF07FF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EF07FF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EF07FF">
              <w:rPr>
                <w:bCs/>
                <w:color w:val="000000"/>
                <w:sz w:val="22"/>
                <w:szCs w:val="22"/>
                <w:lang w:val="en-US"/>
              </w:rPr>
              <w:t xml:space="preserve">sheep, fish, ship,  </w:t>
            </w:r>
          </w:p>
          <w:p w:rsidR="00484F6A" w:rsidRPr="00EF07FF" w:rsidRDefault="00484F6A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07FF">
              <w:rPr>
                <w:bCs/>
                <w:color w:val="000000"/>
                <w:sz w:val="22"/>
                <w:szCs w:val="22"/>
                <w:lang w:val="en-US"/>
              </w:rPr>
              <w:t xml:space="preserve"> chick, cheese.</w:t>
            </w:r>
          </w:p>
        </w:tc>
        <w:tc>
          <w:tcPr>
            <w:tcW w:w="851" w:type="dxa"/>
          </w:tcPr>
          <w:p w:rsidR="00484F6A" w:rsidRPr="003A0FAE" w:rsidRDefault="00484F6A" w:rsidP="00AC3E46">
            <w:pPr>
              <w:ind w:right="-108" w:hanging="108"/>
              <w:jc w:val="center"/>
              <w:rPr>
                <w:bCs/>
                <w:color w:val="000000"/>
                <w:sz w:val="20"/>
                <w:lang w:val="en-US"/>
              </w:rPr>
            </w:pPr>
            <w:r w:rsidRPr="003A0FAE">
              <w:rPr>
                <w:bCs/>
                <w:color w:val="000000"/>
                <w:sz w:val="20"/>
                <w:lang w:val="en-US"/>
              </w:rPr>
              <w:t xml:space="preserve">WB </w:t>
            </w:r>
            <w:r w:rsidRPr="003A0FAE">
              <w:rPr>
                <w:bCs/>
                <w:color w:val="000000"/>
                <w:sz w:val="20"/>
              </w:rPr>
              <w:t xml:space="preserve"> </w:t>
            </w:r>
            <w:r>
              <w:rPr>
                <w:bCs/>
                <w:color w:val="000000"/>
                <w:sz w:val="20"/>
              </w:rPr>
              <w:t xml:space="preserve">         </w:t>
            </w:r>
            <w:r w:rsidRPr="003A0FAE">
              <w:rPr>
                <w:bCs/>
                <w:color w:val="000000"/>
                <w:sz w:val="20"/>
              </w:rPr>
              <w:t xml:space="preserve">     </w:t>
            </w:r>
            <w:r w:rsidRPr="003A0FAE">
              <w:rPr>
                <w:bCs/>
                <w:color w:val="000000"/>
                <w:sz w:val="20"/>
                <w:lang w:val="en-US"/>
              </w:rPr>
              <w:t xml:space="preserve">1 </w:t>
            </w:r>
            <w:r w:rsidRPr="003A0FAE">
              <w:rPr>
                <w:bCs/>
                <w:color w:val="000000"/>
                <w:sz w:val="20"/>
              </w:rPr>
              <w:t>с</w:t>
            </w:r>
            <w:r w:rsidRPr="003A0FAE">
              <w:rPr>
                <w:bCs/>
                <w:color w:val="000000"/>
                <w:sz w:val="20"/>
                <w:lang w:val="en-US"/>
              </w:rPr>
              <w:t>.7</w:t>
            </w:r>
          </w:p>
          <w:p w:rsidR="00484F6A" w:rsidRPr="003A0FAE" w:rsidRDefault="00484F6A">
            <w:pPr>
              <w:jc w:val="center"/>
              <w:rPr>
                <w:bCs/>
                <w:color w:val="000000"/>
                <w:sz w:val="20"/>
                <w:lang w:val="en-US"/>
              </w:rPr>
            </w:pPr>
          </w:p>
        </w:tc>
        <w:tc>
          <w:tcPr>
            <w:tcW w:w="992" w:type="dxa"/>
          </w:tcPr>
          <w:p w:rsidR="00484F6A" w:rsidRPr="002F6896" w:rsidRDefault="00484F6A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84F6A" w:rsidRPr="002F6896" w:rsidRDefault="00484F6A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</w:tr>
      <w:tr w:rsidR="00484F6A" w:rsidRPr="00C123D1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426" w:type="dxa"/>
          </w:tcPr>
          <w:p w:rsidR="00484F6A" w:rsidRPr="00E279D1" w:rsidRDefault="00484F6A">
            <w:pPr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 w:rsidRPr="00E279D1">
              <w:rPr>
                <w:b/>
                <w:bCs/>
                <w:color w:val="000000"/>
                <w:sz w:val="20"/>
                <w:lang w:val="en-US"/>
              </w:rPr>
              <w:t>6</w:t>
            </w:r>
          </w:p>
          <w:p w:rsidR="00484F6A" w:rsidRDefault="00484F6A">
            <w:pPr>
              <w:jc w:val="center"/>
              <w:rPr>
                <w:b/>
                <w:bCs/>
                <w:color w:val="000000"/>
                <w:sz w:val="20"/>
              </w:rPr>
            </w:pPr>
          </w:p>
          <w:p w:rsidR="00701BE5" w:rsidRPr="00701BE5" w:rsidRDefault="00AC182D" w:rsidP="00701BE5">
            <w:pPr>
              <w:ind w:right="-108" w:hanging="108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18</w:t>
            </w:r>
            <w:r w:rsidR="00701BE5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.09</w:t>
            </w:r>
          </w:p>
        </w:tc>
        <w:tc>
          <w:tcPr>
            <w:tcW w:w="425" w:type="dxa"/>
            <w:vMerge/>
            <w:textDirection w:val="btLr"/>
          </w:tcPr>
          <w:p w:rsidR="00484F6A" w:rsidRPr="00C123D1" w:rsidRDefault="00484F6A" w:rsidP="0058005E">
            <w:pPr>
              <w:ind w:left="113" w:right="113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484F6A" w:rsidRPr="00F60D39" w:rsidRDefault="00A664C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e</w:t>
            </w:r>
          </w:p>
          <w:p w:rsidR="00484F6A" w:rsidRDefault="00484F6A" w:rsidP="00200619">
            <w:pPr>
              <w:ind w:right="-108" w:hanging="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00619">
              <w:rPr>
                <w:b/>
                <w:bCs/>
                <w:color w:val="000000"/>
                <w:sz w:val="20"/>
              </w:rPr>
              <w:t>Буквосочетания</w:t>
            </w:r>
            <w:r w:rsidRPr="00F60D39">
              <w:rPr>
                <w:b/>
                <w:bCs/>
                <w:color w:val="000000"/>
                <w:sz w:val="22"/>
                <w:szCs w:val="22"/>
              </w:rPr>
              <w:t>!</w:t>
            </w:r>
          </w:p>
          <w:p w:rsidR="00484F6A" w:rsidRPr="00F20C46" w:rsidRDefault="00484F6A" w:rsidP="00D54663">
            <w:pPr>
              <w:widowControl w:val="0"/>
              <w:autoSpaceDE w:val="0"/>
              <w:autoSpaceDN w:val="0"/>
              <w:adjustRightInd w:val="0"/>
              <w:spacing w:before="6"/>
              <w:ind w:left="-108" w:right="-108"/>
              <w:jc w:val="center"/>
              <w:rPr>
                <w:sz w:val="18"/>
                <w:szCs w:val="18"/>
              </w:rPr>
            </w:pPr>
            <w:r w:rsidRPr="00D54663">
              <w:rPr>
                <w:b/>
                <w:iCs/>
                <w:sz w:val="16"/>
                <w:szCs w:val="16"/>
              </w:rPr>
              <w:t xml:space="preserve">Формирование </w:t>
            </w:r>
            <w:r w:rsidR="00F60D39">
              <w:rPr>
                <w:b/>
                <w:iCs/>
                <w:sz w:val="16"/>
                <w:szCs w:val="16"/>
              </w:rPr>
              <w:t>умения</w:t>
            </w:r>
            <w:r>
              <w:rPr>
                <w:b/>
                <w:iCs/>
                <w:sz w:val="16"/>
                <w:szCs w:val="16"/>
              </w:rPr>
              <w:t xml:space="preserve"> </w:t>
            </w:r>
            <w:r w:rsidRPr="00D54663">
              <w:rPr>
                <w:b/>
                <w:iCs/>
                <w:sz w:val="16"/>
                <w:szCs w:val="16"/>
              </w:rPr>
              <w:t>аудиро</w:t>
            </w:r>
            <w:r>
              <w:rPr>
                <w:b/>
                <w:iCs/>
                <w:sz w:val="16"/>
                <w:szCs w:val="16"/>
              </w:rPr>
              <w:t>в.</w:t>
            </w:r>
            <w:r w:rsidRPr="00D54663">
              <w:rPr>
                <w:b/>
                <w:iCs/>
                <w:sz w:val="16"/>
                <w:szCs w:val="16"/>
              </w:rPr>
              <w:t xml:space="preserve"> и г</w:t>
            </w:r>
            <w:r w:rsidRPr="00D54663">
              <w:rPr>
                <w:b/>
                <w:iCs/>
                <w:sz w:val="16"/>
                <w:szCs w:val="16"/>
              </w:rPr>
              <w:t>о</w:t>
            </w:r>
            <w:r w:rsidRPr="00D54663">
              <w:rPr>
                <w:b/>
                <w:iCs/>
                <w:sz w:val="16"/>
                <w:szCs w:val="16"/>
              </w:rPr>
              <w:t>ворения</w:t>
            </w:r>
            <w:r>
              <w:rPr>
                <w:i/>
                <w:iCs/>
                <w:sz w:val="18"/>
                <w:szCs w:val="18"/>
              </w:rPr>
              <w:t>.</w:t>
            </w:r>
          </w:p>
          <w:p w:rsidR="00484F6A" w:rsidRPr="00734EB3" w:rsidRDefault="00484F6A">
            <w:pPr>
              <w:jc w:val="center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</w:tcPr>
          <w:p w:rsidR="00484F6A" w:rsidRDefault="00484F6A" w:rsidP="00052AF7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3750EE">
              <w:rPr>
                <w:bCs/>
                <w:color w:val="000000"/>
                <w:sz w:val="22"/>
                <w:szCs w:val="22"/>
              </w:rPr>
              <w:t>Упр.1, 3 с.15</w:t>
            </w:r>
          </w:p>
          <w:p w:rsidR="00484F6A" w:rsidRDefault="00484F6A" w:rsidP="00052AF7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484F6A" w:rsidRPr="00F023DE" w:rsidRDefault="00484F6A" w:rsidP="003750EE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484F6A" w:rsidRDefault="00484F6A" w:rsidP="003750EE">
            <w:pPr>
              <w:ind w:right="-108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задани</w:t>
            </w:r>
            <w:r w:rsidRPr="00F023DE">
              <w:rPr>
                <w:color w:val="000000"/>
                <w:spacing w:val="1"/>
                <w:sz w:val="16"/>
                <w:szCs w:val="16"/>
              </w:rPr>
              <w:t>я</w:t>
            </w:r>
          </w:p>
          <w:p w:rsidR="00484F6A" w:rsidRPr="003750EE" w:rsidRDefault="00484F6A" w:rsidP="00052AF7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484F6A" w:rsidRPr="00662CA9" w:rsidRDefault="00484F6A">
            <w:pPr>
              <w:ind w:right="-108" w:hanging="108"/>
              <w:jc w:val="center"/>
              <w:rPr>
                <w:bCs/>
                <w:color w:val="000000"/>
                <w:sz w:val="22"/>
                <w:szCs w:val="22"/>
              </w:rPr>
            </w:pPr>
            <w:r w:rsidRPr="00662CA9">
              <w:rPr>
                <w:bCs/>
                <w:color w:val="000000"/>
                <w:sz w:val="22"/>
                <w:szCs w:val="22"/>
              </w:rPr>
              <w:t>Упр.1 с.14</w:t>
            </w:r>
          </w:p>
          <w:p w:rsidR="00484F6A" w:rsidRDefault="00484F6A">
            <w:pPr>
              <w:ind w:right="-108" w:hanging="108"/>
              <w:jc w:val="center"/>
              <w:rPr>
                <w:bCs/>
                <w:color w:val="000000"/>
                <w:sz w:val="22"/>
                <w:szCs w:val="22"/>
              </w:rPr>
            </w:pPr>
            <w:r w:rsidRPr="00662CA9">
              <w:rPr>
                <w:bCs/>
                <w:color w:val="000000"/>
                <w:sz w:val="22"/>
                <w:szCs w:val="22"/>
              </w:rPr>
              <w:t>Упр.3 с.15</w:t>
            </w:r>
          </w:p>
          <w:p w:rsidR="00484F6A" w:rsidRPr="00662CA9" w:rsidRDefault="00484F6A">
            <w:pPr>
              <w:ind w:right="-108" w:hanging="108"/>
              <w:jc w:val="center"/>
              <w:rPr>
                <w:bCs/>
                <w:color w:val="000000"/>
                <w:sz w:val="22"/>
                <w:szCs w:val="22"/>
              </w:rPr>
            </w:pPr>
            <w:r w:rsidRPr="00662CA9">
              <w:rPr>
                <w:bCs/>
                <w:color w:val="000000"/>
                <w:sz w:val="16"/>
                <w:szCs w:val="16"/>
              </w:rPr>
              <w:t>Знакомство с правилом чтения буквосочетаний</w:t>
            </w:r>
          </w:p>
        </w:tc>
        <w:tc>
          <w:tcPr>
            <w:tcW w:w="2551" w:type="dxa"/>
          </w:tcPr>
          <w:p w:rsidR="00484F6A" w:rsidRPr="00622CA4" w:rsidRDefault="00484F6A">
            <w:pPr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276" w:type="dxa"/>
          </w:tcPr>
          <w:p w:rsidR="00484F6A" w:rsidRDefault="00484F6A" w:rsidP="00260C2C">
            <w:pPr>
              <w:ind w:left="-108"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A16F7F">
              <w:rPr>
                <w:bCs/>
                <w:color w:val="000000"/>
                <w:sz w:val="22"/>
                <w:szCs w:val="22"/>
              </w:rPr>
              <w:t>Упр</w:t>
            </w:r>
            <w:r w:rsidRPr="00D54663">
              <w:rPr>
                <w:bCs/>
                <w:color w:val="000000"/>
                <w:sz w:val="22"/>
                <w:szCs w:val="22"/>
              </w:rPr>
              <w:t>. 4</w:t>
            </w:r>
            <w:r w:rsidRPr="00A16F7F">
              <w:rPr>
                <w:bCs/>
                <w:color w:val="000000"/>
                <w:sz w:val="22"/>
                <w:szCs w:val="22"/>
              </w:rPr>
              <w:t xml:space="preserve"> с</w:t>
            </w:r>
            <w:r w:rsidRPr="00D54663">
              <w:rPr>
                <w:bCs/>
                <w:color w:val="000000"/>
                <w:sz w:val="22"/>
                <w:szCs w:val="22"/>
              </w:rPr>
              <w:t xml:space="preserve">. </w:t>
            </w:r>
            <w:r w:rsidRPr="00A16F7F">
              <w:rPr>
                <w:bCs/>
                <w:color w:val="000000"/>
                <w:sz w:val="22"/>
                <w:szCs w:val="22"/>
              </w:rPr>
              <w:t>15</w:t>
            </w:r>
          </w:p>
          <w:p w:rsidR="00484F6A" w:rsidRPr="0016624D" w:rsidRDefault="00484F6A" w:rsidP="00B41AD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</w:t>
            </w:r>
            <w:r w:rsidRPr="0016624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навыка</w:t>
            </w:r>
            <w:r w:rsidRPr="0016624D">
              <w:rPr>
                <w:color w:val="000000"/>
                <w:sz w:val="16"/>
                <w:szCs w:val="16"/>
              </w:rPr>
              <w:t xml:space="preserve"> письма</w:t>
            </w:r>
          </w:p>
          <w:p w:rsidR="00484F6A" w:rsidRPr="00A16F7F" w:rsidRDefault="00484F6A" w:rsidP="00B41AD0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16624D">
              <w:rPr>
                <w:bCs/>
                <w:color w:val="000000"/>
                <w:sz w:val="16"/>
                <w:szCs w:val="16"/>
              </w:rPr>
              <w:t>Работа у доски. «</w:t>
            </w:r>
            <w:r>
              <w:rPr>
                <w:bCs/>
                <w:color w:val="000000"/>
                <w:sz w:val="16"/>
                <w:szCs w:val="16"/>
              </w:rPr>
              <w:t>Допиши слово</w:t>
            </w:r>
          </w:p>
        </w:tc>
        <w:tc>
          <w:tcPr>
            <w:tcW w:w="1559" w:type="dxa"/>
          </w:tcPr>
          <w:p w:rsidR="00484F6A" w:rsidRDefault="00484F6A" w:rsidP="003753A0">
            <w:pPr>
              <w:ind w:left="-108" w:right="-108"/>
              <w:jc w:val="center"/>
              <w:rPr>
                <w:bCs/>
                <w:color w:val="000000"/>
                <w:szCs w:val="24"/>
                <w:lang w:val="en-US"/>
              </w:rPr>
            </w:pPr>
            <w:r w:rsidRPr="00953FB7">
              <w:rPr>
                <w:b/>
                <w:bCs/>
                <w:color w:val="000000"/>
                <w:sz w:val="20"/>
              </w:rPr>
              <w:t>Буквосочетания</w:t>
            </w:r>
            <w:r w:rsidRPr="00F32F48">
              <w:rPr>
                <w:b/>
                <w:bCs/>
                <w:color w:val="000000"/>
                <w:szCs w:val="24"/>
                <w:lang w:val="en-US"/>
              </w:rPr>
              <w:t xml:space="preserve"> – </w:t>
            </w:r>
            <w:r w:rsidRPr="000D298E">
              <w:rPr>
                <w:bCs/>
                <w:color w:val="000000"/>
                <w:szCs w:val="24"/>
                <w:lang w:val="en-US"/>
              </w:rPr>
              <w:t>th,  ph.</w:t>
            </w:r>
          </w:p>
          <w:p w:rsidR="00484F6A" w:rsidRDefault="00484F6A">
            <w:pPr>
              <w:ind w:left="-108"/>
              <w:jc w:val="center"/>
              <w:rPr>
                <w:bCs/>
                <w:color w:val="000000"/>
                <w:szCs w:val="24"/>
              </w:rPr>
            </w:pPr>
            <w:r w:rsidRPr="002B6EBA">
              <w:rPr>
                <w:bCs/>
                <w:color w:val="000000"/>
                <w:szCs w:val="24"/>
                <w:lang w:val="en-US"/>
              </w:rPr>
              <w:t xml:space="preserve">[  ]  [  ]  [f] </w:t>
            </w:r>
          </w:p>
          <w:p w:rsidR="00484F6A" w:rsidRPr="002B6EBA" w:rsidRDefault="00484F6A">
            <w:pPr>
              <w:ind w:left="-108"/>
              <w:jc w:val="center"/>
              <w:rPr>
                <w:bCs/>
                <w:color w:val="000000"/>
                <w:szCs w:val="24"/>
                <w:lang w:val="en-US"/>
              </w:rPr>
            </w:pPr>
            <w:r w:rsidRPr="00402D07">
              <w:rPr>
                <w:bCs/>
                <w:color w:val="000000"/>
                <w:sz w:val="16"/>
                <w:szCs w:val="16"/>
              </w:rPr>
              <w:t>Работа со звуками</w:t>
            </w:r>
            <w:r w:rsidRPr="002B6EBA">
              <w:rPr>
                <w:bCs/>
                <w:color w:val="000000"/>
                <w:szCs w:val="24"/>
                <w:lang w:val="en-US"/>
              </w:rPr>
              <w:t xml:space="preserve"> </w:t>
            </w:r>
          </w:p>
        </w:tc>
        <w:tc>
          <w:tcPr>
            <w:tcW w:w="3402" w:type="dxa"/>
          </w:tcPr>
          <w:p w:rsidR="00484F6A" w:rsidRPr="00EF07FF" w:rsidRDefault="00484F6A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F07FF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EF07FF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EF07FF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 -  </w:t>
            </w:r>
            <w:r w:rsidRPr="00EF07FF">
              <w:rPr>
                <w:bCs/>
                <w:color w:val="000000"/>
                <w:sz w:val="22"/>
                <w:szCs w:val="22"/>
                <w:lang w:val="en-US"/>
              </w:rPr>
              <w:t xml:space="preserve">thumb, thimble, </w:t>
            </w:r>
          </w:p>
          <w:p w:rsidR="00484F6A" w:rsidRPr="00EF07FF" w:rsidRDefault="00484F6A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07FF">
              <w:rPr>
                <w:bCs/>
                <w:color w:val="000000"/>
                <w:sz w:val="22"/>
                <w:szCs w:val="22"/>
                <w:lang w:val="en-US"/>
              </w:rPr>
              <w:t xml:space="preserve"> this,  the.</w:t>
            </w:r>
          </w:p>
        </w:tc>
        <w:tc>
          <w:tcPr>
            <w:tcW w:w="851" w:type="dxa"/>
          </w:tcPr>
          <w:p w:rsidR="00484F6A" w:rsidRPr="00874F8A" w:rsidRDefault="00484F6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874F8A">
              <w:rPr>
                <w:bCs/>
                <w:color w:val="000000"/>
                <w:sz w:val="20"/>
                <w:lang w:val="en-US"/>
              </w:rPr>
              <w:t xml:space="preserve">WB </w:t>
            </w:r>
            <w:r>
              <w:rPr>
                <w:bCs/>
                <w:color w:val="000000"/>
                <w:sz w:val="20"/>
              </w:rPr>
              <w:t xml:space="preserve">              </w:t>
            </w:r>
            <w:r w:rsidRPr="00874F8A">
              <w:rPr>
                <w:bCs/>
                <w:color w:val="000000"/>
                <w:sz w:val="20"/>
              </w:rPr>
              <w:t>2 с.7</w:t>
            </w:r>
          </w:p>
        </w:tc>
        <w:tc>
          <w:tcPr>
            <w:tcW w:w="992" w:type="dxa"/>
          </w:tcPr>
          <w:p w:rsidR="00484F6A" w:rsidRPr="00D84A7C" w:rsidRDefault="00484F6A" w:rsidP="001E059E">
            <w:pPr>
              <w:ind w:left="-108" w:right="-108" w:firstLine="108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D84A7C">
              <w:rPr>
                <w:b/>
                <w:bCs/>
                <w:color w:val="000000"/>
                <w:sz w:val="18"/>
                <w:szCs w:val="18"/>
              </w:rPr>
              <w:t>Погода Великоб ритании</w:t>
            </w:r>
          </w:p>
        </w:tc>
        <w:tc>
          <w:tcPr>
            <w:tcW w:w="709" w:type="dxa"/>
          </w:tcPr>
          <w:p w:rsidR="00484F6A" w:rsidRPr="004F65CE" w:rsidRDefault="00484F6A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</w:tr>
      <w:tr w:rsidR="00484F6A" w:rsidRPr="0077326E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426" w:type="dxa"/>
          </w:tcPr>
          <w:p w:rsidR="00484F6A" w:rsidRPr="00E279D1" w:rsidRDefault="00484F6A">
            <w:pPr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 w:rsidRPr="00E279D1">
              <w:rPr>
                <w:b/>
                <w:bCs/>
                <w:color w:val="000000"/>
                <w:sz w:val="20"/>
              </w:rPr>
              <w:t>7</w:t>
            </w:r>
          </w:p>
          <w:p w:rsidR="00484F6A" w:rsidRDefault="00484F6A">
            <w:pPr>
              <w:jc w:val="center"/>
              <w:rPr>
                <w:b/>
                <w:bCs/>
                <w:color w:val="000000"/>
                <w:sz w:val="20"/>
              </w:rPr>
            </w:pPr>
          </w:p>
          <w:p w:rsidR="00701BE5" w:rsidRPr="00701BE5" w:rsidRDefault="00701BE5" w:rsidP="00701BE5">
            <w:pPr>
              <w:ind w:right="-108" w:hanging="108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  <w:r w:rsidR="00AC182D">
              <w:rPr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.09</w:t>
            </w:r>
          </w:p>
        </w:tc>
        <w:tc>
          <w:tcPr>
            <w:tcW w:w="425" w:type="dxa"/>
            <w:vMerge/>
            <w:textDirection w:val="btLr"/>
          </w:tcPr>
          <w:p w:rsidR="00484F6A" w:rsidRPr="0035088E" w:rsidRDefault="00484F6A" w:rsidP="0058005E">
            <w:pPr>
              <w:ind w:left="113" w:right="113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484F6A" w:rsidRPr="00592A63" w:rsidRDefault="00A664C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f</w:t>
            </w:r>
          </w:p>
          <w:p w:rsidR="00484F6A" w:rsidRPr="00D94684" w:rsidRDefault="00484F6A" w:rsidP="00592A63">
            <w:pPr>
              <w:ind w:right="-249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Мой  алфавит!</w:t>
            </w:r>
          </w:p>
          <w:p w:rsidR="00484F6A" w:rsidRPr="005314E0" w:rsidRDefault="00484F6A" w:rsidP="005314E0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314E0">
              <w:rPr>
                <w:b/>
                <w:bCs/>
                <w:color w:val="000000"/>
                <w:sz w:val="16"/>
                <w:szCs w:val="16"/>
              </w:rPr>
              <w:t>Контроль письменной речи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учащихся</w:t>
            </w:r>
          </w:p>
        </w:tc>
        <w:tc>
          <w:tcPr>
            <w:tcW w:w="1417" w:type="dxa"/>
          </w:tcPr>
          <w:p w:rsidR="00484F6A" w:rsidRPr="003750EE" w:rsidRDefault="00484F6A" w:rsidP="00052AF7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3750EE">
              <w:rPr>
                <w:bCs/>
                <w:color w:val="000000"/>
                <w:sz w:val="22"/>
                <w:szCs w:val="22"/>
              </w:rPr>
              <w:t>Упр.1 с.16</w:t>
            </w:r>
          </w:p>
          <w:p w:rsidR="00484F6A" w:rsidRDefault="00484F6A" w:rsidP="00052AF7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3750EE">
              <w:rPr>
                <w:bCs/>
                <w:color w:val="000000"/>
                <w:sz w:val="22"/>
                <w:szCs w:val="22"/>
              </w:rPr>
              <w:t>Упр.3 с.17</w:t>
            </w:r>
          </w:p>
          <w:p w:rsidR="00484F6A" w:rsidRPr="00F023DE" w:rsidRDefault="00484F6A" w:rsidP="003750EE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484F6A" w:rsidRDefault="00484F6A" w:rsidP="003750EE">
            <w:pPr>
              <w:ind w:right="-108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задани</w:t>
            </w:r>
            <w:r w:rsidRPr="00F023DE">
              <w:rPr>
                <w:color w:val="000000"/>
                <w:spacing w:val="1"/>
                <w:sz w:val="16"/>
                <w:szCs w:val="16"/>
              </w:rPr>
              <w:t>я</w:t>
            </w:r>
          </w:p>
          <w:p w:rsidR="00484F6A" w:rsidRPr="003750EE" w:rsidRDefault="00484F6A" w:rsidP="00052AF7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484F6A" w:rsidRPr="00662CA9" w:rsidRDefault="00484F6A">
            <w:pPr>
              <w:ind w:right="-108" w:hanging="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</w:tcPr>
          <w:p w:rsidR="00484F6A" w:rsidRDefault="00484F6A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  <w:lang w:val="en-US"/>
              </w:rPr>
              <w:t>ENGLISH  ALPHABET</w:t>
            </w:r>
          </w:p>
          <w:p w:rsidR="00484F6A" w:rsidRPr="005C0713" w:rsidRDefault="00484F6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C0713">
              <w:rPr>
                <w:bCs/>
                <w:color w:val="000000"/>
                <w:sz w:val="16"/>
                <w:szCs w:val="16"/>
              </w:rPr>
              <w:t>Формирование монологической речи учащихся</w:t>
            </w:r>
          </w:p>
        </w:tc>
        <w:tc>
          <w:tcPr>
            <w:tcW w:w="1276" w:type="dxa"/>
          </w:tcPr>
          <w:p w:rsidR="00484F6A" w:rsidRDefault="00484F6A">
            <w:pPr>
              <w:ind w:right="-108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Упр.2 с.17</w:t>
            </w:r>
          </w:p>
          <w:p w:rsidR="00484F6A" w:rsidRPr="0016624D" w:rsidRDefault="00484F6A" w:rsidP="00D120E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</w:t>
            </w:r>
            <w:r w:rsidRPr="0016624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навыка</w:t>
            </w:r>
            <w:r w:rsidRPr="0016624D">
              <w:rPr>
                <w:color w:val="000000"/>
                <w:sz w:val="16"/>
                <w:szCs w:val="16"/>
              </w:rPr>
              <w:t xml:space="preserve"> письма</w:t>
            </w:r>
          </w:p>
          <w:p w:rsidR="00484F6A" w:rsidRPr="00476B1A" w:rsidRDefault="00484F6A" w:rsidP="00D120EE">
            <w:pPr>
              <w:ind w:right="-108"/>
              <w:jc w:val="center"/>
              <w:rPr>
                <w:bCs/>
                <w:color w:val="000000"/>
                <w:szCs w:val="24"/>
              </w:rPr>
            </w:pPr>
            <w:r w:rsidRPr="0016624D">
              <w:rPr>
                <w:bCs/>
                <w:color w:val="000000"/>
                <w:sz w:val="16"/>
                <w:szCs w:val="16"/>
              </w:rPr>
              <w:t>Работа у доски. «</w:t>
            </w:r>
            <w:r>
              <w:rPr>
                <w:bCs/>
                <w:color w:val="000000"/>
                <w:sz w:val="16"/>
                <w:szCs w:val="16"/>
              </w:rPr>
              <w:t>Подпиши картинку»</w:t>
            </w:r>
          </w:p>
        </w:tc>
        <w:tc>
          <w:tcPr>
            <w:tcW w:w="1559" w:type="dxa"/>
          </w:tcPr>
          <w:p w:rsidR="00484F6A" w:rsidRDefault="00484F6A">
            <w:pPr>
              <w:ind w:lef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3767C">
              <w:rPr>
                <w:b/>
                <w:bCs/>
                <w:color w:val="000000"/>
                <w:sz w:val="18"/>
                <w:szCs w:val="18"/>
              </w:rPr>
              <w:t xml:space="preserve">Заглавные буквы </w:t>
            </w:r>
            <w:r w:rsidRPr="00D3767C">
              <w:rPr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D3767C">
              <w:rPr>
                <w:b/>
                <w:bCs/>
                <w:color w:val="000000"/>
                <w:sz w:val="18"/>
                <w:szCs w:val="18"/>
              </w:rPr>
              <w:t xml:space="preserve"> алфавита</w:t>
            </w:r>
          </w:p>
          <w:p w:rsidR="00484F6A" w:rsidRPr="00497416" w:rsidRDefault="00484F6A">
            <w:pPr>
              <w:ind w:left="-108"/>
              <w:jc w:val="center"/>
              <w:rPr>
                <w:bCs/>
                <w:color w:val="000000"/>
                <w:sz w:val="18"/>
                <w:szCs w:val="18"/>
              </w:rPr>
            </w:pPr>
            <w:r w:rsidRPr="00497416">
              <w:rPr>
                <w:bCs/>
                <w:color w:val="000000"/>
                <w:sz w:val="18"/>
                <w:szCs w:val="18"/>
              </w:rPr>
              <w:t>песенка</w:t>
            </w:r>
          </w:p>
        </w:tc>
        <w:tc>
          <w:tcPr>
            <w:tcW w:w="3402" w:type="dxa"/>
          </w:tcPr>
          <w:p w:rsidR="00484F6A" w:rsidRDefault="00484F6A">
            <w:pPr>
              <w:ind w:left="-108" w:right="-108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84F6A" w:rsidRPr="00DD6BBF" w:rsidRDefault="00484F6A" w:rsidP="001F0A2B">
            <w:pPr>
              <w:ind w:right="-108"/>
              <w:jc w:val="center"/>
              <w:rPr>
                <w:b/>
                <w:bCs/>
                <w:color w:val="000000"/>
                <w:sz w:val="20"/>
              </w:rPr>
            </w:pPr>
            <w:r w:rsidRPr="00DD6BBF">
              <w:rPr>
                <w:bCs/>
                <w:color w:val="000000"/>
                <w:sz w:val="20"/>
                <w:lang w:val="en-US"/>
              </w:rPr>
              <w:t>WB</w:t>
            </w:r>
            <w:r w:rsidRPr="00DD6BBF">
              <w:rPr>
                <w:bCs/>
                <w:color w:val="000000"/>
                <w:sz w:val="20"/>
              </w:rPr>
              <w:t xml:space="preserve"> </w:t>
            </w:r>
            <w:r>
              <w:rPr>
                <w:bCs/>
                <w:color w:val="000000"/>
                <w:sz w:val="20"/>
              </w:rPr>
              <w:t xml:space="preserve">              </w:t>
            </w:r>
            <w:r w:rsidRPr="00DD6BBF">
              <w:rPr>
                <w:bCs/>
                <w:color w:val="000000"/>
                <w:sz w:val="20"/>
                <w:lang w:val="en-US"/>
              </w:rPr>
              <w:t>1</w:t>
            </w:r>
            <w:r w:rsidRPr="00DD6BBF">
              <w:rPr>
                <w:bCs/>
                <w:color w:val="000000"/>
                <w:sz w:val="20"/>
              </w:rPr>
              <w:t xml:space="preserve"> с.8 </w:t>
            </w:r>
            <w:r>
              <w:rPr>
                <w:bCs/>
                <w:color w:val="000000"/>
                <w:sz w:val="20"/>
              </w:rPr>
              <w:t xml:space="preserve">                </w:t>
            </w:r>
            <w:r w:rsidRPr="00DD6BBF">
              <w:rPr>
                <w:bCs/>
                <w:color w:val="000000"/>
                <w:sz w:val="20"/>
                <w:lang w:val="en-US"/>
              </w:rPr>
              <w:t>1</w:t>
            </w:r>
            <w:r w:rsidRPr="00DD6BBF">
              <w:rPr>
                <w:bCs/>
                <w:color w:val="000000"/>
                <w:sz w:val="20"/>
              </w:rPr>
              <w:t>,2 с.9</w:t>
            </w:r>
          </w:p>
        </w:tc>
        <w:tc>
          <w:tcPr>
            <w:tcW w:w="992" w:type="dxa"/>
          </w:tcPr>
          <w:p w:rsidR="00484F6A" w:rsidRPr="0077326E" w:rsidRDefault="00484F6A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709" w:type="dxa"/>
          </w:tcPr>
          <w:p w:rsidR="00484F6A" w:rsidRDefault="00484F6A" w:rsidP="005952C0">
            <w:pPr>
              <w:ind w:left="-108" w:right="-108"/>
              <w:rPr>
                <w:bCs/>
                <w:color w:val="000000"/>
                <w:sz w:val="14"/>
                <w:szCs w:val="14"/>
              </w:rPr>
            </w:pPr>
            <w:r w:rsidRPr="000D59E2">
              <w:rPr>
                <w:bCs/>
                <w:color w:val="000000"/>
                <w:sz w:val="14"/>
                <w:szCs w:val="14"/>
              </w:rPr>
              <w:t>Пес</w:t>
            </w:r>
            <w:r>
              <w:rPr>
                <w:bCs/>
                <w:color w:val="000000"/>
                <w:sz w:val="14"/>
                <w:szCs w:val="14"/>
              </w:rPr>
              <w:t>ня</w:t>
            </w:r>
          </w:p>
          <w:p w:rsidR="00484F6A" w:rsidRPr="005952C0" w:rsidRDefault="00484F6A" w:rsidP="005952C0">
            <w:pPr>
              <w:ind w:left="-108" w:right="-108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4"/>
                <w:szCs w:val="14"/>
              </w:rPr>
              <w:t>алфавит</w:t>
            </w:r>
          </w:p>
        </w:tc>
      </w:tr>
    </w:tbl>
    <w:p w:rsidR="00C132AD" w:rsidRDefault="00C132AD" w:rsidP="00770D82">
      <w:pPr>
        <w:jc w:val="center"/>
        <w:rPr>
          <w:rFonts w:ascii="Bookman Old Style" w:hAnsi="Bookman Old Style"/>
          <w:b/>
          <w:bCs/>
          <w:color w:val="000000"/>
          <w:sz w:val="16"/>
          <w:szCs w:val="16"/>
        </w:rPr>
      </w:pPr>
    </w:p>
    <w:p w:rsidR="006E21F9" w:rsidRPr="00E241B5" w:rsidRDefault="006E21F9" w:rsidP="00770D82">
      <w:pPr>
        <w:jc w:val="center"/>
        <w:rPr>
          <w:rFonts w:ascii="Bookman Old Style" w:hAnsi="Bookman Old Style"/>
          <w:b/>
          <w:bCs/>
          <w:color w:val="000000"/>
          <w:sz w:val="12"/>
          <w:szCs w:val="12"/>
        </w:rPr>
      </w:pPr>
    </w:p>
    <w:p w:rsidR="00E241B5" w:rsidRPr="00B81316" w:rsidRDefault="00E241B5" w:rsidP="00770D82">
      <w:pPr>
        <w:jc w:val="center"/>
        <w:rPr>
          <w:rFonts w:ascii="Bookman Old Style" w:hAnsi="Bookman Old Style"/>
          <w:b/>
          <w:bCs/>
          <w:color w:val="000000"/>
          <w:sz w:val="12"/>
          <w:szCs w:val="12"/>
        </w:rPr>
      </w:pPr>
    </w:p>
    <w:p w:rsidR="00E241B5" w:rsidRDefault="00E241B5" w:rsidP="00E241B5">
      <w:pPr>
        <w:ind w:left="360"/>
        <w:rPr>
          <w:rFonts w:ascii="Bookman Old Style" w:hAnsi="Bookman Old Style"/>
          <w:b/>
          <w:bCs/>
          <w:color w:val="000000"/>
          <w:sz w:val="26"/>
        </w:rPr>
      </w:pPr>
      <w:r w:rsidRPr="00B81316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                              КАЛЕНДАРНО- ТЕМАТИЧЕСКОЕ ПЛАНИРОВАНИЕ  2  КЛАСС                                                            </w:t>
      </w:r>
      <w:r w:rsidRPr="008447A7">
        <w:rPr>
          <w:rFonts w:ascii="Bookman Old Style" w:hAnsi="Bookman Old Style"/>
          <w:b/>
          <w:bCs/>
          <w:color w:val="000000"/>
          <w:sz w:val="26"/>
        </w:rPr>
        <w:t>УМК</w:t>
      </w:r>
      <w:r w:rsidRPr="002D7DCC">
        <w:rPr>
          <w:rFonts w:ascii="Bookman Old Style" w:hAnsi="Bookman Old Style"/>
          <w:b/>
          <w:bCs/>
          <w:color w:val="000000"/>
          <w:sz w:val="26"/>
        </w:rPr>
        <w:t xml:space="preserve">  </w:t>
      </w:r>
      <w:r w:rsidRPr="002D7DCC">
        <w:rPr>
          <w:rFonts w:ascii="Bookman Old Style" w:hAnsi="Bookman Old Style"/>
          <w:b/>
          <w:bCs/>
          <w:color w:val="000000"/>
          <w:sz w:val="28"/>
        </w:rPr>
        <w:t>«</w:t>
      </w:r>
      <w:r w:rsidRPr="008447A7">
        <w:rPr>
          <w:rFonts w:ascii="Bookman Old Style" w:hAnsi="Bookman Old Style"/>
          <w:b/>
          <w:bCs/>
          <w:color w:val="000000"/>
          <w:sz w:val="28"/>
          <w:lang w:val="en-US"/>
        </w:rPr>
        <w:t>SPOTLIGHT</w:t>
      </w:r>
      <w:r w:rsidRPr="002D7DCC">
        <w:rPr>
          <w:rFonts w:ascii="Bookman Old Style" w:hAnsi="Bookman Old Style"/>
          <w:b/>
          <w:bCs/>
          <w:color w:val="000000"/>
          <w:sz w:val="28"/>
        </w:rPr>
        <w:t xml:space="preserve"> -</w:t>
      </w:r>
      <w:r w:rsidRPr="002D7DCC">
        <w:rPr>
          <w:rFonts w:ascii="Arial Black" w:hAnsi="Arial Black"/>
          <w:b/>
          <w:bCs/>
          <w:color w:val="000000"/>
          <w:sz w:val="28"/>
        </w:rPr>
        <w:t>2</w:t>
      </w:r>
      <w:r w:rsidRPr="002D7DCC">
        <w:rPr>
          <w:rFonts w:ascii="Bookman Old Style" w:hAnsi="Bookman Old Style"/>
          <w:b/>
          <w:bCs/>
          <w:color w:val="000000"/>
          <w:sz w:val="28"/>
        </w:rPr>
        <w:t>»  («</w:t>
      </w:r>
      <w:r w:rsidRPr="008447A7">
        <w:rPr>
          <w:rFonts w:ascii="Bookman Old Style" w:hAnsi="Bookman Old Style"/>
          <w:b/>
          <w:bCs/>
          <w:color w:val="000000"/>
          <w:sz w:val="28"/>
        </w:rPr>
        <w:t>Английский</w:t>
      </w:r>
      <w:r w:rsidRPr="002D7DCC">
        <w:rPr>
          <w:rFonts w:ascii="Bookman Old Style" w:hAnsi="Bookman Old Style"/>
          <w:b/>
          <w:bCs/>
          <w:color w:val="000000"/>
          <w:sz w:val="28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8"/>
        </w:rPr>
        <w:t>в</w:t>
      </w:r>
      <w:r w:rsidRPr="002D7DCC">
        <w:rPr>
          <w:rFonts w:ascii="Bookman Old Style" w:hAnsi="Bookman Old Style"/>
          <w:b/>
          <w:bCs/>
          <w:color w:val="000000"/>
          <w:sz w:val="28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8"/>
        </w:rPr>
        <w:t>фокусе</w:t>
      </w:r>
      <w:r w:rsidRPr="002D7DCC">
        <w:rPr>
          <w:rFonts w:ascii="Bookman Old Style" w:hAnsi="Bookman Old Style"/>
          <w:b/>
          <w:bCs/>
          <w:color w:val="000000"/>
          <w:sz w:val="28"/>
        </w:rPr>
        <w:t xml:space="preserve">»)  </w:t>
      </w:r>
      <w:r w:rsidRPr="002D7DCC">
        <w:rPr>
          <w:rFonts w:ascii="Bookman Old Style" w:hAnsi="Bookman Old Style"/>
          <w:b/>
          <w:bCs/>
          <w:color w:val="000000"/>
          <w:sz w:val="26"/>
        </w:rPr>
        <w:t>(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Virginia</w:t>
      </w:r>
      <w:r w:rsidRPr="002D7DCC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Evans</w:t>
      </w:r>
      <w:r w:rsidRPr="002D7DCC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Jenny</w:t>
      </w:r>
      <w:r w:rsidRPr="002D7DCC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Dooley</w:t>
      </w:r>
      <w:r w:rsidRPr="002D7DCC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Nadezhda</w:t>
      </w:r>
      <w:r w:rsidRPr="002D7DCC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B</w:t>
      </w:r>
      <w:r w:rsidR="00EB040F">
        <w:rPr>
          <w:rFonts w:ascii="Bookman Old Style" w:hAnsi="Bookman Old Style"/>
          <w:b/>
          <w:bCs/>
          <w:color w:val="000000"/>
          <w:sz w:val="22"/>
          <w:szCs w:val="22"/>
        </w:rPr>
        <w:t>у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kova</w:t>
      </w:r>
      <w:r w:rsidRPr="002D7DCC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Marina</w:t>
      </w:r>
      <w:r w:rsidRPr="002D7DCC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Pospelova</w:t>
      </w:r>
      <w:r w:rsidRPr="002D7DCC">
        <w:rPr>
          <w:rFonts w:ascii="Bookman Old Style" w:hAnsi="Bookman Old Style"/>
          <w:b/>
          <w:bCs/>
          <w:color w:val="000000"/>
          <w:sz w:val="26"/>
        </w:rPr>
        <w:t xml:space="preserve"> )</w:t>
      </w:r>
    </w:p>
    <w:p w:rsidR="00E241B5" w:rsidRPr="00E241B5" w:rsidRDefault="00E241B5" w:rsidP="00770D82">
      <w:pPr>
        <w:jc w:val="center"/>
        <w:rPr>
          <w:rFonts w:ascii="Bookman Old Style" w:hAnsi="Bookman Old Style"/>
          <w:b/>
          <w:bCs/>
          <w:color w:val="000000"/>
          <w:sz w:val="8"/>
          <w:szCs w:val="8"/>
        </w:rPr>
      </w:pPr>
    </w:p>
    <w:tbl>
      <w:tblPr>
        <w:tblW w:w="164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425"/>
        <w:gridCol w:w="1560"/>
        <w:gridCol w:w="1417"/>
        <w:gridCol w:w="1276"/>
        <w:gridCol w:w="2551"/>
        <w:gridCol w:w="1276"/>
        <w:gridCol w:w="1559"/>
        <w:gridCol w:w="3402"/>
        <w:gridCol w:w="851"/>
        <w:gridCol w:w="992"/>
        <w:gridCol w:w="709"/>
      </w:tblGrid>
      <w:tr w:rsidR="00E74003">
        <w:tblPrEx>
          <w:tblCellMar>
            <w:top w:w="0" w:type="dxa"/>
            <w:bottom w:w="0" w:type="dxa"/>
          </w:tblCellMar>
        </w:tblPrEx>
        <w:trPr>
          <w:cantSplit/>
          <w:trHeight w:val="468"/>
        </w:trPr>
        <w:tc>
          <w:tcPr>
            <w:tcW w:w="426" w:type="dxa"/>
            <w:vMerge w:val="restart"/>
            <w:textDirection w:val="btLr"/>
          </w:tcPr>
          <w:p w:rsidR="00E74003" w:rsidRPr="00775F38" w:rsidRDefault="000427DE" w:rsidP="00D04549">
            <w:pPr>
              <w:ind w:left="113" w:right="113"/>
              <w:rPr>
                <w:rFonts w:ascii="Bookman Old Style" w:hAnsi="Bookman Old Style"/>
                <w:b/>
                <w:bCs/>
                <w:color w:val="000000"/>
                <w:sz w:val="14"/>
                <w:szCs w:val="14"/>
              </w:rPr>
            </w:pPr>
            <w:r w:rsidRPr="001F0A2B">
              <w:rPr>
                <w:rFonts w:ascii="Bookman Old Style" w:hAnsi="Bookman Old Style"/>
                <w:b/>
                <w:bCs/>
                <w:color w:val="000000"/>
                <w:sz w:val="20"/>
              </w:rPr>
              <w:t xml:space="preserve">№  </w:t>
            </w:r>
            <w:r w:rsidR="00E74003">
              <w:rPr>
                <w:rFonts w:ascii="Bookman Old Style" w:hAnsi="Bookman Old Style"/>
                <w:b/>
                <w:bCs/>
                <w:color w:val="000000"/>
                <w:sz w:val="22"/>
                <w:szCs w:val="22"/>
              </w:rPr>
              <w:t>П.П.</w:t>
            </w:r>
          </w:p>
        </w:tc>
        <w:tc>
          <w:tcPr>
            <w:tcW w:w="1985" w:type="dxa"/>
            <w:gridSpan w:val="2"/>
            <w:vMerge w:val="restart"/>
          </w:tcPr>
          <w:p w:rsidR="00E74003" w:rsidRPr="007D0210" w:rsidRDefault="00E74003" w:rsidP="00CD3DF9">
            <w:pPr>
              <w:pStyle w:val="af"/>
              <w:ind w:left="0" w:right="0"/>
              <w:rPr>
                <w:rFonts w:ascii="Bookman Old Style" w:hAnsi="Bookman Old Style"/>
                <w:color w:val="000000"/>
                <w:sz w:val="20"/>
              </w:rPr>
            </w:pPr>
            <w:r w:rsidRPr="007D0210">
              <w:rPr>
                <w:rFonts w:ascii="Bookman Old Style" w:hAnsi="Bookman Old Style"/>
                <w:color w:val="000000"/>
                <w:sz w:val="20"/>
              </w:rPr>
              <w:t>Тема</w:t>
            </w:r>
          </w:p>
          <w:p w:rsidR="00E74003" w:rsidRPr="007D0210" w:rsidRDefault="00E74003" w:rsidP="00CD3DF9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Подтема</w:t>
            </w: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  <w:lang w:val="en-US"/>
              </w:rPr>
              <w:t xml:space="preserve">  </w:t>
            </w: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        </w:t>
            </w:r>
            <w:r w:rsidRPr="007D0210">
              <w:rPr>
                <w:rFonts w:ascii="Bookman Old Style" w:hAnsi="Bookman Old Style"/>
                <w:bCs/>
                <w:color w:val="000000"/>
                <w:sz w:val="17"/>
                <w:szCs w:val="17"/>
                <w:lang w:val="en-US"/>
              </w:rPr>
              <w:t>вид деятельности</w:t>
            </w:r>
          </w:p>
        </w:tc>
        <w:tc>
          <w:tcPr>
            <w:tcW w:w="6520" w:type="dxa"/>
            <w:gridSpan w:val="4"/>
          </w:tcPr>
          <w:p w:rsidR="00E74003" w:rsidRDefault="00E74003" w:rsidP="005A0549">
            <w:pPr>
              <w:pStyle w:val="5"/>
              <w:ind w:right="-108"/>
              <w:rPr>
                <w:rFonts w:ascii="Bookman Old Style" w:hAnsi="Bookman Old Style"/>
                <w:color w:val="000000"/>
                <w:sz w:val="8"/>
                <w:lang w:val="en-US"/>
              </w:rPr>
            </w:pPr>
          </w:p>
          <w:p w:rsidR="00E74003" w:rsidRPr="00E241B5" w:rsidRDefault="00E74003" w:rsidP="005A0549">
            <w:pPr>
              <w:pStyle w:val="5"/>
              <w:ind w:right="-108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E241B5">
              <w:rPr>
                <w:rFonts w:ascii="Bookman Old Style" w:hAnsi="Bookman Old Style"/>
                <w:color w:val="000000"/>
                <w:sz w:val="24"/>
                <w:szCs w:val="24"/>
              </w:rPr>
              <w:t>Коммуникативные умения и навыки</w:t>
            </w:r>
          </w:p>
          <w:p w:rsidR="00E74003" w:rsidRDefault="00E74003" w:rsidP="005A0549">
            <w:pPr>
              <w:jc w:val="center"/>
              <w:rPr>
                <w:color w:val="000000"/>
                <w:sz w:val="8"/>
              </w:rPr>
            </w:pPr>
          </w:p>
          <w:p w:rsidR="00E74003" w:rsidRDefault="00E74003" w:rsidP="005A0549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"/>
              </w:rPr>
            </w:pPr>
          </w:p>
        </w:tc>
        <w:tc>
          <w:tcPr>
            <w:tcW w:w="4961" w:type="dxa"/>
            <w:gridSpan w:val="2"/>
          </w:tcPr>
          <w:p w:rsidR="00E74003" w:rsidRDefault="00E74003" w:rsidP="005A0549">
            <w:pPr>
              <w:pStyle w:val="5"/>
              <w:rPr>
                <w:rFonts w:ascii="Bookman Old Style" w:hAnsi="Bookman Old Style"/>
                <w:bCs/>
                <w:color w:val="000000"/>
                <w:sz w:val="8"/>
              </w:rPr>
            </w:pPr>
          </w:p>
          <w:p w:rsidR="00E74003" w:rsidRPr="00E241B5" w:rsidRDefault="00E74003" w:rsidP="005A0549">
            <w:pPr>
              <w:pStyle w:val="5"/>
              <w:rPr>
                <w:rFonts w:ascii="Bookman Old Style" w:hAnsi="Bookman Old Style"/>
                <w:bCs/>
                <w:color w:val="000000"/>
                <w:sz w:val="24"/>
                <w:szCs w:val="24"/>
              </w:rPr>
            </w:pPr>
            <w:r w:rsidRPr="00E241B5">
              <w:rPr>
                <w:rFonts w:ascii="Bookman Old Style" w:hAnsi="Bookman Old Style"/>
                <w:bCs/>
                <w:color w:val="000000"/>
                <w:sz w:val="24"/>
                <w:szCs w:val="24"/>
              </w:rPr>
              <w:t>Языковые знания</w:t>
            </w:r>
          </w:p>
          <w:p w:rsidR="00E74003" w:rsidRDefault="00E74003" w:rsidP="005A0549">
            <w:pPr>
              <w:rPr>
                <w:color w:val="000000"/>
                <w:sz w:val="8"/>
              </w:rPr>
            </w:pPr>
          </w:p>
        </w:tc>
        <w:tc>
          <w:tcPr>
            <w:tcW w:w="851" w:type="dxa"/>
            <w:vMerge w:val="restart"/>
          </w:tcPr>
          <w:p w:rsidR="00E74003" w:rsidRPr="009D35BA" w:rsidRDefault="00E74003" w:rsidP="0057361F">
            <w:pPr>
              <w:ind w:left="-108" w:right="-203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Д.З.</w:t>
            </w:r>
          </w:p>
        </w:tc>
        <w:tc>
          <w:tcPr>
            <w:tcW w:w="992" w:type="dxa"/>
            <w:vMerge w:val="restart"/>
          </w:tcPr>
          <w:p w:rsidR="00E74003" w:rsidRPr="00F40628" w:rsidRDefault="00E74003" w:rsidP="004F4053">
            <w:pPr>
              <w:ind w:left="-108" w:right="-153"/>
              <w:jc w:val="center"/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40628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Стра</w:t>
            </w:r>
            <w:r w:rsidRPr="00F40628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F40628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новеде          ние</w:t>
            </w:r>
          </w:p>
        </w:tc>
        <w:tc>
          <w:tcPr>
            <w:tcW w:w="709" w:type="dxa"/>
            <w:vMerge w:val="restart"/>
            <w:textDirection w:val="btLr"/>
          </w:tcPr>
          <w:p w:rsidR="00E74003" w:rsidRPr="00770D82" w:rsidRDefault="00E74003" w:rsidP="004F4053">
            <w:pPr>
              <w:ind w:left="-108" w:right="-153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</w:rPr>
              <w:t>КОНТРОЛЬ</w:t>
            </w:r>
          </w:p>
        </w:tc>
      </w:tr>
      <w:tr w:rsidR="00E74003">
        <w:tblPrEx>
          <w:tblCellMar>
            <w:top w:w="0" w:type="dxa"/>
            <w:bottom w:w="0" w:type="dxa"/>
          </w:tblCellMar>
        </w:tblPrEx>
        <w:trPr>
          <w:cantSplit/>
          <w:trHeight w:val="506"/>
        </w:trPr>
        <w:tc>
          <w:tcPr>
            <w:tcW w:w="426" w:type="dxa"/>
            <w:vMerge/>
          </w:tcPr>
          <w:p w:rsidR="00E74003" w:rsidRDefault="00E74003" w:rsidP="005A0549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1985" w:type="dxa"/>
            <w:gridSpan w:val="2"/>
            <w:vMerge/>
          </w:tcPr>
          <w:p w:rsidR="00E74003" w:rsidRDefault="00E74003" w:rsidP="005A0549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:rsidR="00E74003" w:rsidRPr="003E32A5" w:rsidRDefault="00E74003" w:rsidP="003E32A5">
            <w:pPr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</w:pPr>
          </w:p>
          <w:p w:rsidR="00E74003" w:rsidRDefault="00E74003" w:rsidP="002E7E2F">
            <w:pPr>
              <w:ind w:hanging="108"/>
              <w:jc w:val="center"/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</w:pPr>
            <w:r w:rsidRPr="003E32A5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Аудирование</w:t>
            </w:r>
          </w:p>
          <w:p w:rsidR="002E7E2F" w:rsidRPr="002E7E2F" w:rsidRDefault="002E7E2F" w:rsidP="002E7E2F">
            <w:pPr>
              <w:ind w:hanging="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E74003" w:rsidRDefault="00E74003" w:rsidP="005A0549">
            <w:pPr>
              <w:ind w:right="-108" w:hanging="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  <w:p w:rsidR="00E74003" w:rsidRPr="00770D82" w:rsidRDefault="00E74003" w:rsidP="005A0549">
            <w:pPr>
              <w:ind w:right="-108" w:hanging="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Чтение</w:t>
            </w:r>
          </w:p>
        </w:tc>
        <w:tc>
          <w:tcPr>
            <w:tcW w:w="2551" w:type="dxa"/>
          </w:tcPr>
          <w:p w:rsidR="00E74003" w:rsidRDefault="00E74003" w:rsidP="005A0549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E74003" w:rsidRPr="00770D82" w:rsidRDefault="00E74003" w:rsidP="005A0549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Говорение</w:t>
            </w:r>
          </w:p>
        </w:tc>
        <w:tc>
          <w:tcPr>
            <w:tcW w:w="1276" w:type="dxa"/>
          </w:tcPr>
          <w:p w:rsidR="00E74003" w:rsidRDefault="00E74003" w:rsidP="005A0549">
            <w:pPr>
              <w:ind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E74003" w:rsidRPr="00770D82" w:rsidRDefault="00E74003" w:rsidP="005A0549">
            <w:pPr>
              <w:ind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Письмо</w:t>
            </w:r>
          </w:p>
        </w:tc>
        <w:tc>
          <w:tcPr>
            <w:tcW w:w="1559" w:type="dxa"/>
          </w:tcPr>
          <w:p w:rsidR="00E74003" w:rsidRDefault="00E74003" w:rsidP="005A0549">
            <w:pPr>
              <w:ind w:lef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E74003" w:rsidRPr="00770D82" w:rsidRDefault="00E74003" w:rsidP="005A0549">
            <w:pPr>
              <w:ind w:left="-108" w:right="-77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Фонетика</w:t>
            </w:r>
          </w:p>
        </w:tc>
        <w:tc>
          <w:tcPr>
            <w:tcW w:w="3402" w:type="dxa"/>
          </w:tcPr>
          <w:p w:rsidR="00E74003" w:rsidRDefault="00E74003" w:rsidP="005A0549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E74003" w:rsidRPr="00770D82" w:rsidRDefault="00E74003" w:rsidP="005A0549">
            <w:pPr>
              <w:ind w:left="-108"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Лексика</w:t>
            </w:r>
          </w:p>
        </w:tc>
        <w:tc>
          <w:tcPr>
            <w:tcW w:w="851" w:type="dxa"/>
            <w:vMerge/>
          </w:tcPr>
          <w:p w:rsidR="00E74003" w:rsidRDefault="00E74003" w:rsidP="005A0549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992" w:type="dxa"/>
            <w:vMerge/>
          </w:tcPr>
          <w:p w:rsidR="00E74003" w:rsidRDefault="00E74003" w:rsidP="005A0549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709" w:type="dxa"/>
            <w:vMerge/>
          </w:tcPr>
          <w:p w:rsidR="00E74003" w:rsidRDefault="00E74003" w:rsidP="005A0549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</w:tr>
      <w:tr w:rsidR="00E74003" w:rsidRPr="00E72133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426" w:type="dxa"/>
          </w:tcPr>
          <w:p w:rsidR="00E74003" w:rsidRDefault="00E74003" w:rsidP="000E1C4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279D1">
              <w:rPr>
                <w:b/>
                <w:bCs/>
                <w:color w:val="000000"/>
                <w:sz w:val="20"/>
              </w:rPr>
              <w:t>8</w:t>
            </w:r>
          </w:p>
          <w:p w:rsidR="00701BE5" w:rsidRDefault="00701BE5" w:rsidP="000E1C45">
            <w:pPr>
              <w:jc w:val="center"/>
              <w:rPr>
                <w:b/>
                <w:bCs/>
                <w:color w:val="000000"/>
                <w:sz w:val="20"/>
              </w:rPr>
            </w:pPr>
          </w:p>
          <w:p w:rsidR="00701BE5" w:rsidRPr="00E279D1" w:rsidRDefault="00701BE5" w:rsidP="00701BE5">
            <w:pPr>
              <w:ind w:right="-108" w:hanging="108"/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  <w:r w:rsidR="00AC182D">
              <w:rPr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.09</w:t>
            </w:r>
          </w:p>
        </w:tc>
        <w:tc>
          <w:tcPr>
            <w:tcW w:w="425" w:type="dxa"/>
            <w:vMerge w:val="restart"/>
            <w:textDirection w:val="btLr"/>
          </w:tcPr>
          <w:p w:rsidR="00E74003" w:rsidRPr="00701BE5" w:rsidRDefault="00E74003" w:rsidP="00D37100">
            <w:pPr>
              <w:ind w:left="113" w:right="113"/>
              <w:rPr>
                <w:b/>
                <w:bCs/>
                <w:color w:val="000000"/>
                <w:sz w:val="20"/>
                <w:lang w:val="en-US"/>
              </w:rPr>
            </w:pPr>
            <w:r w:rsidRPr="00D37100">
              <w:rPr>
                <w:b/>
                <w:bCs/>
                <w:color w:val="000000"/>
                <w:sz w:val="16"/>
                <w:szCs w:val="16"/>
              </w:rPr>
              <w:t>ВВОДНЫЙ</w:t>
            </w:r>
            <w:r w:rsidRPr="00D37100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 </w:t>
            </w:r>
            <w:r w:rsidRPr="00D37100">
              <w:rPr>
                <w:b/>
                <w:bCs/>
                <w:color w:val="000000"/>
                <w:sz w:val="16"/>
                <w:szCs w:val="16"/>
              </w:rPr>
              <w:t>МОДУЛЬ</w:t>
            </w:r>
            <w:r w:rsidRPr="00D37100">
              <w:rPr>
                <w:b/>
                <w:bCs/>
                <w:color w:val="000000"/>
                <w:sz w:val="18"/>
                <w:szCs w:val="18"/>
                <w:lang w:val="en-US"/>
              </w:rPr>
              <w:t>:</w:t>
            </w:r>
            <w:r w:rsidR="00D37100" w:rsidRPr="00D37100">
              <w:rPr>
                <w:b/>
                <w:bCs/>
                <w:color w:val="000000"/>
                <w:sz w:val="18"/>
                <w:szCs w:val="18"/>
                <w:lang w:val="en-US"/>
              </w:rPr>
              <w:t>«</w:t>
            </w:r>
            <w:r w:rsidRPr="00D37100">
              <w:rPr>
                <w:b/>
                <w:bCs/>
                <w:color w:val="000000"/>
                <w:sz w:val="18"/>
                <w:szCs w:val="18"/>
                <w:lang w:val="en-US"/>
              </w:rPr>
              <w:t>HELLO</w:t>
            </w:r>
            <w:r w:rsidR="00D37100" w:rsidRPr="00D37100">
              <w:rPr>
                <w:b/>
                <w:bCs/>
                <w:color w:val="000000"/>
                <w:sz w:val="18"/>
                <w:szCs w:val="18"/>
                <w:lang w:val="en-US"/>
              </w:rPr>
              <w:t>»</w:t>
            </w:r>
            <w:r w:rsidRPr="00D37100">
              <w:rPr>
                <w:b/>
                <w:bCs/>
                <w:color w:val="000000"/>
                <w:sz w:val="18"/>
                <w:szCs w:val="18"/>
                <w:lang w:val="en-US"/>
              </w:rPr>
              <w:t xml:space="preserve"> / </w:t>
            </w:r>
            <w:r w:rsidR="00D37100" w:rsidRPr="00D37100">
              <w:rPr>
                <w:b/>
                <w:bCs/>
                <w:color w:val="000000"/>
                <w:sz w:val="18"/>
                <w:szCs w:val="18"/>
                <w:lang w:val="en-US"/>
              </w:rPr>
              <w:t>«</w:t>
            </w:r>
            <w:r w:rsidRPr="00D37100">
              <w:rPr>
                <w:b/>
                <w:bCs/>
                <w:color w:val="000000"/>
                <w:sz w:val="18"/>
                <w:szCs w:val="18"/>
                <w:lang w:val="en-US"/>
              </w:rPr>
              <w:t>MY  FAMILY!</w:t>
            </w:r>
            <w:r w:rsidR="00D37100" w:rsidRPr="00D37100">
              <w:rPr>
                <w:b/>
                <w:bCs/>
                <w:color w:val="000000"/>
                <w:sz w:val="18"/>
                <w:szCs w:val="18"/>
                <w:lang w:val="en-US"/>
              </w:rPr>
              <w:t xml:space="preserve">» </w:t>
            </w:r>
            <w:r w:rsidR="00D37100" w:rsidRPr="00701BE5">
              <w:rPr>
                <w:b/>
                <w:bCs/>
                <w:color w:val="000000"/>
                <w:sz w:val="16"/>
                <w:szCs w:val="16"/>
                <w:lang w:val="en-US"/>
              </w:rPr>
              <w:t>11</w:t>
            </w:r>
            <w:r w:rsidR="00D37100" w:rsidRPr="00701BE5">
              <w:rPr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D37100" w:rsidRPr="00D37100">
              <w:rPr>
                <w:b/>
                <w:bCs/>
                <w:color w:val="000000"/>
                <w:sz w:val="16"/>
                <w:szCs w:val="16"/>
              </w:rPr>
              <w:t>часов</w:t>
            </w:r>
          </w:p>
        </w:tc>
        <w:tc>
          <w:tcPr>
            <w:tcW w:w="1560" w:type="dxa"/>
          </w:tcPr>
          <w:p w:rsidR="00E74003" w:rsidRPr="00B275AF" w:rsidRDefault="00E74003" w:rsidP="000E1C45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>A</w:t>
            </w:r>
          </w:p>
          <w:p w:rsidR="00E74003" w:rsidRPr="004F46EA" w:rsidRDefault="00E74003" w:rsidP="000E1C4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46EA">
              <w:rPr>
                <w:b/>
                <w:bCs/>
                <w:color w:val="000000"/>
                <w:sz w:val="20"/>
              </w:rPr>
              <w:t>Привет!</w:t>
            </w:r>
          </w:p>
          <w:p w:rsidR="00E74003" w:rsidRPr="00E970A1" w:rsidRDefault="008119B0" w:rsidP="00242156">
            <w:pPr>
              <w:ind w:left="-108" w:right="-108" w:hanging="108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350F7">
              <w:rPr>
                <w:b/>
                <w:bCs/>
                <w:color w:val="000000"/>
                <w:sz w:val="16"/>
                <w:szCs w:val="16"/>
              </w:rPr>
              <w:t xml:space="preserve">Введение НЛЕ. </w:t>
            </w:r>
            <w:r w:rsidRPr="003350F7">
              <w:rPr>
                <w:b/>
                <w:iCs/>
                <w:sz w:val="16"/>
                <w:szCs w:val="16"/>
              </w:rPr>
              <w:t>Формиров</w:t>
            </w:r>
            <w:r w:rsidRPr="003350F7">
              <w:rPr>
                <w:b/>
                <w:iCs/>
                <w:sz w:val="16"/>
                <w:szCs w:val="16"/>
              </w:rPr>
              <w:t>а</w:t>
            </w:r>
            <w:r w:rsidRPr="003350F7">
              <w:rPr>
                <w:b/>
                <w:iCs/>
                <w:sz w:val="16"/>
                <w:szCs w:val="16"/>
              </w:rPr>
              <w:t xml:space="preserve">ние </w:t>
            </w:r>
            <w:r w:rsidR="00F60D39">
              <w:rPr>
                <w:b/>
                <w:iCs/>
                <w:sz w:val="16"/>
                <w:szCs w:val="16"/>
              </w:rPr>
              <w:t>умения</w:t>
            </w:r>
            <w:r w:rsidRPr="003350F7">
              <w:rPr>
                <w:b/>
                <w:iCs/>
                <w:sz w:val="16"/>
                <w:szCs w:val="16"/>
              </w:rPr>
              <w:t xml:space="preserve"> </w:t>
            </w:r>
            <w:r>
              <w:rPr>
                <w:b/>
                <w:iCs/>
                <w:sz w:val="16"/>
                <w:szCs w:val="16"/>
              </w:rPr>
              <w:t xml:space="preserve"> аудиров.</w:t>
            </w:r>
          </w:p>
        </w:tc>
        <w:tc>
          <w:tcPr>
            <w:tcW w:w="1417" w:type="dxa"/>
          </w:tcPr>
          <w:p w:rsidR="00E74003" w:rsidRDefault="00E74003" w:rsidP="000E1C45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520A6">
              <w:rPr>
                <w:bCs/>
                <w:color w:val="000000"/>
                <w:sz w:val="22"/>
                <w:szCs w:val="22"/>
              </w:rPr>
              <w:t xml:space="preserve">Упр.1,3         с.18 </w:t>
            </w:r>
            <w:r w:rsidR="00DF6E78">
              <w:rPr>
                <w:bCs/>
                <w:color w:val="000000"/>
                <w:sz w:val="22"/>
                <w:szCs w:val="22"/>
              </w:rPr>
              <w:t>–</w:t>
            </w:r>
            <w:r w:rsidRPr="00E520A6">
              <w:rPr>
                <w:bCs/>
                <w:color w:val="000000"/>
                <w:sz w:val="22"/>
                <w:szCs w:val="22"/>
              </w:rPr>
              <w:t xml:space="preserve"> 19</w:t>
            </w:r>
          </w:p>
          <w:p w:rsidR="00D22CF4" w:rsidRPr="00D22CF4" w:rsidRDefault="00D22CF4" w:rsidP="00DF6E78">
            <w:pPr>
              <w:ind w:left="-108" w:right="-250"/>
              <w:rPr>
                <w:color w:val="000000"/>
                <w:spacing w:val="-2"/>
                <w:sz w:val="8"/>
                <w:szCs w:val="8"/>
              </w:rPr>
            </w:pPr>
          </w:p>
          <w:p w:rsidR="00DF6E78" w:rsidRPr="00F023DE" w:rsidRDefault="00DF6E78" w:rsidP="00DF6E78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DF6E78" w:rsidRDefault="00DF6E78" w:rsidP="00DF6E78">
            <w:pPr>
              <w:ind w:right="-108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</w:t>
            </w:r>
            <w:r>
              <w:rPr>
                <w:color w:val="000000"/>
                <w:sz w:val="16"/>
                <w:szCs w:val="16"/>
              </w:rPr>
              <w:t>песенки</w:t>
            </w:r>
          </w:p>
          <w:p w:rsidR="00DF6E78" w:rsidRPr="00E520A6" w:rsidRDefault="00DF6E78" w:rsidP="000E1C45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E74003" w:rsidRPr="001E2273" w:rsidRDefault="00AA22B8" w:rsidP="000E1C45">
            <w:pPr>
              <w:ind w:right="-108" w:hanging="108"/>
              <w:jc w:val="center"/>
              <w:rPr>
                <w:bCs/>
                <w:color w:val="000000"/>
                <w:sz w:val="17"/>
                <w:szCs w:val="17"/>
              </w:rPr>
            </w:pPr>
            <w:r w:rsidRPr="001E2273">
              <w:rPr>
                <w:bCs/>
                <w:color w:val="000000"/>
                <w:sz w:val="17"/>
                <w:szCs w:val="17"/>
              </w:rPr>
              <w:t xml:space="preserve">Правила чтения </w:t>
            </w:r>
            <w:r w:rsidR="001E2273" w:rsidRPr="001E2273">
              <w:rPr>
                <w:bCs/>
                <w:color w:val="000000"/>
                <w:sz w:val="17"/>
                <w:szCs w:val="17"/>
              </w:rPr>
              <w:t>г</w:t>
            </w:r>
            <w:r w:rsidRPr="001E2273">
              <w:rPr>
                <w:bCs/>
                <w:color w:val="000000"/>
                <w:sz w:val="17"/>
                <w:szCs w:val="17"/>
              </w:rPr>
              <w:t xml:space="preserve">ласной </w:t>
            </w:r>
            <w:r w:rsidR="001E2273">
              <w:rPr>
                <w:bCs/>
                <w:color w:val="000000"/>
                <w:sz w:val="17"/>
                <w:szCs w:val="17"/>
              </w:rPr>
              <w:t xml:space="preserve">        </w:t>
            </w:r>
            <w:r w:rsidRPr="00D76C2F">
              <w:rPr>
                <w:b/>
                <w:bCs/>
                <w:color w:val="000000"/>
                <w:sz w:val="20"/>
              </w:rPr>
              <w:t>Аа</w:t>
            </w:r>
          </w:p>
          <w:p w:rsidR="001E2273" w:rsidRPr="00647059" w:rsidRDefault="001E2273" w:rsidP="00135B0E">
            <w:pPr>
              <w:ind w:right="-108" w:hanging="108"/>
              <w:jc w:val="center"/>
              <w:rPr>
                <w:sz w:val="16"/>
                <w:szCs w:val="16"/>
              </w:rPr>
            </w:pPr>
            <w:r w:rsidRPr="00647059">
              <w:rPr>
                <w:bCs/>
                <w:color w:val="000000"/>
                <w:sz w:val="16"/>
                <w:szCs w:val="16"/>
              </w:rPr>
              <w:t>в закрытом</w:t>
            </w:r>
            <w:r w:rsidR="00D76C2F" w:rsidRPr="00647059">
              <w:rPr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47059">
              <w:rPr>
                <w:bCs/>
                <w:color w:val="000000"/>
                <w:sz w:val="16"/>
                <w:szCs w:val="16"/>
              </w:rPr>
              <w:t xml:space="preserve"> слоге</w:t>
            </w:r>
          </w:p>
        </w:tc>
        <w:tc>
          <w:tcPr>
            <w:tcW w:w="2551" w:type="dxa"/>
          </w:tcPr>
          <w:p w:rsidR="00E74003" w:rsidRPr="00E520A6" w:rsidRDefault="00E74003" w:rsidP="000E1C45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520A6">
              <w:rPr>
                <w:bCs/>
                <w:color w:val="000000"/>
                <w:sz w:val="22"/>
                <w:szCs w:val="22"/>
                <w:lang w:val="en-US"/>
              </w:rPr>
              <w:t>This  is…    I`m…</w:t>
            </w:r>
          </w:p>
          <w:p w:rsidR="00E74003" w:rsidRDefault="00E74003" w:rsidP="000E1C4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520A6">
              <w:rPr>
                <w:bCs/>
                <w:color w:val="000000"/>
                <w:sz w:val="22"/>
                <w:szCs w:val="22"/>
              </w:rPr>
              <w:t>Упр</w:t>
            </w:r>
            <w:r w:rsidRPr="00E520A6">
              <w:rPr>
                <w:bCs/>
                <w:color w:val="000000"/>
                <w:sz w:val="22"/>
                <w:szCs w:val="22"/>
                <w:lang w:val="en-US"/>
              </w:rPr>
              <w:t xml:space="preserve">.2 </w:t>
            </w:r>
            <w:r w:rsidRPr="00E520A6">
              <w:rPr>
                <w:bCs/>
                <w:color w:val="000000"/>
                <w:sz w:val="22"/>
                <w:szCs w:val="22"/>
              </w:rPr>
              <w:t>с</w:t>
            </w:r>
            <w:r w:rsidRPr="00E520A6">
              <w:rPr>
                <w:bCs/>
                <w:color w:val="000000"/>
                <w:sz w:val="22"/>
                <w:szCs w:val="22"/>
                <w:lang w:val="en-US"/>
              </w:rPr>
              <w:t>.18</w:t>
            </w:r>
          </w:p>
          <w:p w:rsidR="00905A27" w:rsidRPr="00905A27" w:rsidRDefault="00905A27" w:rsidP="000E1C45">
            <w:pPr>
              <w:jc w:val="center"/>
              <w:rPr>
                <w:sz w:val="8"/>
                <w:szCs w:val="8"/>
              </w:rPr>
            </w:pPr>
          </w:p>
          <w:p w:rsidR="00905A27" w:rsidRPr="00905A27" w:rsidRDefault="00905A27" w:rsidP="000E1C45">
            <w:pPr>
              <w:jc w:val="center"/>
              <w:rPr>
                <w:bCs/>
                <w:color w:val="000000"/>
                <w:szCs w:val="24"/>
              </w:rPr>
            </w:pPr>
            <w:r w:rsidRPr="00905A27">
              <w:rPr>
                <w:sz w:val="16"/>
                <w:szCs w:val="16"/>
              </w:rPr>
              <w:t>Комбинированный ди</w:t>
            </w:r>
            <w:r w:rsidRPr="00905A27">
              <w:rPr>
                <w:sz w:val="16"/>
                <w:szCs w:val="16"/>
              </w:rPr>
              <w:t>а</w:t>
            </w:r>
            <w:r w:rsidRPr="00905A27">
              <w:rPr>
                <w:sz w:val="16"/>
                <w:szCs w:val="16"/>
              </w:rPr>
              <w:t>лог</w:t>
            </w:r>
            <w:r w:rsidRPr="00905A27">
              <w:rPr>
                <w:spacing w:val="1"/>
                <w:sz w:val="16"/>
                <w:szCs w:val="16"/>
              </w:rPr>
              <w:t xml:space="preserve"> </w:t>
            </w:r>
            <w:r w:rsidRPr="00905A27">
              <w:rPr>
                <w:sz w:val="16"/>
                <w:szCs w:val="16"/>
              </w:rPr>
              <w:t>по заданной си</w:t>
            </w:r>
            <w:r w:rsidRPr="00905A27">
              <w:rPr>
                <w:spacing w:val="-2"/>
                <w:sz w:val="16"/>
                <w:szCs w:val="16"/>
              </w:rPr>
              <w:t>т</w:t>
            </w:r>
            <w:r w:rsidRPr="00905A27">
              <w:rPr>
                <w:spacing w:val="2"/>
                <w:sz w:val="16"/>
                <w:szCs w:val="16"/>
              </w:rPr>
              <w:t>у</w:t>
            </w:r>
            <w:r w:rsidRPr="00905A27">
              <w:rPr>
                <w:sz w:val="16"/>
                <w:szCs w:val="16"/>
              </w:rPr>
              <w:t>а</w:t>
            </w:r>
            <w:r w:rsidRPr="00905A27">
              <w:rPr>
                <w:sz w:val="16"/>
                <w:szCs w:val="16"/>
              </w:rPr>
              <w:t>ци</w:t>
            </w:r>
            <w:r w:rsidRPr="00905A27">
              <w:rPr>
                <w:spacing w:val="1"/>
                <w:sz w:val="16"/>
                <w:szCs w:val="16"/>
              </w:rPr>
              <w:t>и</w:t>
            </w:r>
          </w:p>
        </w:tc>
        <w:tc>
          <w:tcPr>
            <w:tcW w:w="1276" w:type="dxa"/>
          </w:tcPr>
          <w:p w:rsidR="00E74003" w:rsidRPr="00CE43FF" w:rsidRDefault="00E74003" w:rsidP="000E1C45">
            <w:pPr>
              <w:ind w:right="-108"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E74003" w:rsidRDefault="00092963" w:rsidP="000E1C45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Аа</w:t>
            </w:r>
          </w:p>
          <w:p w:rsidR="00092963" w:rsidRDefault="00092963" w:rsidP="000E1C45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[</w:t>
            </w:r>
            <w:r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="00FF136F">
              <w:rPr>
                <w:b/>
                <w:bCs/>
                <w:color w:val="000000"/>
                <w:szCs w:val="24"/>
              </w:rPr>
              <w:t>ei</w:t>
            </w:r>
            <w:r>
              <w:rPr>
                <w:b/>
                <w:bCs/>
                <w:color w:val="000000"/>
                <w:szCs w:val="24"/>
                <w:lang w:val="en-US"/>
              </w:rPr>
              <w:t xml:space="preserve">  </w:t>
            </w:r>
            <w:r>
              <w:rPr>
                <w:b/>
                <w:bCs/>
                <w:color w:val="000000"/>
                <w:szCs w:val="24"/>
              </w:rPr>
              <w:t>]</w:t>
            </w:r>
            <w:r>
              <w:rPr>
                <w:b/>
                <w:bCs/>
                <w:color w:val="000000"/>
                <w:szCs w:val="24"/>
                <w:lang w:val="en-US"/>
              </w:rPr>
              <w:t xml:space="preserve">   </w:t>
            </w:r>
          </w:p>
          <w:p w:rsidR="00DE5B94" w:rsidRPr="00DE5B94" w:rsidRDefault="00DE5B94" w:rsidP="000E1C45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 w:rsidRPr="00402D07">
              <w:rPr>
                <w:bCs/>
                <w:color w:val="000000"/>
                <w:sz w:val="16"/>
                <w:szCs w:val="16"/>
              </w:rPr>
              <w:t>Работа со звуками</w:t>
            </w:r>
          </w:p>
        </w:tc>
        <w:tc>
          <w:tcPr>
            <w:tcW w:w="3402" w:type="dxa"/>
          </w:tcPr>
          <w:p w:rsidR="00E74003" w:rsidRPr="006D2BDC" w:rsidRDefault="00E74003" w:rsidP="000E1C45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 xml:space="preserve">Nanny Shine,  </w:t>
            </w:r>
          </w:p>
          <w:p w:rsidR="00E74003" w:rsidRPr="006D2BDC" w:rsidRDefault="00E74003" w:rsidP="000E1C45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>Lulu,  Larry,  Chuckles,   sister.</w:t>
            </w: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51" w:type="dxa"/>
          </w:tcPr>
          <w:p w:rsidR="00E74003" w:rsidRPr="00DD6BBF" w:rsidRDefault="00E74003" w:rsidP="000E1C45">
            <w:pPr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 w:rsidRPr="00DD6BBF">
              <w:rPr>
                <w:bCs/>
                <w:color w:val="000000"/>
                <w:sz w:val="20"/>
                <w:lang w:val="en-US"/>
              </w:rPr>
              <w:t xml:space="preserve">WB </w:t>
            </w:r>
            <w:r w:rsidRPr="00DD6BBF">
              <w:rPr>
                <w:bCs/>
                <w:color w:val="000000"/>
                <w:sz w:val="20"/>
              </w:rPr>
              <w:t>1,2 с.10</w:t>
            </w:r>
          </w:p>
        </w:tc>
        <w:tc>
          <w:tcPr>
            <w:tcW w:w="992" w:type="dxa"/>
          </w:tcPr>
          <w:p w:rsidR="00E74003" w:rsidRPr="00E72133" w:rsidRDefault="00E74003" w:rsidP="000E1C45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E74003" w:rsidRPr="00E72133" w:rsidRDefault="00E74003" w:rsidP="000E1C45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</w:tr>
      <w:tr w:rsidR="00AA1496" w:rsidRPr="00360EB1">
        <w:tblPrEx>
          <w:tblCellMar>
            <w:top w:w="0" w:type="dxa"/>
            <w:bottom w:w="0" w:type="dxa"/>
          </w:tblCellMar>
        </w:tblPrEx>
        <w:trPr>
          <w:cantSplit/>
          <w:trHeight w:val="606"/>
        </w:trPr>
        <w:tc>
          <w:tcPr>
            <w:tcW w:w="426" w:type="dxa"/>
          </w:tcPr>
          <w:p w:rsidR="00AA1496" w:rsidRPr="00E279D1" w:rsidRDefault="00AA1496" w:rsidP="005A0549">
            <w:pPr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 w:rsidRPr="00E279D1">
              <w:rPr>
                <w:b/>
                <w:bCs/>
                <w:color w:val="000000"/>
                <w:sz w:val="20"/>
              </w:rPr>
              <w:t>9</w:t>
            </w:r>
          </w:p>
          <w:p w:rsidR="00AA1496" w:rsidRDefault="00AA1496" w:rsidP="005A0549">
            <w:pPr>
              <w:jc w:val="center"/>
              <w:rPr>
                <w:b/>
                <w:bCs/>
                <w:color w:val="000000"/>
                <w:sz w:val="20"/>
              </w:rPr>
            </w:pPr>
          </w:p>
          <w:p w:rsidR="00ED658A" w:rsidRPr="00ED658A" w:rsidRDefault="003A3D88" w:rsidP="00ED658A">
            <w:pPr>
              <w:ind w:right="-108" w:hanging="108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ED658A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09</w:t>
            </w:r>
          </w:p>
        </w:tc>
        <w:tc>
          <w:tcPr>
            <w:tcW w:w="425" w:type="dxa"/>
            <w:vMerge/>
            <w:textDirection w:val="btLr"/>
          </w:tcPr>
          <w:p w:rsidR="00AA1496" w:rsidRPr="002C28F6" w:rsidRDefault="00AA1496" w:rsidP="005A0549">
            <w:pPr>
              <w:ind w:left="113" w:right="113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AA1496" w:rsidRDefault="00AA1496" w:rsidP="005A0549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 w:rsidRPr="002C28F6">
              <w:rPr>
                <w:b/>
                <w:bCs/>
                <w:color w:val="000000"/>
                <w:szCs w:val="24"/>
                <w:lang w:val="en-US"/>
              </w:rPr>
              <w:t>B</w:t>
            </w:r>
          </w:p>
          <w:p w:rsidR="00AA1496" w:rsidRDefault="00AA1496" w:rsidP="005A0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46EA">
              <w:rPr>
                <w:b/>
                <w:bCs/>
                <w:color w:val="000000"/>
                <w:sz w:val="20"/>
              </w:rPr>
              <w:t>Привет</w:t>
            </w:r>
            <w:r w:rsidRPr="00444F4D">
              <w:rPr>
                <w:b/>
                <w:bCs/>
                <w:color w:val="000000"/>
                <w:sz w:val="22"/>
                <w:szCs w:val="22"/>
              </w:rPr>
              <w:t>!</w:t>
            </w:r>
          </w:p>
          <w:p w:rsidR="003350F7" w:rsidRPr="00444F4D" w:rsidRDefault="008119B0" w:rsidP="005A0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0A1">
              <w:rPr>
                <w:b/>
                <w:color w:val="000000"/>
                <w:sz w:val="14"/>
                <w:szCs w:val="14"/>
              </w:rPr>
              <w:t>Активизация   реч</w:t>
            </w:r>
            <w:r w:rsidRPr="00E970A1">
              <w:rPr>
                <w:b/>
                <w:color w:val="000000"/>
                <w:sz w:val="14"/>
                <w:szCs w:val="14"/>
              </w:rPr>
              <w:t>е</w:t>
            </w:r>
            <w:r w:rsidRPr="00E970A1">
              <w:rPr>
                <w:b/>
                <w:color w:val="000000"/>
                <w:sz w:val="14"/>
                <w:szCs w:val="14"/>
              </w:rPr>
              <w:t>вой деятельности   по теме «Знакомство</w:t>
            </w:r>
            <w:r w:rsidRPr="00E970A1">
              <w:rPr>
                <w:color w:val="000000"/>
                <w:sz w:val="14"/>
                <w:szCs w:val="14"/>
              </w:rPr>
              <w:t>»</w:t>
            </w:r>
          </w:p>
        </w:tc>
        <w:tc>
          <w:tcPr>
            <w:tcW w:w="1417" w:type="dxa"/>
          </w:tcPr>
          <w:p w:rsidR="00AA1496" w:rsidRDefault="00AA1496" w:rsidP="005A0549">
            <w:pPr>
              <w:ind w:right="-10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520A6">
              <w:rPr>
                <w:bCs/>
                <w:color w:val="000000"/>
                <w:sz w:val="22"/>
                <w:szCs w:val="22"/>
              </w:rPr>
              <w:t>Упр.1-2   с.20-21</w:t>
            </w:r>
          </w:p>
          <w:p w:rsidR="00D22CF4" w:rsidRPr="00D22CF4" w:rsidRDefault="00D22CF4" w:rsidP="00B275AF">
            <w:pPr>
              <w:ind w:left="-108" w:right="-250"/>
              <w:rPr>
                <w:color w:val="000000"/>
                <w:spacing w:val="-2"/>
                <w:sz w:val="8"/>
                <w:szCs w:val="8"/>
              </w:rPr>
            </w:pPr>
          </w:p>
          <w:p w:rsidR="00B275AF" w:rsidRPr="00F023DE" w:rsidRDefault="00B275AF" w:rsidP="00B275AF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AA1496" w:rsidRPr="00E520A6" w:rsidRDefault="00B275AF" w:rsidP="00B11DF7">
            <w:pPr>
              <w:ind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задани</w:t>
            </w:r>
            <w:r w:rsidRPr="00F023DE">
              <w:rPr>
                <w:color w:val="000000"/>
                <w:spacing w:val="1"/>
                <w:sz w:val="16"/>
                <w:szCs w:val="16"/>
              </w:rPr>
              <w:t>я</w:t>
            </w:r>
          </w:p>
          <w:p w:rsidR="00AA1496" w:rsidRPr="00E520A6" w:rsidRDefault="00AA1496" w:rsidP="005A0549">
            <w:pPr>
              <w:ind w:right="-10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:rsidR="00AA1496" w:rsidRPr="001E2273" w:rsidRDefault="00AA1496" w:rsidP="00CD3DF9">
            <w:pPr>
              <w:ind w:right="-108" w:hanging="108"/>
              <w:jc w:val="center"/>
              <w:rPr>
                <w:bCs/>
                <w:color w:val="000000"/>
                <w:sz w:val="17"/>
                <w:szCs w:val="17"/>
              </w:rPr>
            </w:pPr>
            <w:r w:rsidRPr="001E2273">
              <w:rPr>
                <w:bCs/>
                <w:color w:val="000000"/>
                <w:sz w:val="17"/>
                <w:szCs w:val="17"/>
              </w:rPr>
              <w:t xml:space="preserve">Правила чтения гласной </w:t>
            </w:r>
            <w:r>
              <w:rPr>
                <w:bCs/>
                <w:color w:val="000000"/>
                <w:sz w:val="17"/>
                <w:szCs w:val="17"/>
              </w:rPr>
              <w:t xml:space="preserve">        </w:t>
            </w:r>
            <w:r w:rsidRPr="00D76C2F">
              <w:rPr>
                <w:b/>
                <w:bCs/>
                <w:color w:val="000000"/>
                <w:sz w:val="20"/>
              </w:rPr>
              <w:t>Аа</w:t>
            </w:r>
          </w:p>
          <w:p w:rsidR="00AA1496" w:rsidRDefault="00AA1496" w:rsidP="00CD3DF9">
            <w:pPr>
              <w:ind w:right="-108" w:hanging="108"/>
              <w:jc w:val="center"/>
              <w:rPr>
                <w:bCs/>
                <w:color w:val="000000"/>
                <w:sz w:val="17"/>
                <w:szCs w:val="17"/>
              </w:rPr>
            </w:pPr>
            <w:r w:rsidRPr="001E2273">
              <w:rPr>
                <w:bCs/>
                <w:color w:val="000000"/>
                <w:sz w:val="17"/>
                <w:szCs w:val="17"/>
              </w:rPr>
              <w:t xml:space="preserve">в </w:t>
            </w:r>
            <w:r>
              <w:rPr>
                <w:bCs/>
                <w:color w:val="000000"/>
                <w:sz w:val="17"/>
                <w:szCs w:val="17"/>
              </w:rPr>
              <w:t>открытом</w:t>
            </w:r>
            <w:r w:rsidRPr="001E2273">
              <w:rPr>
                <w:bCs/>
                <w:color w:val="000000"/>
                <w:sz w:val="17"/>
                <w:szCs w:val="17"/>
              </w:rPr>
              <w:t xml:space="preserve"> слоге</w:t>
            </w:r>
          </w:p>
          <w:p w:rsidR="00AA1496" w:rsidRPr="00AA1496" w:rsidRDefault="00AA1496" w:rsidP="00CD3DF9">
            <w:pPr>
              <w:rPr>
                <w:sz w:val="17"/>
                <w:szCs w:val="17"/>
              </w:rPr>
            </w:pPr>
          </w:p>
        </w:tc>
        <w:tc>
          <w:tcPr>
            <w:tcW w:w="2551" w:type="dxa"/>
          </w:tcPr>
          <w:p w:rsidR="00AA1496" w:rsidRPr="002C28F6" w:rsidRDefault="00AA1496" w:rsidP="005A0549">
            <w:pPr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276" w:type="dxa"/>
          </w:tcPr>
          <w:p w:rsidR="00AA1496" w:rsidRDefault="00AA1496" w:rsidP="005A0549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151C11">
              <w:rPr>
                <w:bCs/>
                <w:color w:val="000000"/>
                <w:sz w:val="22"/>
                <w:szCs w:val="22"/>
                <w:lang w:val="en-US"/>
              </w:rPr>
              <w:t>WB</w:t>
            </w:r>
            <w:r w:rsidR="00151C11" w:rsidRPr="00151C11">
              <w:rPr>
                <w:bCs/>
                <w:color w:val="000000"/>
                <w:sz w:val="22"/>
                <w:szCs w:val="22"/>
              </w:rPr>
              <w:t xml:space="preserve">            </w:t>
            </w:r>
            <w:r w:rsidRPr="00151C11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151C11">
              <w:rPr>
                <w:bCs/>
                <w:color w:val="000000"/>
                <w:sz w:val="22"/>
                <w:szCs w:val="22"/>
              </w:rPr>
              <w:t>Упр.3 с.11</w:t>
            </w:r>
          </w:p>
          <w:p w:rsidR="00536A33" w:rsidRPr="00536A33" w:rsidRDefault="00536A33" w:rsidP="00536A33">
            <w:pPr>
              <w:ind w:right="-108" w:hanging="108"/>
              <w:jc w:val="center"/>
              <w:rPr>
                <w:bCs/>
                <w:color w:val="000000"/>
                <w:sz w:val="16"/>
                <w:szCs w:val="16"/>
              </w:rPr>
            </w:pPr>
            <w:r w:rsidRPr="00536A33">
              <w:rPr>
                <w:bCs/>
                <w:color w:val="000000"/>
                <w:sz w:val="16"/>
                <w:szCs w:val="16"/>
              </w:rPr>
              <w:t>Письмо с опорой на картинку</w:t>
            </w:r>
          </w:p>
        </w:tc>
        <w:tc>
          <w:tcPr>
            <w:tcW w:w="1559" w:type="dxa"/>
          </w:tcPr>
          <w:p w:rsidR="00AA1496" w:rsidRDefault="00266C9F" w:rsidP="005A0549">
            <w:pPr>
              <w:ind w:left="-108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>Aa</w:t>
            </w:r>
          </w:p>
          <w:p w:rsidR="00266C9F" w:rsidRDefault="00266C9F" w:rsidP="005A0549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>[   ]</w:t>
            </w:r>
          </w:p>
          <w:p w:rsidR="00DE5B94" w:rsidRPr="00DE5B94" w:rsidRDefault="00DE5B94" w:rsidP="005A0549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 w:rsidRPr="00402D07">
              <w:rPr>
                <w:bCs/>
                <w:color w:val="000000"/>
                <w:sz w:val="16"/>
                <w:szCs w:val="16"/>
              </w:rPr>
              <w:t>Работа со звуками</w:t>
            </w:r>
          </w:p>
        </w:tc>
        <w:tc>
          <w:tcPr>
            <w:tcW w:w="3402" w:type="dxa"/>
          </w:tcPr>
          <w:p w:rsidR="00AA1496" w:rsidRPr="00E15078" w:rsidRDefault="00AA1496" w:rsidP="005A0549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 xml:space="preserve">children,  friend,  stand </w:t>
            </w:r>
            <w:r w:rsidRPr="00E15078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AA1496" w:rsidRPr="006D2BDC" w:rsidRDefault="00AA1496" w:rsidP="00E15078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15078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>up, s</w:t>
            </w:r>
            <w:r w:rsidR="00B11DF7">
              <w:rPr>
                <w:bCs/>
                <w:color w:val="000000"/>
                <w:sz w:val="22"/>
                <w:szCs w:val="22"/>
                <w:lang w:val="en-US"/>
              </w:rPr>
              <w:t xml:space="preserve">it down, open/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>close</w:t>
            </w:r>
            <w:r w:rsidR="00B11DF7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>your books.</w:t>
            </w:r>
          </w:p>
          <w:p w:rsidR="00B11DF7" w:rsidRDefault="00AA1496" w:rsidP="005A0549">
            <w:pPr>
              <w:ind w:left="-108" w:right="-108"/>
              <w:rPr>
                <w:b/>
                <w:bCs/>
                <w:color w:val="000000"/>
                <w:sz w:val="22"/>
                <w:szCs w:val="22"/>
              </w:rPr>
            </w:pP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 xml:space="preserve">– </w:t>
            </w:r>
            <w:r w:rsidRPr="0040725D">
              <w:rPr>
                <w:bCs/>
                <w:color w:val="000000"/>
                <w:sz w:val="20"/>
                <w:lang w:val="en-US"/>
              </w:rPr>
              <w:t>keep moving, We`re all at school today. Let`s  Sing and do.  Who`s this?</w:t>
            </w: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40725D" w:rsidRPr="0040725D" w:rsidRDefault="0040725D" w:rsidP="005A0549">
            <w:pPr>
              <w:ind w:left="-108" w:right="-108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51" w:type="dxa"/>
          </w:tcPr>
          <w:p w:rsidR="00AA1496" w:rsidRDefault="00AA1496" w:rsidP="008D746A">
            <w:pPr>
              <w:ind w:left="-108" w:right="-108"/>
              <w:jc w:val="center"/>
              <w:rPr>
                <w:bCs/>
                <w:color w:val="000000"/>
                <w:sz w:val="20"/>
              </w:rPr>
            </w:pPr>
            <w:r w:rsidRPr="008D746A">
              <w:rPr>
                <w:bCs/>
                <w:color w:val="000000"/>
                <w:sz w:val="20"/>
              </w:rPr>
              <w:t>Рассказ по фото</w:t>
            </w:r>
          </w:p>
          <w:p w:rsidR="00AA1496" w:rsidRPr="008D746A" w:rsidRDefault="00AA1496" w:rsidP="008D746A">
            <w:pPr>
              <w:ind w:left="-108" w:right="-108"/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О    себе</w:t>
            </w:r>
          </w:p>
        </w:tc>
        <w:tc>
          <w:tcPr>
            <w:tcW w:w="992" w:type="dxa"/>
          </w:tcPr>
          <w:p w:rsidR="00AA1496" w:rsidRPr="00B11DF7" w:rsidRDefault="00AA1496" w:rsidP="005A0549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709" w:type="dxa"/>
          </w:tcPr>
          <w:p w:rsidR="00AA1496" w:rsidRPr="004876AE" w:rsidRDefault="00AA1496" w:rsidP="00360EB1">
            <w:pPr>
              <w:ind w:left="-108" w:right="-108"/>
              <w:rPr>
                <w:bCs/>
                <w:color w:val="000000"/>
                <w:sz w:val="16"/>
                <w:szCs w:val="16"/>
              </w:rPr>
            </w:pPr>
            <w:r w:rsidRPr="004876AE">
              <w:rPr>
                <w:bCs/>
                <w:color w:val="000000"/>
                <w:sz w:val="16"/>
                <w:szCs w:val="16"/>
              </w:rPr>
              <w:t>Моно</w:t>
            </w:r>
            <w:r w:rsidR="00D217F2">
              <w:rPr>
                <w:bCs/>
                <w:color w:val="000000"/>
                <w:sz w:val="16"/>
                <w:szCs w:val="16"/>
              </w:rPr>
              <w:t xml:space="preserve"> </w:t>
            </w:r>
            <w:r w:rsidR="00360EB1" w:rsidRPr="004876AE"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4876AE">
              <w:rPr>
                <w:bCs/>
                <w:color w:val="000000"/>
                <w:sz w:val="16"/>
                <w:szCs w:val="16"/>
              </w:rPr>
              <w:t>лог-рассказ</w:t>
            </w:r>
            <w:r w:rsidR="00D217F2">
              <w:rPr>
                <w:bCs/>
                <w:color w:val="000000"/>
                <w:sz w:val="16"/>
                <w:szCs w:val="16"/>
              </w:rPr>
              <w:t xml:space="preserve">    </w:t>
            </w:r>
            <w:r w:rsidRPr="004876AE">
              <w:rPr>
                <w:bCs/>
                <w:color w:val="000000"/>
                <w:sz w:val="16"/>
                <w:szCs w:val="16"/>
              </w:rPr>
              <w:t xml:space="preserve"> о себе</w:t>
            </w:r>
          </w:p>
        </w:tc>
      </w:tr>
      <w:tr w:rsidR="004141A8" w:rsidRPr="005905A8">
        <w:tblPrEx>
          <w:tblCellMar>
            <w:top w:w="0" w:type="dxa"/>
            <w:bottom w:w="0" w:type="dxa"/>
          </w:tblCellMar>
        </w:tblPrEx>
        <w:trPr>
          <w:cantSplit/>
          <w:trHeight w:val="606"/>
        </w:trPr>
        <w:tc>
          <w:tcPr>
            <w:tcW w:w="426" w:type="dxa"/>
          </w:tcPr>
          <w:p w:rsidR="004141A8" w:rsidRPr="00E279D1" w:rsidRDefault="004141A8" w:rsidP="00642847">
            <w:pPr>
              <w:ind w:left="-108" w:right="-108"/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 w:rsidRPr="00E279D1">
              <w:rPr>
                <w:b/>
                <w:bCs/>
                <w:color w:val="000000"/>
                <w:sz w:val="20"/>
              </w:rPr>
              <w:t>10</w:t>
            </w:r>
          </w:p>
          <w:p w:rsidR="004141A8" w:rsidRDefault="004141A8" w:rsidP="00642847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</w:p>
          <w:p w:rsidR="00ED658A" w:rsidRPr="00ED658A" w:rsidRDefault="00ED658A" w:rsidP="00642847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 w:rsidRPr="00F9064E"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3A3D88">
              <w:rPr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vMerge/>
            <w:textDirection w:val="btLr"/>
          </w:tcPr>
          <w:p w:rsidR="004141A8" w:rsidRPr="002C28F6" w:rsidRDefault="004141A8" w:rsidP="005A0549">
            <w:pPr>
              <w:ind w:left="113" w:right="113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4141A8" w:rsidRDefault="004141A8" w:rsidP="005A0549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>A</w:t>
            </w:r>
          </w:p>
          <w:p w:rsidR="004141A8" w:rsidRPr="004F46EA" w:rsidRDefault="004141A8" w:rsidP="005A054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46EA">
              <w:rPr>
                <w:b/>
                <w:bCs/>
                <w:color w:val="000000"/>
                <w:sz w:val="20"/>
                <w:lang w:val="en-US"/>
              </w:rPr>
              <w:t>Mоя семья!</w:t>
            </w:r>
          </w:p>
          <w:p w:rsidR="003350F7" w:rsidRPr="003350F7" w:rsidRDefault="003350F7" w:rsidP="003350F7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350F7">
              <w:rPr>
                <w:b/>
                <w:bCs/>
                <w:color w:val="000000"/>
                <w:sz w:val="16"/>
                <w:szCs w:val="16"/>
              </w:rPr>
              <w:t xml:space="preserve">Введение НЛЕ. </w:t>
            </w:r>
            <w:r w:rsidR="005D7D8B">
              <w:rPr>
                <w:b/>
                <w:iCs/>
                <w:sz w:val="16"/>
                <w:szCs w:val="16"/>
              </w:rPr>
              <w:t>Диалогическая речь учащихся</w:t>
            </w:r>
          </w:p>
        </w:tc>
        <w:tc>
          <w:tcPr>
            <w:tcW w:w="1417" w:type="dxa"/>
          </w:tcPr>
          <w:p w:rsidR="004141A8" w:rsidRPr="003350F7" w:rsidRDefault="004141A8" w:rsidP="005A0549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520A6">
              <w:rPr>
                <w:bCs/>
                <w:color w:val="000000"/>
                <w:sz w:val="22"/>
                <w:szCs w:val="22"/>
              </w:rPr>
              <w:t xml:space="preserve">Упр.1 – 3  с.22 </w:t>
            </w:r>
            <w:r w:rsidR="00DD5BCC">
              <w:rPr>
                <w:bCs/>
                <w:color w:val="000000"/>
                <w:sz w:val="22"/>
                <w:szCs w:val="22"/>
              </w:rPr>
              <w:t>–</w:t>
            </w:r>
            <w:r w:rsidRPr="00E520A6">
              <w:rPr>
                <w:bCs/>
                <w:color w:val="000000"/>
                <w:sz w:val="22"/>
                <w:szCs w:val="22"/>
              </w:rPr>
              <w:t xml:space="preserve"> 23</w:t>
            </w:r>
          </w:p>
          <w:p w:rsidR="00D22CF4" w:rsidRDefault="00D22CF4" w:rsidP="00DD5BCC">
            <w:pPr>
              <w:ind w:left="-108" w:right="-250"/>
              <w:rPr>
                <w:color w:val="000000"/>
                <w:spacing w:val="-2"/>
                <w:sz w:val="14"/>
                <w:szCs w:val="14"/>
              </w:rPr>
            </w:pPr>
          </w:p>
          <w:p w:rsidR="00DD5BCC" w:rsidRPr="00F023DE" w:rsidRDefault="00DD5BCC" w:rsidP="00DD5BCC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DD5BCC" w:rsidRPr="003350F7" w:rsidRDefault="00DD5BCC" w:rsidP="005A0549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задани</w:t>
            </w:r>
            <w:r w:rsidRPr="00F023DE">
              <w:rPr>
                <w:color w:val="000000"/>
                <w:spacing w:val="1"/>
                <w:sz w:val="16"/>
                <w:szCs w:val="16"/>
              </w:rPr>
              <w:t>я</w:t>
            </w:r>
          </w:p>
        </w:tc>
        <w:tc>
          <w:tcPr>
            <w:tcW w:w="1276" w:type="dxa"/>
          </w:tcPr>
          <w:p w:rsidR="004141A8" w:rsidRPr="003B5E4A" w:rsidRDefault="004141A8" w:rsidP="00CD3DF9">
            <w:pPr>
              <w:ind w:right="-108" w:hanging="108"/>
              <w:jc w:val="center"/>
              <w:rPr>
                <w:bCs/>
                <w:color w:val="000000"/>
                <w:sz w:val="17"/>
                <w:szCs w:val="17"/>
              </w:rPr>
            </w:pPr>
            <w:r w:rsidRPr="001E2273">
              <w:rPr>
                <w:bCs/>
                <w:color w:val="000000"/>
                <w:sz w:val="17"/>
                <w:szCs w:val="17"/>
              </w:rPr>
              <w:t xml:space="preserve">Правила чтения гласной </w:t>
            </w:r>
            <w:r>
              <w:rPr>
                <w:bCs/>
                <w:color w:val="000000"/>
                <w:sz w:val="17"/>
                <w:szCs w:val="17"/>
              </w:rPr>
              <w:t xml:space="preserve">        </w:t>
            </w:r>
          </w:p>
          <w:p w:rsidR="00D76C2F" w:rsidRPr="003B5E4A" w:rsidRDefault="00D76C2F" w:rsidP="00CD3DF9">
            <w:pPr>
              <w:ind w:right="-108" w:hanging="108"/>
              <w:jc w:val="center"/>
              <w:rPr>
                <w:b/>
                <w:bCs/>
                <w:color w:val="000000"/>
                <w:sz w:val="20"/>
              </w:rPr>
            </w:pPr>
            <w:r w:rsidRPr="00D76C2F">
              <w:rPr>
                <w:b/>
                <w:bCs/>
                <w:color w:val="000000"/>
                <w:sz w:val="20"/>
                <w:lang w:val="en-US"/>
              </w:rPr>
              <w:t>Ee</w:t>
            </w:r>
          </w:p>
          <w:p w:rsidR="004141A8" w:rsidRPr="00647059" w:rsidRDefault="004141A8" w:rsidP="00CD3DF9">
            <w:pPr>
              <w:ind w:right="-108" w:hanging="108"/>
              <w:jc w:val="center"/>
              <w:rPr>
                <w:bCs/>
                <w:color w:val="000000"/>
                <w:sz w:val="16"/>
                <w:szCs w:val="16"/>
              </w:rPr>
            </w:pPr>
            <w:r w:rsidRPr="00647059">
              <w:rPr>
                <w:bCs/>
                <w:color w:val="000000"/>
                <w:sz w:val="16"/>
                <w:szCs w:val="16"/>
              </w:rPr>
              <w:t>в закрытом</w:t>
            </w:r>
            <w:r w:rsidR="00D76C2F" w:rsidRPr="003B5E4A"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647059">
              <w:rPr>
                <w:bCs/>
                <w:color w:val="000000"/>
                <w:sz w:val="16"/>
                <w:szCs w:val="16"/>
              </w:rPr>
              <w:t xml:space="preserve"> слоге</w:t>
            </w:r>
          </w:p>
          <w:p w:rsidR="004141A8" w:rsidRPr="00AA1496" w:rsidRDefault="004141A8" w:rsidP="00CD3DF9">
            <w:pPr>
              <w:rPr>
                <w:sz w:val="17"/>
                <w:szCs w:val="17"/>
              </w:rPr>
            </w:pPr>
          </w:p>
        </w:tc>
        <w:tc>
          <w:tcPr>
            <w:tcW w:w="2551" w:type="dxa"/>
          </w:tcPr>
          <w:p w:rsidR="004141A8" w:rsidRPr="003B5E4A" w:rsidRDefault="004141A8" w:rsidP="003B5E4A">
            <w:pPr>
              <w:ind w:right="-108" w:hanging="108"/>
              <w:jc w:val="center"/>
              <w:rPr>
                <w:bCs/>
                <w:color w:val="000000"/>
                <w:sz w:val="20"/>
                <w:lang w:val="en-US"/>
              </w:rPr>
            </w:pPr>
            <w:r w:rsidRPr="003B5E4A">
              <w:rPr>
                <w:bCs/>
                <w:color w:val="000000"/>
                <w:sz w:val="20"/>
                <w:lang w:val="en-US"/>
              </w:rPr>
              <w:t>Hello, Mummy!</w:t>
            </w:r>
            <w:r w:rsidR="003B5E4A" w:rsidRPr="00D6069F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Pr="003B5E4A">
              <w:rPr>
                <w:bCs/>
                <w:color w:val="000000"/>
                <w:sz w:val="20"/>
                <w:lang w:val="en-US"/>
              </w:rPr>
              <w:t>Hello, Daddy!</w:t>
            </w:r>
          </w:p>
          <w:p w:rsidR="00F3114C" w:rsidRPr="004141A8" w:rsidRDefault="00F3114C" w:rsidP="00F3114C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520A6">
              <w:rPr>
                <w:bCs/>
                <w:color w:val="000000"/>
                <w:sz w:val="22"/>
                <w:szCs w:val="22"/>
              </w:rPr>
              <w:t>Упр</w:t>
            </w:r>
            <w:r w:rsidRPr="00E520A6">
              <w:rPr>
                <w:bCs/>
                <w:color w:val="000000"/>
                <w:sz w:val="22"/>
                <w:szCs w:val="22"/>
                <w:lang w:val="en-US"/>
              </w:rPr>
              <w:t xml:space="preserve">. </w:t>
            </w:r>
            <w:r w:rsidRPr="004141A8">
              <w:rPr>
                <w:bCs/>
                <w:color w:val="000000"/>
                <w:sz w:val="22"/>
                <w:szCs w:val="22"/>
                <w:lang w:val="en-US"/>
              </w:rPr>
              <w:t xml:space="preserve">1 – 2 </w:t>
            </w:r>
            <w:r w:rsidRPr="00E520A6">
              <w:rPr>
                <w:bCs/>
                <w:color w:val="000000"/>
                <w:sz w:val="22"/>
                <w:szCs w:val="22"/>
              </w:rPr>
              <w:t>с</w:t>
            </w:r>
            <w:r w:rsidRPr="004141A8">
              <w:rPr>
                <w:bCs/>
                <w:color w:val="000000"/>
                <w:sz w:val="22"/>
                <w:szCs w:val="22"/>
                <w:lang w:val="en-US"/>
              </w:rPr>
              <w:t>.22</w:t>
            </w:r>
          </w:p>
          <w:p w:rsidR="004141A8" w:rsidRDefault="004141A8" w:rsidP="005A054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1A39BB">
              <w:rPr>
                <w:b/>
                <w:bCs/>
                <w:color w:val="000000"/>
                <w:sz w:val="20"/>
              </w:rPr>
              <w:t>Игра</w:t>
            </w:r>
            <w:r w:rsidRPr="00F3114C">
              <w:rPr>
                <w:b/>
                <w:bCs/>
                <w:color w:val="000000"/>
                <w:sz w:val="20"/>
              </w:rPr>
              <w:t xml:space="preserve"> «</w:t>
            </w:r>
            <w:r w:rsidRPr="001A39BB">
              <w:rPr>
                <w:b/>
                <w:bCs/>
                <w:color w:val="000000"/>
                <w:sz w:val="20"/>
                <w:lang w:val="en-US"/>
              </w:rPr>
              <w:t>Telepathy</w:t>
            </w:r>
            <w:r w:rsidRPr="00F3114C">
              <w:rPr>
                <w:b/>
                <w:bCs/>
                <w:color w:val="000000"/>
                <w:sz w:val="20"/>
              </w:rPr>
              <w:t>»</w:t>
            </w:r>
          </w:p>
          <w:p w:rsidR="006D4DF0" w:rsidRPr="006D4DF0" w:rsidRDefault="006D4DF0" w:rsidP="005A054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4DF0">
              <w:rPr>
                <w:sz w:val="16"/>
                <w:szCs w:val="16"/>
              </w:rPr>
              <w:t>тематические микродиалоги о семье</w:t>
            </w:r>
          </w:p>
        </w:tc>
        <w:tc>
          <w:tcPr>
            <w:tcW w:w="1276" w:type="dxa"/>
          </w:tcPr>
          <w:p w:rsidR="004141A8" w:rsidRPr="0009463B" w:rsidRDefault="004141A8" w:rsidP="005A0549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151C11">
              <w:rPr>
                <w:bCs/>
                <w:color w:val="000000"/>
                <w:sz w:val="22"/>
                <w:szCs w:val="22"/>
                <w:lang w:val="en-US"/>
              </w:rPr>
              <w:t>WB</w:t>
            </w:r>
            <w:r w:rsidRPr="0009463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09463B" w:rsidRPr="0009463B">
              <w:rPr>
                <w:bCs/>
                <w:color w:val="000000"/>
                <w:sz w:val="22"/>
                <w:szCs w:val="22"/>
              </w:rPr>
              <w:t xml:space="preserve">              </w:t>
            </w:r>
            <w:r w:rsidRPr="0009463B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51C11">
              <w:rPr>
                <w:bCs/>
                <w:color w:val="000000"/>
                <w:sz w:val="22"/>
                <w:szCs w:val="22"/>
              </w:rPr>
              <w:t xml:space="preserve"> Упр.1 с.12</w:t>
            </w:r>
          </w:p>
          <w:p w:rsidR="0009463B" w:rsidRPr="0009463B" w:rsidRDefault="0009463B" w:rsidP="0009463B">
            <w:pPr>
              <w:ind w:right="-108" w:hanging="108"/>
              <w:jc w:val="center"/>
              <w:rPr>
                <w:bCs/>
                <w:color w:val="000000"/>
                <w:sz w:val="16"/>
                <w:szCs w:val="16"/>
              </w:rPr>
            </w:pPr>
            <w:r w:rsidRPr="0009463B">
              <w:rPr>
                <w:bCs/>
                <w:color w:val="000000"/>
                <w:sz w:val="16"/>
                <w:szCs w:val="16"/>
              </w:rPr>
              <w:t>Письмо с опорой на картинки</w:t>
            </w:r>
          </w:p>
        </w:tc>
        <w:tc>
          <w:tcPr>
            <w:tcW w:w="1559" w:type="dxa"/>
          </w:tcPr>
          <w:p w:rsidR="004141A8" w:rsidRDefault="00FC1CFA" w:rsidP="005A0549">
            <w:pPr>
              <w:ind w:left="-108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>Ee</w:t>
            </w:r>
          </w:p>
          <w:p w:rsidR="00FC1CFA" w:rsidRDefault="00FC1CFA" w:rsidP="005A0549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 xml:space="preserve">[  </w:t>
            </w:r>
            <w:r w:rsidR="00FF136F">
              <w:rPr>
                <w:b/>
                <w:bCs/>
                <w:color w:val="000000"/>
                <w:szCs w:val="24"/>
                <w:lang w:val="en-US"/>
              </w:rPr>
              <w:t>e</w:t>
            </w:r>
            <w:r>
              <w:rPr>
                <w:b/>
                <w:bCs/>
                <w:color w:val="000000"/>
                <w:szCs w:val="24"/>
                <w:lang w:val="en-US"/>
              </w:rPr>
              <w:t xml:space="preserve"> ]</w:t>
            </w:r>
          </w:p>
          <w:p w:rsidR="00DE5B94" w:rsidRPr="00DE5B94" w:rsidRDefault="00DE5B94" w:rsidP="005A0549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 w:rsidRPr="00402D07">
              <w:rPr>
                <w:bCs/>
                <w:color w:val="000000"/>
                <w:sz w:val="16"/>
                <w:szCs w:val="16"/>
              </w:rPr>
              <w:t>Работа со звуками</w:t>
            </w:r>
          </w:p>
        </w:tc>
        <w:tc>
          <w:tcPr>
            <w:tcW w:w="3402" w:type="dxa"/>
          </w:tcPr>
          <w:p w:rsidR="004141A8" w:rsidRPr="006D2BDC" w:rsidRDefault="004141A8" w:rsidP="005A0549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 xml:space="preserve">– Mummy, Daddy,  </w:t>
            </w:r>
          </w:p>
          <w:p w:rsidR="004141A8" w:rsidRPr="006D2BDC" w:rsidRDefault="004141A8" w:rsidP="005A0549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>Grandma, Grandpa, brother.</w:t>
            </w:r>
          </w:p>
          <w:p w:rsidR="004141A8" w:rsidRPr="006D2BDC" w:rsidRDefault="004141A8" w:rsidP="005A0549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AE345D">
              <w:rPr>
                <w:bCs/>
                <w:color w:val="000000"/>
                <w:sz w:val="20"/>
                <w:lang w:val="en-US"/>
              </w:rPr>
              <w:t>family, now, OK.</w:t>
            </w:r>
            <w:r w:rsidRPr="00AE345D">
              <w:rPr>
                <w:b/>
                <w:bCs/>
                <w:color w:val="000000"/>
                <w:sz w:val="20"/>
                <w:lang w:val="en-US"/>
              </w:rPr>
              <w:t xml:space="preserve"> </w:t>
            </w:r>
            <w:r w:rsidRPr="00AE345D">
              <w:rPr>
                <w:bCs/>
                <w:color w:val="000000"/>
                <w:sz w:val="20"/>
                <w:lang w:val="en-US"/>
              </w:rPr>
              <w:t>Look.</w:t>
            </w:r>
          </w:p>
        </w:tc>
        <w:tc>
          <w:tcPr>
            <w:tcW w:w="851" w:type="dxa"/>
          </w:tcPr>
          <w:p w:rsidR="004141A8" w:rsidRPr="00B608E6" w:rsidRDefault="004141A8" w:rsidP="00220851">
            <w:pPr>
              <w:ind w:right="-108"/>
              <w:jc w:val="both"/>
              <w:rPr>
                <w:bCs/>
                <w:color w:val="000000"/>
                <w:sz w:val="20"/>
              </w:rPr>
            </w:pPr>
            <w:r w:rsidRPr="00B608E6">
              <w:rPr>
                <w:bCs/>
                <w:color w:val="000000"/>
                <w:sz w:val="20"/>
                <w:lang w:val="en-US"/>
              </w:rPr>
              <w:t>WB</w:t>
            </w:r>
            <w:r w:rsidR="0082510B">
              <w:rPr>
                <w:bCs/>
                <w:color w:val="000000"/>
                <w:sz w:val="20"/>
              </w:rPr>
              <w:t xml:space="preserve"> 1</w:t>
            </w:r>
            <w:r w:rsidRPr="00B608E6">
              <w:rPr>
                <w:bCs/>
                <w:color w:val="000000"/>
                <w:sz w:val="20"/>
              </w:rPr>
              <w:t>,2 с.12</w:t>
            </w:r>
          </w:p>
        </w:tc>
        <w:tc>
          <w:tcPr>
            <w:tcW w:w="992" w:type="dxa"/>
          </w:tcPr>
          <w:p w:rsidR="004141A8" w:rsidRPr="00740CBE" w:rsidRDefault="004141A8" w:rsidP="00F016DF">
            <w:pPr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0CBE">
              <w:rPr>
                <w:b/>
                <w:bCs/>
                <w:color w:val="000000"/>
                <w:sz w:val="18"/>
                <w:szCs w:val="18"/>
              </w:rPr>
              <w:t>Тради ционные блюда</w:t>
            </w:r>
          </w:p>
        </w:tc>
        <w:tc>
          <w:tcPr>
            <w:tcW w:w="709" w:type="dxa"/>
          </w:tcPr>
          <w:p w:rsidR="004141A8" w:rsidRPr="004876AE" w:rsidRDefault="004141A8" w:rsidP="00220851">
            <w:pPr>
              <w:ind w:right="-108"/>
              <w:jc w:val="both"/>
              <w:rPr>
                <w:bCs/>
                <w:color w:val="000000"/>
                <w:sz w:val="20"/>
              </w:rPr>
            </w:pPr>
          </w:p>
        </w:tc>
      </w:tr>
      <w:tr w:rsidR="004141A8" w:rsidRPr="00973284">
        <w:tblPrEx>
          <w:tblCellMar>
            <w:top w:w="0" w:type="dxa"/>
            <w:bottom w:w="0" w:type="dxa"/>
          </w:tblCellMar>
        </w:tblPrEx>
        <w:trPr>
          <w:cantSplit/>
          <w:trHeight w:val="606"/>
        </w:trPr>
        <w:tc>
          <w:tcPr>
            <w:tcW w:w="426" w:type="dxa"/>
          </w:tcPr>
          <w:p w:rsidR="004141A8" w:rsidRPr="00E279D1" w:rsidRDefault="004141A8" w:rsidP="00642847">
            <w:pPr>
              <w:ind w:left="-108" w:right="-108"/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 w:rsidRPr="00E279D1">
              <w:rPr>
                <w:b/>
                <w:bCs/>
                <w:color w:val="000000"/>
                <w:sz w:val="20"/>
                <w:lang w:val="en-US"/>
              </w:rPr>
              <w:t>11</w:t>
            </w:r>
          </w:p>
          <w:p w:rsidR="004141A8" w:rsidRDefault="004141A8" w:rsidP="00642847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</w:p>
          <w:p w:rsidR="00110AC7" w:rsidRPr="00110AC7" w:rsidRDefault="00110AC7" w:rsidP="00642847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 w:rsidRPr="00F9064E"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8E1848">
              <w:rPr>
                <w:b/>
                <w:bCs/>
                <w:color w:val="000000"/>
                <w:sz w:val="16"/>
                <w:szCs w:val="16"/>
                <w:lang w:val="en-US"/>
              </w:rPr>
              <w:t>7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vMerge/>
            <w:textDirection w:val="btLr"/>
          </w:tcPr>
          <w:p w:rsidR="004141A8" w:rsidRPr="005905A8" w:rsidRDefault="004141A8" w:rsidP="005A0549">
            <w:pPr>
              <w:ind w:left="113" w:right="113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4141A8" w:rsidRDefault="004141A8" w:rsidP="005A0549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>B</w:t>
            </w:r>
          </w:p>
          <w:p w:rsidR="004141A8" w:rsidRDefault="004141A8" w:rsidP="005A0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46EA">
              <w:rPr>
                <w:b/>
                <w:bCs/>
                <w:color w:val="000000"/>
                <w:sz w:val="20"/>
              </w:rPr>
              <w:t>Моя семья</w:t>
            </w:r>
            <w:r w:rsidRPr="00444F4D">
              <w:rPr>
                <w:b/>
                <w:bCs/>
                <w:color w:val="000000"/>
                <w:sz w:val="22"/>
                <w:szCs w:val="22"/>
              </w:rPr>
              <w:t>!</w:t>
            </w:r>
          </w:p>
          <w:p w:rsidR="002B05D8" w:rsidRPr="00444F4D" w:rsidRDefault="00591A53" w:rsidP="005A0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0A1">
              <w:rPr>
                <w:b/>
                <w:color w:val="000000"/>
                <w:sz w:val="14"/>
                <w:szCs w:val="14"/>
              </w:rPr>
              <w:t>Активизация   реч</w:t>
            </w:r>
            <w:r w:rsidRPr="00E970A1">
              <w:rPr>
                <w:b/>
                <w:color w:val="000000"/>
                <w:sz w:val="14"/>
                <w:szCs w:val="14"/>
              </w:rPr>
              <w:t>е</w:t>
            </w:r>
            <w:r w:rsidRPr="00E970A1">
              <w:rPr>
                <w:b/>
                <w:color w:val="000000"/>
                <w:sz w:val="14"/>
                <w:szCs w:val="14"/>
              </w:rPr>
              <w:t>вой деятельности   по теме «</w:t>
            </w:r>
            <w:r w:rsidR="00784869">
              <w:rPr>
                <w:b/>
                <w:color w:val="000000"/>
                <w:sz w:val="14"/>
                <w:szCs w:val="14"/>
              </w:rPr>
              <w:t>Семья</w:t>
            </w:r>
            <w:r w:rsidRPr="00E970A1">
              <w:rPr>
                <w:color w:val="000000"/>
                <w:sz w:val="14"/>
                <w:szCs w:val="14"/>
              </w:rPr>
              <w:t>»</w:t>
            </w:r>
          </w:p>
        </w:tc>
        <w:tc>
          <w:tcPr>
            <w:tcW w:w="1417" w:type="dxa"/>
          </w:tcPr>
          <w:p w:rsidR="004141A8" w:rsidRPr="005D4316" w:rsidRDefault="004141A8" w:rsidP="005A0549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520A6">
              <w:rPr>
                <w:bCs/>
                <w:color w:val="000000"/>
                <w:sz w:val="22"/>
                <w:szCs w:val="22"/>
              </w:rPr>
              <w:t xml:space="preserve">Упр.1 – 3 </w:t>
            </w:r>
            <w:r w:rsidRPr="005D4316">
              <w:rPr>
                <w:bCs/>
                <w:color w:val="000000"/>
                <w:sz w:val="22"/>
                <w:szCs w:val="22"/>
              </w:rPr>
              <w:t xml:space="preserve">      </w:t>
            </w:r>
            <w:r w:rsidRPr="00E520A6">
              <w:rPr>
                <w:bCs/>
                <w:color w:val="000000"/>
                <w:sz w:val="22"/>
                <w:szCs w:val="22"/>
              </w:rPr>
              <w:t xml:space="preserve">с.24 </w:t>
            </w:r>
            <w:r w:rsidR="00DD5BCC">
              <w:rPr>
                <w:bCs/>
                <w:color w:val="000000"/>
                <w:sz w:val="22"/>
                <w:szCs w:val="22"/>
              </w:rPr>
              <w:t>–</w:t>
            </w:r>
            <w:r w:rsidRPr="00E520A6">
              <w:rPr>
                <w:bCs/>
                <w:color w:val="000000"/>
                <w:sz w:val="22"/>
                <w:szCs w:val="22"/>
              </w:rPr>
              <w:t xml:space="preserve"> 25</w:t>
            </w:r>
          </w:p>
          <w:p w:rsidR="00502D76" w:rsidRDefault="00502D76" w:rsidP="00DD5BCC">
            <w:pPr>
              <w:ind w:left="-108" w:right="-250"/>
              <w:rPr>
                <w:color w:val="000000"/>
                <w:spacing w:val="-2"/>
                <w:sz w:val="14"/>
                <w:szCs w:val="14"/>
              </w:rPr>
            </w:pPr>
          </w:p>
          <w:p w:rsidR="00DD5BCC" w:rsidRPr="00F023DE" w:rsidRDefault="00DD5BCC" w:rsidP="00DD5BCC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DD5BCC" w:rsidRPr="005D4316" w:rsidRDefault="00DD5BCC" w:rsidP="005A0549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</w:t>
            </w:r>
            <w:r w:rsidR="00A13E52">
              <w:rPr>
                <w:color w:val="000000"/>
                <w:sz w:val="16"/>
                <w:szCs w:val="16"/>
              </w:rPr>
              <w:t>песенки</w:t>
            </w:r>
          </w:p>
        </w:tc>
        <w:tc>
          <w:tcPr>
            <w:tcW w:w="1276" w:type="dxa"/>
          </w:tcPr>
          <w:p w:rsidR="004141A8" w:rsidRPr="00D76C2F" w:rsidRDefault="004141A8" w:rsidP="00CD3DF9">
            <w:pPr>
              <w:ind w:right="-108" w:hanging="108"/>
              <w:jc w:val="center"/>
              <w:rPr>
                <w:bCs/>
                <w:color w:val="000000"/>
                <w:sz w:val="17"/>
                <w:szCs w:val="17"/>
              </w:rPr>
            </w:pPr>
            <w:r w:rsidRPr="001E2273">
              <w:rPr>
                <w:bCs/>
                <w:color w:val="000000"/>
                <w:sz w:val="17"/>
                <w:szCs w:val="17"/>
              </w:rPr>
              <w:t xml:space="preserve">Правила чтения гласной </w:t>
            </w:r>
            <w:r>
              <w:rPr>
                <w:bCs/>
                <w:color w:val="000000"/>
                <w:sz w:val="17"/>
                <w:szCs w:val="17"/>
              </w:rPr>
              <w:t xml:space="preserve">        </w:t>
            </w:r>
            <w:r w:rsidR="00D76C2F" w:rsidRPr="00D76C2F">
              <w:rPr>
                <w:bCs/>
                <w:color w:val="000000"/>
                <w:sz w:val="17"/>
                <w:szCs w:val="17"/>
              </w:rPr>
              <w:t xml:space="preserve"> </w:t>
            </w:r>
            <w:r w:rsidR="00D76C2F" w:rsidRPr="00D76C2F">
              <w:rPr>
                <w:b/>
                <w:bCs/>
                <w:color w:val="000000"/>
                <w:sz w:val="20"/>
                <w:lang w:val="en-US"/>
              </w:rPr>
              <w:t>Ee</w:t>
            </w:r>
          </w:p>
          <w:p w:rsidR="004141A8" w:rsidRPr="00647059" w:rsidRDefault="004141A8" w:rsidP="00CD3DF9">
            <w:pPr>
              <w:ind w:right="-108" w:hanging="108"/>
              <w:jc w:val="center"/>
              <w:rPr>
                <w:bCs/>
                <w:color w:val="000000"/>
                <w:sz w:val="16"/>
                <w:szCs w:val="16"/>
              </w:rPr>
            </w:pPr>
            <w:r w:rsidRPr="00647059">
              <w:rPr>
                <w:bCs/>
                <w:color w:val="000000"/>
                <w:sz w:val="16"/>
                <w:szCs w:val="16"/>
              </w:rPr>
              <w:t xml:space="preserve">в </w:t>
            </w:r>
            <w:r w:rsidR="00D76C2F" w:rsidRPr="00E81430">
              <w:rPr>
                <w:bCs/>
                <w:color w:val="000000"/>
                <w:sz w:val="16"/>
                <w:szCs w:val="16"/>
              </w:rPr>
              <w:t>отк</w:t>
            </w:r>
            <w:r w:rsidRPr="00647059">
              <w:rPr>
                <w:bCs/>
                <w:color w:val="000000"/>
                <w:sz w:val="16"/>
                <w:szCs w:val="16"/>
              </w:rPr>
              <w:t xml:space="preserve">рытом </w:t>
            </w:r>
            <w:r w:rsidR="00D76C2F" w:rsidRPr="00647059"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647059">
              <w:rPr>
                <w:bCs/>
                <w:color w:val="000000"/>
                <w:sz w:val="16"/>
                <w:szCs w:val="16"/>
              </w:rPr>
              <w:t>слоге</w:t>
            </w:r>
          </w:p>
          <w:p w:rsidR="004141A8" w:rsidRPr="00AA1496" w:rsidRDefault="004141A8" w:rsidP="00CD3DF9">
            <w:pPr>
              <w:rPr>
                <w:sz w:val="17"/>
                <w:szCs w:val="17"/>
              </w:rPr>
            </w:pPr>
          </w:p>
        </w:tc>
        <w:tc>
          <w:tcPr>
            <w:tcW w:w="2551" w:type="dxa"/>
          </w:tcPr>
          <w:p w:rsidR="004141A8" w:rsidRPr="00F3114C" w:rsidRDefault="00E81430" w:rsidP="00E81430">
            <w:pPr>
              <w:numPr>
                <w:ilvl w:val="0"/>
                <w:numId w:val="36"/>
              </w:numPr>
              <w:tabs>
                <w:tab w:val="clear" w:pos="720"/>
                <w:tab w:val="num" w:pos="-108"/>
              </w:tabs>
              <w:ind w:left="-108" w:hanging="82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81430">
              <w:rPr>
                <w:bCs/>
                <w:color w:val="000000"/>
                <w:sz w:val="22"/>
                <w:szCs w:val="22"/>
                <w:lang w:val="en-US"/>
              </w:rPr>
              <w:t>-</w:t>
            </w:r>
            <w:r w:rsidR="004141A8" w:rsidRPr="00E520A6">
              <w:rPr>
                <w:bCs/>
                <w:color w:val="000000"/>
                <w:sz w:val="22"/>
                <w:szCs w:val="22"/>
                <w:lang w:val="en-US"/>
              </w:rPr>
              <w:t>What colour is it?</w:t>
            </w:r>
            <w:r w:rsidRPr="00E81430">
              <w:rPr>
                <w:bCs/>
                <w:color w:val="000000"/>
                <w:sz w:val="22"/>
                <w:szCs w:val="22"/>
                <w:lang w:val="en-US"/>
              </w:rPr>
              <w:t xml:space="preserve">   </w:t>
            </w:r>
            <w:r w:rsidR="004141A8" w:rsidRPr="00E520A6">
              <w:rPr>
                <w:bCs/>
                <w:color w:val="000000"/>
                <w:sz w:val="22"/>
                <w:szCs w:val="22"/>
                <w:lang w:val="en-US"/>
              </w:rPr>
              <w:t>It is…</w:t>
            </w:r>
          </w:p>
          <w:p w:rsidR="00F3114C" w:rsidRDefault="00F3114C" w:rsidP="00F3114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520A6">
              <w:rPr>
                <w:bCs/>
                <w:color w:val="000000"/>
                <w:sz w:val="22"/>
                <w:szCs w:val="22"/>
              </w:rPr>
              <w:t>Упр.1 с.24</w:t>
            </w:r>
            <w:r w:rsidRPr="00E520A6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FC6205" w:rsidRPr="00FC6205" w:rsidRDefault="00FC6205" w:rsidP="00F3114C">
            <w:pPr>
              <w:jc w:val="center"/>
              <w:rPr>
                <w:bCs/>
                <w:color w:val="000000"/>
                <w:sz w:val="6"/>
                <w:szCs w:val="6"/>
              </w:rPr>
            </w:pPr>
          </w:p>
          <w:p w:rsidR="00FC6205" w:rsidRPr="00FC6205" w:rsidRDefault="00FC6205" w:rsidP="00F311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C6205">
              <w:rPr>
                <w:bCs/>
                <w:color w:val="000000"/>
                <w:sz w:val="16"/>
                <w:szCs w:val="16"/>
              </w:rPr>
              <w:t>Диалог   «Учитель-ученик»</w:t>
            </w:r>
          </w:p>
          <w:p w:rsidR="00F3114C" w:rsidRPr="00E81430" w:rsidRDefault="00B95673" w:rsidP="00E81430">
            <w:pPr>
              <w:numPr>
                <w:ilvl w:val="0"/>
                <w:numId w:val="36"/>
              </w:numPr>
              <w:tabs>
                <w:tab w:val="clear" w:pos="720"/>
                <w:tab w:val="num" w:pos="-108"/>
              </w:tabs>
              <w:ind w:left="-108" w:hanging="828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276" w:type="dxa"/>
          </w:tcPr>
          <w:p w:rsidR="004141A8" w:rsidRPr="00E81430" w:rsidRDefault="004141A8" w:rsidP="005A0549">
            <w:pPr>
              <w:ind w:right="-10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151C11">
              <w:rPr>
                <w:bCs/>
                <w:color w:val="000000"/>
                <w:sz w:val="22"/>
                <w:szCs w:val="22"/>
              </w:rPr>
              <w:t>Упр</w:t>
            </w:r>
            <w:r w:rsidRPr="00151C11">
              <w:rPr>
                <w:bCs/>
                <w:color w:val="000000"/>
                <w:sz w:val="22"/>
                <w:szCs w:val="22"/>
                <w:lang w:val="en-US"/>
              </w:rPr>
              <w:t xml:space="preserve">. 2 </w:t>
            </w:r>
            <w:r w:rsidRPr="00151C11">
              <w:rPr>
                <w:bCs/>
                <w:color w:val="000000"/>
                <w:sz w:val="22"/>
                <w:szCs w:val="22"/>
              </w:rPr>
              <w:t>с</w:t>
            </w:r>
            <w:r w:rsidRPr="00151C11">
              <w:rPr>
                <w:bCs/>
                <w:color w:val="000000"/>
                <w:sz w:val="22"/>
                <w:szCs w:val="22"/>
                <w:lang w:val="en-US"/>
              </w:rPr>
              <w:t xml:space="preserve">. </w:t>
            </w:r>
            <w:r w:rsidRPr="00E81430">
              <w:rPr>
                <w:bCs/>
                <w:color w:val="000000"/>
                <w:sz w:val="22"/>
                <w:szCs w:val="22"/>
                <w:lang w:val="en-US"/>
              </w:rPr>
              <w:t>24</w:t>
            </w:r>
          </w:p>
          <w:p w:rsidR="00B95673" w:rsidRPr="00B95673" w:rsidRDefault="00B95673" w:rsidP="005A0549">
            <w:pPr>
              <w:ind w:right="-108"/>
              <w:jc w:val="center"/>
              <w:rPr>
                <w:bCs/>
                <w:color w:val="000000"/>
                <w:sz w:val="8"/>
                <w:szCs w:val="8"/>
              </w:rPr>
            </w:pPr>
          </w:p>
          <w:p w:rsidR="00B95673" w:rsidRDefault="00B95673" w:rsidP="005A0549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C7683D" w:rsidRPr="00E81430" w:rsidRDefault="00CD1015" w:rsidP="005A0549">
            <w:pPr>
              <w:ind w:right="-108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Cs/>
                <w:color w:val="000000"/>
                <w:sz w:val="16"/>
                <w:szCs w:val="16"/>
              </w:rPr>
              <w:t>Индивидуальная</w:t>
            </w:r>
            <w:r w:rsidR="00C7683D" w:rsidRPr="00E81430">
              <w:rPr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C7683D" w:rsidRPr="00C7683D">
              <w:rPr>
                <w:bCs/>
                <w:color w:val="000000"/>
                <w:sz w:val="16"/>
                <w:szCs w:val="16"/>
              </w:rPr>
              <w:t>работа</w:t>
            </w:r>
            <w:r w:rsidR="00C7683D" w:rsidRPr="00E81430">
              <w:rPr>
                <w:bCs/>
                <w:color w:val="000000"/>
                <w:sz w:val="16"/>
                <w:szCs w:val="16"/>
                <w:lang w:val="en-US"/>
              </w:rPr>
              <w:t xml:space="preserve"> «</w:t>
            </w:r>
            <w:r w:rsidR="00C7683D" w:rsidRPr="00C7683D">
              <w:rPr>
                <w:bCs/>
                <w:color w:val="000000"/>
                <w:sz w:val="16"/>
                <w:szCs w:val="16"/>
              </w:rPr>
              <w:t>Раскрась</w:t>
            </w:r>
            <w:r w:rsidR="00C7683D" w:rsidRPr="00E81430">
              <w:rPr>
                <w:bCs/>
                <w:color w:val="000000"/>
                <w:sz w:val="16"/>
                <w:szCs w:val="16"/>
                <w:lang w:val="en-US"/>
              </w:rPr>
              <w:t>»</w:t>
            </w:r>
          </w:p>
          <w:p w:rsidR="00EE7592" w:rsidRPr="00E81430" w:rsidRDefault="00EE7592" w:rsidP="005A0549">
            <w:pPr>
              <w:ind w:right="-10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</w:tcPr>
          <w:p w:rsidR="004141A8" w:rsidRPr="00E81430" w:rsidRDefault="00FC1CFA" w:rsidP="005A0549">
            <w:pPr>
              <w:ind w:left="-108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>Ee</w:t>
            </w:r>
          </w:p>
          <w:p w:rsidR="00FC1CFA" w:rsidRPr="00E81430" w:rsidRDefault="00FC1CFA" w:rsidP="005A0549">
            <w:pPr>
              <w:ind w:left="-108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 w:rsidRPr="00E81430">
              <w:rPr>
                <w:b/>
                <w:bCs/>
                <w:color w:val="000000"/>
                <w:szCs w:val="24"/>
                <w:lang w:val="en-US"/>
              </w:rPr>
              <w:t xml:space="preserve">[ </w:t>
            </w:r>
            <w:r w:rsidR="00FF136F">
              <w:rPr>
                <w:b/>
                <w:bCs/>
                <w:color w:val="000000"/>
                <w:szCs w:val="24"/>
                <w:lang w:val="en-US"/>
              </w:rPr>
              <w:t>i:</w:t>
            </w:r>
            <w:r w:rsidRPr="00E81430">
              <w:rPr>
                <w:b/>
                <w:bCs/>
                <w:color w:val="000000"/>
                <w:szCs w:val="24"/>
                <w:lang w:val="en-US"/>
              </w:rPr>
              <w:t xml:space="preserve"> ]  </w:t>
            </w:r>
          </w:p>
          <w:p w:rsidR="00DE5B94" w:rsidRPr="00E81430" w:rsidRDefault="00DE5B94" w:rsidP="005A0549">
            <w:pPr>
              <w:ind w:left="-108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 w:rsidRPr="00402D07">
              <w:rPr>
                <w:bCs/>
                <w:color w:val="000000"/>
                <w:sz w:val="16"/>
                <w:szCs w:val="16"/>
              </w:rPr>
              <w:t>Работа</w:t>
            </w:r>
            <w:r w:rsidRPr="00E81430">
              <w:rPr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402D07">
              <w:rPr>
                <w:bCs/>
                <w:color w:val="000000"/>
                <w:sz w:val="16"/>
                <w:szCs w:val="16"/>
              </w:rPr>
              <w:t>со</w:t>
            </w:r>
            <w:r w:rsidRPr="00E81430">
              <w:rPr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402D07">
              <w:rPr>
                <w:bCs/>
                <w:color w:val="000000"/>
                <w:sz w:val="16"/>
                <w:szCs w:val="16"/>
              </w:rPr>
              <w:t>звуками</w:t>
            </w:r>
          </w:p>
        </w:tc>
        <w:tc>
          <w:tcPr>
            <w:tcW w:w="3402" w:type="dxa"/>
          </w:tcPr>
          <w:p w:rsidR="004141A8" w:rsidRPr="00E81430" w:rsidRDefault="004141A8" w:rsidP="0092744B">
            <w:pPr>
              <w:ind w:left="-108" w:right="-250"/>
              <w:rPr>
                <w:bCs/>
                <w:color w:val="000000"/>
                <w:sz w:val="20"/>
                <w:lang w:val="en-US"/>
              </w:rPr>
            </w:pPr>
            <w:r w:rsidRPr="00E81430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E81430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</w:t>
            </w:r>
            <w:r w:rsidRPr="0092744B">
              <w:rPr>
                <w:bCs/>
                <w:color w:val="000000"/>
                <w:sz w:val="20"/>
                <w:lang w:val="en-US"/>
              </w:rPr>
              <w:t>colour</w:t>
            </w:r>
            <w:r w:rsidRPr="00E81430">
              <w:rPr>
                <w:bCs/>
                <w:color w:val="000000"/>
                <w:sz w:val="20"/>
                <w:lang w:val="en-US"/>
              </w:rPr>
              <w:t>,</w:t>
            </w:r>
            <w:r w:rsidRPr="00E81430">
              <w:rPr>
                <w:b/>
                <w:bCs/>
                <w:color w:val="000000"/>
                <w:sz w:val="20"/>
                <w:lang w:val="en-US"/>
              </w:rPr>
              <w:t xml:space="preserve"> </w:t>
            </w:r>
            <w:r w:rsidRPr="0092744B">
              <w:rPr>
                <w:bCs/>
                <w:color w:val="000000"/>
                <w:sz w:val="20"/>
                <w:lang w:val="en-US"/>
              </w:rPr>
              <w:t>red</w:t>
            </w:r>
            <w:r w:rsidRPr="00E81430">
              <w:rPr>
                <w:bCs/>
                <w:color w:val="000000"/>
                <w:sz w:val="20"/>
                <w:lang w:val="en-US"/>
              </w:rPr>
              <w:t xml:space="preserve">, </w:t>
            </w:r>
            <w:r w:rsidRPr="0092744B">
              <w:rPr>
                <w:bCs/>
                <w:color w:val="000000"/>
                <w:sz w:val="20"/>
                <w:lang w:val="en-US"/>
              </w:rPr>
              <w:t>yellow</w:t>
            </w:r>
            <w:r w:rsidRPr="00E81430">
              <w:rPr>
                <w:bCs/>
                <w:color w:val="000000"/>
                <w:sz w:val="20"/>
                <w:lang w:val="en-US"/>
              </w:rPr>
              <w:t xml:space="preserve">, </w:t>
            </w:r>
            <w:r w:rsidRPr="0092744B">
              <w:rPr>
                <w:bCs/>
                <w:color w:val="000000"/>
                <w:sz w:val="20"/>
                <w:lang w:val="en-US"/>
              </w:rPr>
              <w:t>green</w:t>
            </w:r>
            <w:r w:rsidRPr="00E81430">
              <w:rPr>
                <w:bCs/>
                <w:color w:val="000000"/>
                <w:sz w:val="20"/>
                <w:lang w:val="en-US"/>
              </w:rPr>
              <w:t>….</w:t>
            </w:r>
          </w:p>
          <w:p w:rsidR="004141A8" w:rsidRPr="00C7683D" w:rsidRDefault="004141A8" w:rsidP="005A0549">
            <w:pPr>
              <w:ind w:left="-108" w:right="-108"/>
              <w:rPr>
                <w:bCs/>
                <w:color w:val="000000"/>
                <w:sz w:val="22"/>
                <w:szCs w:val="22"/>
              </w:rPr>
            </w:pPr>
            <w:r w:rsidRPr="00E81430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E81430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C7683D">
              <w:rPr>
                <w:b/>
                <w:bCs/>
                <w:color w:val="000000"/>
                <w:sz w:val="22"/>
                <w:szCs w:val="22"/>
              </w:rPr>
              <w:t xml:space="preserve">–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>Meet</w:t>
            </w:r>
            <w:r w:rsidRPr="00C7683D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>my</w:t>
            </w:r>
            <w:r w:rsidRPr="00C7683D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>family</w:t>
            </w:r>
            <w:r w:rsidRPr="00C7683D">
              <w:rPr>
                <w:bCs/>
                <w:color w:val="000000"/>
                <w:sz w:val="22"/>
                <w:szCs w:val="22"/>
              </w:rPr>
              <w:t xml:space="preserve">.  </w:t>
            </w:r>
          </w:p>
          <w:p w:rsidR="004141A8" w:rsidRPr="007C08D8" w:rsidRDefault="004141A8" w:rsidP="007B2D0E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C7683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>Grandma</w:t>
            </w:r>
            <w:r w:rsidRPr="00C7683D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>and</w:t>
            </w:r>
            <w:r w:rsidRPr="00C7683D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>Grandpa</w:t>
            </w:r>
            <w:r w:rsidRPr="00C7683D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>are</w:t>
            </w:r>
            <w:r w:rsidRPr="00C7683D">
              <w:rPr>
                <w:bCs/>
                <w:color w:val="000000"/>
                <w:sz w:val="22"/>
                <w:szCs w:val="22"/>
              </w:rPr>
              <w:t xml:space="preserve"> 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 xml:space="preserve">coming </w:t>
            </w:r>
            <w:r w:rsidRPr="007C08D8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4141A8" w:rsidRPr="00847ADD" w:rsidRDefault="004141A8" w:rsidP="007B2D0E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C08D8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 xml:space="preserve">for tea. What  colour is it? Show me </w:t>
            </w:r>
            <w:r w:rsidRPr="00847ADD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4141A8" w:rsidRDefault="004141A8" w:rsidP="005A0549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47ADD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>(red)…What`s  this?</w:t>
            </w: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9E0D87" w:rsidRPr="009E0D87" w:rsidRDefault="009E0D87" w:rsidP="005A0549">
            <w:pPr>
              <w:ind w:left="-108" w:right="-108"/>
              <w:rPr>
                <w:b/>
                <w:bCs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851" w:type="dxa"/>
          </w:tcPr>
          <w:p w:rsidR="004141A8" w:rsidRPr="00B608E6" w:rsidRDefault="004141A8" w:rsidP="005A0549">
            <w:pPr>
              <w:jc w:val="center"/>
              <w:rPr>
                <w:bCs/>
                <w:color w:val="000000"/>
                <w:sz w:val="20"/>
                <w:lang w:val="en-US"/>
              </w:rPr>
            </w:pPr>
            <w:r w:rsidRPr="00B608E6">
              <w:rPr>
                <w:bCs/>
                <w:color w:val="000000"/>
                <w:sz w:val="20"/>
                <w:lang w:val="en-US"/>
              </w:rPr>
              <w:t xml:space="preserve">WB </w:t>
            </w:r>
            <w:r w:rsidRPr="00B608E6">
              <w:rPr>
                <w:bCs/>
                <w:color w:val="000000"/>
                <w:sz w:val="20"/>
              </w:rPr>
              <w:t>4 с.13</w:t>
            </w:r>
          </w:p>
        </w:tc>
        <w:tc>
          <w:tcPr>
            <w:tcW w:w="992" w:type="dxa"/>
          </w:tcPr>
          <w:p w:rsidR="004141A8" w:rsidRPr="00740CBE" w:rsidRDefault="004141A8" w:rsidP="005A0549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4141A8" w:rsidRPr="009C2C03" w:rsidRDefault="004141A8" w:rsidP="009C2C03">
            <w:pPr>
              <w:ind w:left="-108" w:right="-108"/>
              <w:rPr>
                <w:bCs/>
                <w:color w:val="000000"/>
                <w:sz w:val="14"/>
                <w:szCs w:val="14"/>
              </w:rPr>
            </w:pPr>
            <w:r w:rsidRPr="009C2C03">
              <w:rPr>
                <w:bCs/>
                <w:color w:val="000000"/>
                <w:sz w:val="14"/>
                <w:szCs w:val="14"/>
              </w:rPr>
              <w:t>Рассказ «моя семья»</w:t>
            </w:r>
          </w:p>
        </w:tc>
      </w:tr>
      <w:tr w:rsidR="004141A8" w:rsidRPr="005A0549">
        <w:tblPrEx>
          <w:tblCellMar>
            <w:top w:w="0" w:type="dxa"/>
            <w:bottom w:w="0" w:type="dxa"/>
          </w:tblCellMar>
        </w:tblPrEx>
        <w:trPr>
          <w:cantSplit/>
          <w:trHeight w:val="973"/>
        </w:trPr>
        <w:tc>
          <w:tcPr>
            <w:tcW w:w="426" w:type="dxa"/>
          </w:tcPr>
          <w:p w:rsidR="004141A8" w:rsidRPr="00E279D1" w:rsidRDefault="004141A8" w:rsidP="00642847">
            <w:pPr>
              <w:ind w:left="-108" w:right="-108"/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 w:rsidRPr="00E279D1">
              <w:rPr>
                <w:b/>
                <w:bCs/>
                <w:color w:val="000000"/>
                <w:sz w:val="20"/>
                <w:lang w:val="en-US"/>
              </w:rPr>
              <w:t>12</w:t>
            </w:r>
          </w:p>
          <w:p w:rsidR="004141A8" w:rsidRDefault="004141A8" w:rsidP="00642847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</w:p>
          <w:p w:rsidR="00FD06D7" w:rsidRPr="00FD06D7" w:rsidRDefault="008E1848" w:rsidP="00642847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09</w:t>
            </w:r>
            <w:r w:rsidR="00FD06D7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FD06D7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vMerge w:val="restart"/>
            <w:textDirection w:val="btLr"/>
          </w:tcPr>
          <w:p w:rsidR="004141A8" w:rsidRPr="00CF75FE" w:rsidRDefault="004141A8" w:rsidP="005A0549">
            <w:pPr>
              <w:ind w:left="113" w:right="113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МОДУЛЬ</w:t>
            </w:r>
            <w:r w:rsidRPr="00FD06D7">
              <w:rPr>
                <w:b/>
                <w:bCs/>
                <w:color w:val="000000"/>
                <w:szCs w:val="24"/>
              </w:rPr>
              <w:t xml:space="preserve"> 1:  </w:t>
            </w:r>
            <w:r>
              <w:rPr>
                <w:b/>
                <w:bCs/>
                <w:color w:val="000000"/>
                <w:szCs w:val="24"/>
                <w:lang w:val="en-US"/>
              </w:rPr>
              <w:t>M</w:t>
            </w:r>
            <w:r w:rsidR="001E6C9D" w:rsidRPr="00FD06D7"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  <w:lang w:val="en-US"/>
              </w:rPr>
              <w:t>Y</w:t>
            </w:r>
            <w:r w:rsidRPr="00FD06D7">
              <w:rPr>
                <w:b/>
                <w:bCs/>
                <w:color w:val="000000"/>
                <w:szCs w:val="24"/>
              </w:rPr>
              <w:t xml:space="preserve">  </w:t>
            </w:r>
            <w:r>
              <w:rPr>
                <w:b/>
                <w:bCs/>
                <w:color w:val="000000"/>
                <w:szCs w:val="24"/>
                <w:lang w:val="en-US"/>
              </w:rPr>
              <w:t>H</w:t>
            </w:r>
            <w:r w:rsidR="001E6C9D" w:rsidRPr="00FD06D7"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  <w:lang w:val="en-US"/>
              </w:rPr>
              <w:t>O</w:t>
            </w:r>
            <w:r w:rsidR="001E6C9D" w:rsidRPr="00FD06D7"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  <w:lang w:val="en-US"/>
              </w:rPr>
              <w:t>M</w:t>
            </w:r>
            <w:r w:rsidR="001E6C9D" w:rsidRPr="00FD06D7"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  <w:lang w:val="en-US"/>
              </w:rPr>
              <w:t>E</w:t>
            </w:r>
            <w:r w:rsidRPr="00FD06D7">
              <w:rPr>
                <w:b/>
                <w:bCs/>
                <w:color w:val="000000"/>
                <w:szCs w:val="24"/>
              </w:rPr>
              <w:t>!!!</w:t>
            </w:r>
            <w:r w:rsidR="00CF75FE" w:rsidRPr="00FD06D7">
              <w:rPr>
                <w:b/>
                <w:bCs/>
                <w:color w:val="000000"/>
                <w:sz w:val="20"/>
              </w:rPr>
              <w:t xml:space="preserve"> </w:t>
            </w:r>
            <w:r w:rsidR="00CF75FE" w:rsidRPr="00CF75FE">
              <w:rPr>
                <w:b/>
                <w:bCs/>
                <w:color w:val="000000"/>
                <w:sz w:val="20"/>
              </w:rPr>
              <w:t>11</w:t>
            </w:r>
            <w:r w:rsidR="000679D3">
              <w:rPr>
                <w:b/>
                <w:bCs/>
                <w:color w:val="000000"/>
                <w:sz w:val="20"/>
              </w:rPr>
              <w:t xml:space="preserve"> часов</w:t>
            </w:r>
          </w:p>
        </w:tc>
        <w:tc>
          <w:tcPr>
            <w:tcW w:w="1560" w:type="dxa"/>
          </w:tcPr>
          <w:p w:rsidR="004141A8" w:rsidRPr="00CF75FE" w:rsidRDefault="004141A8" w:rsidP="005A0549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F75FE">
              <w:rPr>
                <w:b/>
                <w:bCs/>
                <w:color w:val="000000"/>
                <w:szCs w:val="24"/>
              </w:rPr>
              <w:t>1</w:t>
            </w:r>
            <w:r>
              <w:rPr>
                <w:b/>
                <w:bCs/>
                <w:color w:val="000000"/>
                <w:szCs w:val="24"/>
                <w:lang w:val="en-US"/>
              </w:rPr>
              <w:t>a</w:t>
            </w:r>
          </w:p>
          <w:p w:rsidR="004141A8" w:rsidRDefault="004141A8" w:rsidP="005A0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46EA">
              <w:rPr>
                <w:b/>
                <w:bCs/>
                <w:color w:val="000000"/>
                <w:sz w:val="20"/>
              </w:rPr>
              <w:t>Мой дом</w:t>
            </w:r>
            <w:r w:rsidRPr="00444F4D">
              <w:rPr>
                <w:b/>
                <w:bCs/>
                <w:color w:val="000000"/>
                <w:sz w:val="22"/>
                <w:szCs w:val="22"/>
              </w:rPr>
              <w:t>!</w:t>
            </w:r>
          </w:p>
          <w:p w:rsidR="004141A8" w:rsidRPr="00A53757" w:rsidRDefault="00A50A63" w:rsidP="005A054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350F7">
              <w:rPr>
                <w:b/>
                <w:bCs/>
                <w:color w:val="000000"/>
                <w:sz w:val="16"/>
                <w:szCs w:val="16"/>
              </w:rPr>
              <w:t xml:space="preserve">Введение НЛЕ. </w:t>
            </w:r>
            <w:r>
              <w:rPr>
                <w:b/>
                <w:iCs/>
                <w:sz w:val="16"/>
                <w:szCs w:val="16"/>
              </w:rPr>
              <w:t xml:space="preserve"> </w:t>
            </w:r>
            <w:r w:rsidR="00F4068C">
              <w:rPr>
                <w:b/>
                <w:iCs/>
                <w:sz w:val="16"/>
                <w:szCs w:val="16"/>
              </w:rPr>
              <w:t>М</w:t>
            </w:r>
            <w:r>
              <w:rPr>
                <w:b/>
                <w:iCs/>
                <w:sz w:val="16"/>
                <w:szCs w:val="16"/>
              </w:rPr>
              <w:t>онолог</w:t>
            </w:r>
            <w:r w:rsidR="00747A92">
              <w:rPr>
                <w:b/>
                <w:iCs/>
                <w:sz w:val="16"/>
                <w:szCs w:val="16"/>
              </w:rPr>
              <w:t xml:space="preserve">ическая </w:t>
            </w:r>
            <w:r>
              <w:rPr>
                <w:b/>
                <w:iCs/>
                <w:sz w:val="16"/>
                <w:szCs w:val="16"/>
              </w:rPr>
              <w:t>реч</w:t>
            </w:r>
            <w:r w:rsidR="00A53757">
              <w:rPr>
                <w:b/>
                <w:iCs/>
                <w:sz w:val="16"/>
                <w:szCs w:val="16"/>
              </w:rPr>
              <w:t xml:space="preserve">ь </w:t>
            </w:r>
            <w:r w:rsidR="00747A92">
              <w:rPr>
                <w:b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:rsidR="004141A8" w:rsidRDefault="004141A8" w:rsidP="005A0549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520A6">
              <w:rPr>
                <w:bCs/>
                <w:color w:val="000000"/>
                <w:sz w:val="22"/>
                <w:szCs w:val="22"/>
              </w:rPr>
              <w:t>Упр</w:t>
            </w:r>
            <w:r w:rsidRPr="00CF75FE">
              <w:rPr>
                <w:bCs/>
                <w:color w:val="000000"/>
                <w:sz w:val="22"/>
                <w:szCs w:val="22"/>
              </w:rPr>
              <w:t xml:space="preserve">. </w:t>
            </w:r>
            <w:r w:rsidRPr="00E520A6">
              <w:rPr>
                <w:bCs/>
                <w:color w:val="000000"/>
                <w:sz w:val="22"/>
                <w:szCs w:val="22"/>
              </w:rPr>
              <w:t>1,3     с.26- 27</w:t>
            </w:r>
          </w:p>
          <w:p w:rsidR="00D22CF4" w:rsidRPr="00D22CF4" w:rsidRDefault="00D22CF4" w:rsidP="005D4316">
            <w:pPr>
              <w:ind w:left="-108" w:right="-250"/>
              <w:rPr>
                <w:color w:val="000000"/>
                <w:spacing w:val="-2"/>
                <w:sz w:val="8"/>
                <w:szCs w:val="8"/>
              </w:rPr>
            </w:pPr>
          </w:p>
          <w:p w:rsidR="005D4316" w:rsidRPr="00F023DE" w:rsidRDefault="005D4316" w:rsidP="005D4316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5D4316" w:rsidRPr="00E520A6" w:rsidRDefault="005D4316" w:rsidP="00B11DF7">
            <w:pPr>
              <w:ind w:right="-108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</w:t>
            </w:r>
            <w:r>
              <w:rPr>
                <w:color w:val="000000"/>
                <w:sz w:val="16"/>
                <w:szCs w:val="16"/>
              </w:rPr>
              <w:t>песенки</w:t>
            </w:r>
          </w:p>
        </w:tc>
        <w:tc>
          <w:tcPr>
            <w:tcW w:w="1276" w:type="dxa"/>
          </w:tcPr>
          <w:p w:rsidR="004141A8" w:rsidRPr="00647059" w:rsidRDefault="004141A8" w:rsidP="00CD3DF9">
            <w:pPr>
              <w:ind w:right="-108" w:hanging="108"/>
              <w:jc w:val="center"/>
              <w:rPr>
                <w:b/>
                <w:bCs/>
                <w:color w:val="000000"/>
                <w:sz w:val="20"/>
              </w:rPr>
            </w:pPr>
            <w:r w:rsidRPr="001E2273">
              <w:rPr>
                <w:bCs/>
                <w:color w:val="000000"/>
                <w:sz w:val="17"/>
                <w:szCs w:val="17"/>
              </w:rPr>
              <w:t xml:space="preserve">Правила чтения гласной </w:t>
            </w:r>
            <w:r>
              <w:rPr>
                <w:bCs/>
                <w:color w:val="000000"/>
                <w:sz w:val="17"/>
                <w:szCs w:val="17"/>
              </w:rPr>
              <w:t xml:space="preserve">  </w:t>
            </w:r>
            <w:r w:rsidR="00CC1F7F" w:rsidRPr="00647059">
              <w:rPr>
                <w:bCs/>
                <w:color w:val="000000"/>
                <w:sz w:val="17"/>
                <w:szCs w:val="17"/>
              </w:rPr>
              <w:t xml:space="preserve">   </w:t>
            </w:r>
            <w:r>
              <w:rPr>
                <w:bCs/>
                <w:color w:val="000000"/>
                <w:sz w:val="17"/>
                <w:szCs w:val="17"/>
              </w:rPr>
              <w:t xml:space="preserve">      </w:t>
            </w:r>
            <w:r w:rsidR="00CC1F7F" w:rsidRPr="00CC1F7F">
              <w:rPr>
                <w:b/>
                <w:bCs/>
                <w:color w:val="000000"/>
                <w:sz w:val="20"/>
              </w:rPr>
              <w:t>Ii</w:t>
            </w:r>
          </w:p>
          <w:p w:rsidR="004141A8" w:rsidRPr="00647059" w:rsidRDefault="004141A8" w:rsidP="00647059">
            <w:pPr>
              <w:ind w:right="-108" w:hanging="108"/>
              <w:jc w:val="center"/>
              <w:rPr>
                <w:sz w:val="16"/>
                <w:szCs w:val="16"/>
              </w:rPr>
            </w:pPr>
            <w:r w:rsidRPr="00647059">
              <w:rPr>
                <w:bCs/>
                <w:color w:val="000000"/>
                <w:sz w:val="16"/>
                <w:szCs w:val="16"/>
              </w:rPr>
              <w:t>в закрытом</w:t>
            </w:r>
            <w:r w:rsidR="00D76C2F" w:rsidRPr="00647059"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647059">
              <w:rPr>
                <w:bCs/>
                <w:color w:val="000000"/>
                <w:sz w:val="16"/>
                <w:szCs w:val="16"/>
              </w:rPr>
              <w:t xml:space="preserve"> слоге</w:t>
            </w:r>
          </w:p>
        </w:tc>
        <w:tc>
          <w:tcPr>
            <w:tcW w:w="2551" w:type="dxa"/>
          </w:tcPr>
          <w:p w:rsidR="004141A8" w:rsidRPr="00E520A6" w:rsidRDefault="004141A8" w:rsidP="005A0549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520A6">
              <w:rPr>
                <w:bCs/>
                <w:color w:val="000000"/>
                <w:sz w:val="22"/>
                <w:szCs w:val="22"/>
                <w:lang w:val="en-US"/>
              </w:rPr>
              <w:t>What`s  this?</w:t>
            </w:r>
          </w:p>
          <w:p w:rsidR="004141A8" w:rsidRPr="00E520A6" w:rsidRDefault="004141A8" w:rsidP="005A0549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520A6">
              <w:rPr>
                <w:bCs/>
                <w:color w:val="000000"/>
                <w:sz w:val="22"/>
                <w:szCs w:val="22"/>
                <w:lang w:val="en-US"/>
              </w:rPr>
              <w:t>It`s a…..</w:t>
            </w:r>
          </w:p>
          <w:p w:rsidR="004141A8" w:rsidRPr="00E520A6" w:rsidRDefault="004141A8" w:rsidP="005A0549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520A6">
              <w:rPr>
                <w:bCs/>
                <w:color w:val="000000"/>
                <w:sz w:val="22"/>
                <w:szCs w:val="22"/>
              </w:rPr>
              <w:t>Упр</w:t>
            </w:r>
            <w:r w:rsidRPr="00E520A6">
              <w:rPr>
                <w:bCs/>
                <w:color w:val="000000"/>
                <w:sz w:val="22"/>
                <w:szCs w:val="22"/>
                <w:lang w:val="en-US"/>
              </w:rPr>
              <w:t xml:space="preserve">.2 </w:t>
            </w:r>
            <w:r w:rsidRPr="00E520A6">
              <w:rPr>
                <w:bCs/>
                <w:color w:val="000000"/>
                <w:sz w:val="22"/>
                <w:szCs w:val="22"/>
              </w:rPr>
              <w:t>с</w:t>
            </w:r>
            <w:r w:rsidRPr="00E520A6">
              <w:rPr>
                <w:bCs/>
                <w:color w:val="000000"/>
                <w:sz w:val="22"/>
                <w:szCs w:val="22"/>
                <w:lang w:val="en-US"/>
              </w:rPr>
              <w:t>.26</w:t>
            </w:r>
          </w:p>
        </w:tc>
        <w:tc>
          <w:tcPr>
            <w:tcW w:w="1276" w:type="dxa"/>
          </w:tcPr>
          <w:p w:rsidR="004141A8" w:rsidRPr="00E520A6" w:rsidRDefault="004141A8" w:rsidP="005A0549">
            <w:pPr>
              <w:ind w:right="-10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</w:tcPr>
          <w:p w:rsidR="004141A8" w:rsidRDefault="00EC5854" w:rsidP="005A0549">
            <w:pPr>
              <w:ind w:left="-108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>Ii</w:t>
            </w:r>
          </w:p>
          <w:p w:rsidR="00DE5B94" w:rsidRDefault="00EC5854" w:rsidP="005A0549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 xml:space="preserve">[ </w:t>
            </w:r>
            <w:r w:rsidR="00FF136F">
              <w:rPr>
                <w:b/>
                <w:bCs/>
                <w:color w:val="000000"/>
                <w:szCs w:val="24"/>
              </w:rPr>
              <w:t>ai</w:t>
            </w:r>
            <w:r>
              <w:rPr>
                <w:b/>
                <w:bCs/>
                <w:color w:val="000000"/>
                <w:szCs w:val="24"/>
                <w:lang w:val="en-US"/>
              </w:rPr>
              <w:t xml:space="preserve">  ]  </w:t>
            </w:r>
          </w:p>
          <w:p w:rsidR="00EC5854" w:rsidRPr="00997C77" w:rsidRDefault="00DE5B94" w:rsidP="005A0549">
            <w:pPr>
              <w:ind w:left="-108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 w:rsidRPr="00402D07">
              <w:rPr>
                <w:bCs/>
                <w:color w:val="000000"/>
                <w:sz w:val="16"/>
                <w:szCs w:val="16"/>
              </w:rPr>
              <w:t>Работа со звуками</w:t>
            </w:r>
            <w:r w:rsidR="00EC5854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</w:p>
        </w:tc>
        <w:tc>
          <w:tcPr>
            <w:tcW w:w="3402" w:type="dxa"/>
          </w:tcPr>
          <w:p w:rsidR="004141A8" w:rsidRPr="007C08D8" w:rsidRDefault="004141A8" w:rsidP="005A0549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 xml:space="preserve">tree, house, chair, table, </w:t>
            </w:r>
            <w:r w:rsidRPr="007C08D8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4141A8" w:rsidRPr="006D2BDC" w:rsidRDefault="004141A8" w:rsidP="005A0549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>radio, bed, home</w:t>
            </w:r>
          </w:p>
          <w:p w:rsidR="004141A8" w:rsidRPr="006D2BDC" w:rsidRDefault="004141A8" w:rsidP="005A0549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92744B">
              <w:rPr>
                <w:b/>
                <w:bCs/>
                <w:color w:val="000000"/>
                <w:sz w:val="20"/>
                <w:lang w:val="en-US"/>
              </w:rPr>
              <w:t xml:space="preserve">– </w:t>
            </w:r>
            <w:r w:rsidRPr="0092744B">
              <w:rPr>
                <w:bCs/>
                <w:color w:val="000000"/>
                <w:sz w:val="20"/>
                <w:lang w:val="en-US"/>
              </w:rPr>
              <w:t xml:space="preserve">It`s lovely! That`s </w:t>
            </w:r>
            <w:r w:rsidRPr="0092744B">
              <w:rPr>
                <w:b/>
                <w:bCs/>
                <w:color w:val="000000"/>
                <w:sz w:val="20"/>
                <w:lang w:val="en-US"/>
              </w:rPr>
              <w:t xml:space="preserve"> </w:t>
            </w:r>
            <w:r w:rsidRPr="0092744B">
              <w:rPr>
                <w:bCs/>
                <w:color w:val="000000"/>
                <w:sz w:val="20"/>
                <w:lang w:val="en-US"/>
              </w:rPr>
              <w:t>nice!</w:t>
            </w:r>
            <w:r w:rsidRPr="0092744B">
              <w:rPr>
                <w:b/>
                <w:bCs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851" w:type="dxa"/>
          </w:tcPr>
          <w:p w:rsidR="00E04BD9" w:rsidRDefault="004141A8" w:rsidP="00E512BD">
            <w:pPr>
              <w:ind w:right="-108" w:hanging="108"/>
              <w:jc w:val="center"/>
              <w:rPr>
                <w:bCs/>
                <w:color w:val="000000"/>
                <w:sz w:val="18"/>
                <w:szCs w:val="18"/>
              </w:rPr>
            </w:pPr>
            <w:r w:rsidRPr="00CB4F4B">
              <w:rPr>
                <w:bCs/>
                <w:color w:val="000000"/>
                <w:sz w:val="18"/>
                <w:szCs w:val="18"/>
                <w:lang w:val="en-US"/>
              </w:rPr>
              <w:t>WB</w:t>
            </w:r>
            <w:r w:rsidR="00E04BD9">
              <w:rPr>
                <w:bCs/>
                <w:color w:val="000000"/>
                <w:sz w:val="18"/>
                <w:szCs w:val="18"/>
              </w:rPr>
              <w:t xml:space="preserve"> </w:t>
            </w:r>
          </w:p>
          <w:p w:rsidR="004141A8" w:rsidRPr="00CB4F4B" w:rsidRDefault="004141A8" w:rsidP="00E512BD">
            <w:pPr>
              <w:ind w:right="-108" w:hanging="108"/>
              <w:jc w:val="center"/>
              <w:rPr>
                <w:bCs/>
                <w:color w:val="000000"/>
                <w:sz w:val="18"/>
                <w:szCs w:val="18"/>
              </w:rPr>
            </w:pPr>
            <w:r w:rsidRPr="00CB4F4B">
              <w:rPr>
                <w:bCs/>
                <w:color w:val="000000"/>
                <w:sz w:val="18"/>
                <w:szCs w:val="18"/>
              </w:rPr>
              <w:t>1,2 с.14</w:t>
            </w:r>
          </w:p>
          <w:p w:rsidR="004141A8" w:rsidRPr="00CB4F4B" w:rsidRDefault="004141A8" w:rsidP="00E512BD">
            <w:pPr>
              <w:ind w:right="-108" w:hanging="108"/>
              <w:jc w:val="center"/>
              <w:rPr>
                <w:bCs/>
                <w:color w:val="000000"/>
                <w:sz w:val="4"/>
                <w:szCs w:val="4"/>
                <w:lang w:val="en-US"/>
              </w:rPr>
            </w:pPr>
          </w:p>
          <w:p w:rsidR="004141A8" w:rsidRPr="00CB4F4B" w:rsidRDefault="004141A8" w:rsidP="00912F0C">
            <w:pPr>
              <w:ind w:left="-108" w:right="-108"/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992" w:type="dxa"/>
          </w:tcPr>
          <w:p w:rsidR="004141A8" w:rsidRPr="00740CBE" w:rsidRDefault="004141A8" w:rsidP="0057361F">
            <w:pPr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4141A8" w:rsidRPr="009C2C03" w:rsidRDefault="004141A8" w:rsidP="009C2C03">
            <w:pPr>
              <w:ind w:left="-108" w:right="-108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6238FB" w:rsidRPr="005A0549">
        <w:tblPrEx>
          <w:tblCellMar>
            <w:top w:w="0" w:type="dxa"/>
            <w:bottom w:w="0" w:type="dxa"/>
          </w:tblCellMar>
        </w:tblPrEx>
        <w:trPr>
          <w:cantSplit/>
          <w:trHeight w:val="862"/>
        </w:trPr>
        <w:tc>
          <w:tcPr>
            <w:tcW w:w="426" w:type="dxa"/>
          </w:tcPr>
          <w:p w:rsidR="006238FB" w:rsidRPr="00E279D1" w:rsidRDefault="006238FB" w:rsidP="00642847">
            <w:pPr>
              <w:ind w:left="-108" w:right="-108"/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 w:rsidRPr="00E279D1">
              <w:rPr>
                <w:b/>
                <w:bCs/>
                <w:color w:val="000000"/>
                <w:sz w:val="20"/>
                <w:lang w:val="en-US"/>
              </w:rPr>
              <w:t>13</w:t>
            </w:r>
          </w:p>
          <w:p w:rsidR="006238FB" w:rsidRDefault="006238FB" w:rsidP="00642847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</w:p>
          <w:p w:rsidR="00D84EED" w:rsidRPr="00D84EED" w:rsidRDefault="00D84EED" w:rsidP="00642847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="008E1848">
              <w:rPr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vMerge/>
            <w:textDirection w:val="btLr"/>
          </w:tcPr>
          <w:p w:rsidR="006238FB" w:rsidRPr="005A0549" w:rsidRDefault="006238FB" w:rsidP="005A0549">
            <w:pPr>
              <w:ind w:left="113" w:right="113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6238FB" w:rsidRDefault="006238FB" w:rsidP="005A0549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>1b</w:t>
            </w:r>
          </w:p>
          <w:p w:rsidR="006238FB" w:rsidRDefault="006238FB" w:rsidP="00597B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46EA">
              <w:rPr>
                <w:b/>
                <w:bCs/>
                <w:color w:val="000000"/>
                <w:sz w:val="20"/>
              </w:rPr>
              <w:t>Мой дом</w:t>
            </w:r>
            <w:r w:rsidRPr="00444F4D">
              <w:rPr>
                <w:b/>
                <w:bCs/>
                <w:color w:val="000000"/>
                <w:sz w:val="22"/>
                <w:szCs w:val="22"/>
              </w:rPr>
              <w:t>!</w:t>
            </w:r>
          </w:p>
          <w:p w:rsidR="006238FB" w:rsidRPr="006238FB" w:rsidRDefault="00F345BA" w:rsidP="00597B5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Сказочные </w:t>
            </w:r>
            <w:r w:rsidR="006238FB" w:rsidRPr="006238FB">
              <w:rPr>
                <w:b/>
                <w:bCs/>
                <w:color w:val="000000"/>
                <w:sz w:val="16"/>
                <w:szCs w:val="16"/>
              </w:rPr>
              <w:t>герои Америки. Страноведение</w:t>
            </w:r>
          </w:p>
          <w:p w:rsidR="006238FB" w:rsidRPr="00770D82" w:rsidRDefault="006238FB" w:rsidP="005A0549">
            <w:pPr>
              <w:jc w:val="center"/>
              <w:rPr>
                <w:b/>
                <w:bCs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1417" w:type="dxa"/>
          </w:tcPr>
          <w:p w:rsidR="006238FB" w:rsidRDefault="006238FB" w:rsidP="005A0549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520A6">
              <w:rPr>
                <w:bCs/>
                <w:color w:val="000000"/>
                <w:sz w:val="22"/>
                <w:szCs w:val="22"/>
              </w:rPr>
              <w:t>Упр.3 с.29</w:t>
            </w:r>
          </w:p>
          <w:p w:rsidR="006238FB" w:rsidRDefault="006238FB" w:rsidP="00EB2590">
            <w:pPr>
              <w:ind w:left="-108" w:right="-250"/>
              <w:rPr>
                <w:color w:val="000000"/>
                <w:spacing w:val="-2"/>
                <w:sz w:val="14"/>
                <w:szCs w:val="14"/>
              </w:rPr>
            </w:pPr>
          </w:p>
          <w:p w:rsidR="006238FB" w:rsidRPr="00D22CF4" w:rsidRDefault="006238FB" w:rsidP="00EB2590">
            <w:pPr>
              <w:ind w:left="-108" w:right="-250"/>
              <w:rPr>
                <w:color w:val="000000"/>
                <w:spacing w:val="-2"/>
                <w:sz w:val="8"/>
                <w:szCs w:val="8"/>
              </w:rPr>
            </w:pPr>
          </w:p>
          <w:p w:rsidR="006238FB" w:rsidRPr="00F023DE" w:rsidRDefault="006238FB" w:rsidP="00EB2590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6238FB" w:rsidRDefault="006238FB" w:rsidP="00EB2590">
            <w:pPr>
              <w:ind w:right="-108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</w:t>
            </w:r>
            <w:r>
              <w:rPr>
                <w:color w:val="000000"/>
                <w:sz w:val="16"/>
                <w:szCs w:val="16"/>
              </w:rPr>
              <w:t>песенки</w:t>
            </w:r>
          </w:p>
          <w:p w:rsidR="006238FB" w:rsidRPr="00E520A6" w:rsidRDefault="006238FB" w:rsidP="005A0549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6238FB" w:rsidRPr="00032716" w:rsidRDefault="006238FB" w:rsidP="00CD3DF9">
            <w:pPr>
              <w:ind w:right="-108" w:hanging="108"/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 w:rsidRPr="001E2273">
              <w:rPr>
                <w:bCs/>
                <w:color w:val="000000"/>
                <w:sz w:val="17"/>
                <w:szCs w:val="17"/>
              </w:rPr>
              <w:t xml:space="preserve">Правила чтения гласной </w:t>
            </w:r>
            <w:r>
              <w:rPr>
                <w:bCs/>
                <w:color w:val="000000"/>
                <w:sz w:val="17"/>
                <w:szCs w:val="17"/>
              </w:rPr>
              <w:t xml:space="preserve">       </w:t>
            </w:r>
            <w:r>
              <w:rPr>
                <w:bCs/>
                <w:color w:val="000000"/>
                <w:sz w:val="17"/>
                <w:szCs w:val="17"/>
                <w:lang w:val="en-US"/>
              </w:rPr>
              <w:t xml:space="preserve">   </w:t>
            </w:r>
            <w:r>
              <w:rPr>
                <w:bCs/>
                <w:color w:val="000000"/>
                <w:sz w:val="17"/>
                <w:szCs w:val="17"/>
              </w:rPr>
              <w:t xml:space="preserve"> </w:t>
            </w:r>
            <w:r w:rsidRPr="00032716">
              <w:rPr>
                <w:b/>
                <w:bCs/>
                <w:color w:val="000000"/>
                <w:sz w:val="20"/>
                <w:lang w:val="en-US"/>
              </w:rPr>
              <w:t>Ii</w:t>
            </w:r>
          </w:p>
          <w:p w:rsidR="006238FB" w:rsidRPr="00647059" w:rsidRDefault="006238FB" w:rsidP="00CD3DF9">
            <w:pPr>
              <w:ind w:right="-108" w:hanging="108"/>
              <w:jc w:val="center"/>
              <w:rPr>
                <w:bCs/>
                <w:color w:val="000000"/>
                <w:sz w:val="16"/>
                <w:szCs w:val="16"/>
              </w:rPr>
            </w:pPr>
            <w:r w:rsidRPr="00647059">
              <w:rPr>
                <w:bCs/>
                <w:color w:val="000000"/>
                <w:sz w:val="16"/>
                <w:szCs w:val="16"/>
              </w:rPr>
              <w:t xml:space="preserve">в </w:t>
            </w:r>
            <w:r w:rsidRPr="00647059">
              <w:rPr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47059">
              <w:rPr>
                <w:bCs/>
                <w:color w:val="000000"/>
                <w:sz w:val="16"/>
                <w:szCs w:val="16"/>
              </w:rPr>
              <w:t>открытом слоге</w:t>
            </w:r>
          </w:p>
          <w:p w:rsidR="006238FB" w:rsidRPr="00AA1496" w:rsidRDefault="006238FB" w:rsidP="00CD3DF9">
            <w:pPr>
              <w:rPr>
                <w:sz w:val="17"/>
                <w:szCs w:val="17"/>
              </w:rPr>
            </w:pPr>
          </w:p>
        </w:tc>
        <w:tc>
          <w:tcPr>
            <w:tcW w:w="2551" w:type="dxa"/>
          </w:tcPr>
          <w:p w:rsidR="006238FB" w:rsidRPr="00E520A6" w:rsidRDefault="006238FB" w:rsidP="005A054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6238FB" w:rsidRPr="00151C11" w:rsidRDefault="006238FB" w:rsidP="005A0549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6238FB" w:rsidRPr="00FF136F" w:rsidRDefault="006238FB" w:rsidP="005A0549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>Ii</w:t>
            </w:r>
          </w:p>
          <w:p w:rsidR="006238FB" w:rsidRDefault="006238FB" w:rsidP="005A0549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 w:rsidRPr="00FF136F">
              <w:rPr>
                <w:b/>
                <w:bCs/>
                <w:color w:val="000000"/>
                <w:szCs w:val="24"/>
              </w:rPr>
              <w:t xml:space="preserve">[  </w:t>
            </w:r>
            <w:r w:rsidR="00FF136F">
              <w:rPr>
                <w:b/>
                <w:bCs/>
                <w:color w:val="000000"/>
                <w:szCs w:val="24"/>
                <w:lang w:val="en-US"/>
              </w:rPr>
              <w:t>i</w:t>
            </w:r>
            <w:r w:rsidRPr="00FF136F">
              <w:rPr>
                <w:b/>
                <w:bCs/>
                <w:color w:val="000000"/>
                <w:szCs w:val="24"/>
              </w:rPr>
              <w:t xml:space="preserve"> ]  </w:t>
            </w:r>
          </w:p>
          <w:p w:rsidR="006238FB" w:rsidRPr="00DE5B94" w:rsidRDefault="006238FB" w:rsidP="005A0549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 w:rsidRPr="00402D07">
              <w:rPr>
                <w:bCs/>
                <w:color w:val="000000"/>
                <w:sz w:val="16"/>
                <w:szCs w:val="16"/>
              </w:rPr>
              <w:t>Работа со звуками</w:t>
            </w:r>
          </w:p>
        </w:tc>
        <w:tc>
          <w:tcPr>
            <w:tcW w:w="3402" w:type="dxa"/>
          </w:tcPr>
          <w:p w:rsidR="006238FB" w:rsidRPr="006D2BDC" w:rsidRDefault="006238FB" w:rsidP="003A14A7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F136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D2BDC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 xml:space="preserve">There are lots  </w:t>
            </w:r>
          </w:p>
          <w:p w:rsidR="006238FB" w:rsidRPr="006D2BDC" w:rsidRDefault="006238FB" w:rsidP="003A14A7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 xml:space="preserve">of  colours for you to see!  </w:t>
            </w:r>
          </w:p>
          <w:p w:rsidR="006238FB" w:rsidRPr="006D2BDC" w:rsidRDefault="006238FB" w:rsidP="003A14A7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 xml:space="preserve"> For you  and  me! What`s in  </w:t>
            </w:r>
          </w:p>
          <w:p w:rsidR="006238FB" w:rsidRPr="006D2BDC" w:rsidRDefault="006238FB" w:rsidP="005A0549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2BD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>your tree house, Masha?</w:t>
            </w:r>
          </w:p>
        </w:tc>
        <w:tc>
          <w:tcPr>
            <w:tcW w:w="851" w:type="dxa"/>
          </w:tcPr>
          <w:p w:rsidR="006238FB" w:rsidRDefault="006238FB" w:rsidP="00D22C6F">
            <w:pPr>
              <w:ind w:left="-108"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246DEE">
              <w:rPr>
                <w:bCs/>
                <w:color w:val="000000"/>
                <w:sz w:val="16"/>
                <w:szCs w:val="16"/>
              </w:rPr>
              <w:t>Рисунок «моя комната»</w:t>
            </w:r>
          </w:p>
          <w:p w:rsidR="006238FB" w:rsidRPr="002D2BDA" w:rsidRDefault="006238FB" w:rsidP="00D22C6F">
            <w:pPr>
              <w:ind w:left="-108" w:right="-108"/>
              <w:jc w:val="center"/>
              <w:rPr>
                <w:bCs/>
                <w:color w:val="000000"/>
                <w:sz w:val="20"/>
              </w:rPr>
            </w:pPr>
            <w:r w:rsidRPr="002D2BDA">
              <w:rPr>
                <w:bCs/>
                <w:color w:val="000000"/>
                <w:sz w:val="20"/>
                <w:lang w:val="en-US"/>
              </w:rPr>
              <w:t xml:space="preserve">WB </w:t>
            </w:r>
            <w:r w:rsidRPr="002D2BDA">
              <w:rPr>
                <w:bCs/>
                <w:color w:val="000000"/>
                <w:sz w:val="20"/>
              </w:rPr>
              <w:t>3 с.15</w:t>
            </w:r>
          </w:p>
        </w:tc>
        <w:tc>
          <w:tcPr>
            <w:tcW w:w="992" w:type="dxa"/>
          </w:tcPr>
          <w:p w:rsidR="006238FB" w:rsidRPr="00740CBE" w:rsidRDefault="006238FB" w:rsidP="00CD63A3">
            <w:pPr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0CBE">
              <w:rPr>
                <w:b/>
                <w:bCs/>
                <w:color w:val="000000"/>
                <w:sz w:val="18"/>
                <w:szCs w:val="18"/>
              </w:rPr>
              <w:t>Сказочн   герои Америки</w:t>
            </w:r>
          </w:p>
        </w:tc>
        <w:tc>
          <w:tcPr>
            <w:tcW w:w="709" w:type="dxa"/>
          </w:tcPr>
          <w:p w:rsidR="006238FB" w:rsidRPr="009C2C03" w:rsidRDefault="006238FB" w:rsidP="009C2C03">
            <w:pPr>
              <w:ind w:left="-108" w:right="-108"/>
              <w:rPr>
                <w:bCs/>
                <w:color w:val="000000"/>
                <w:sz w:val="14"/>
                <w:szCs w:val="14"/>
              </w:rPr>
            </w:pPr>
            <w:r w:rsidRPr="009C2C03">
              <w:rPr>
                <w:bCs/>
                <w:color w:val="000000"/>
                <w:sz w:val="14"/>
                <w:szCs w:val="14"/>
              </w:rPr>
              <w:t>Словарн</w:t>
            </w:r>
            <w:r w:rsidR="00D217F2" w:rsidRPr="009C2C03">
              <w:rPr>
                <w:bCs/>
                <w:color w:val="000000"/>
                <w:sz w:val="14"/>
                <w:szCs w:val="14"/>
              </w:rPr>
              <w:t>.</w:t>
            </w:r>
            <w:r w:rsidRPr="009C2C03">
              <w:rPr>
                <w:bCs/>
                <w:color w:val="000000"/>
                <w:sz w:val="14"/>
                <w:szCs w:val="14"/>
              </w:rPr>
              <w:t xml:space="preserve"> игра</w:t>
            </w:r>
          </w:p>
        </w:tc>
      </w:tr>
      <w:tr w:rsidR="006238FB" w:rsidRPr="003234BA">
        <w:tblPrEx>
          <w:tblCellMar>
            <w:top w:w="0" w:type="dxa"/>
            <w:bottom w:w="0" w:type="dxa"/>
          </w:tblCellMar>
        </w:tblPrEx>
        <w:trPr>
          <w:cantSplit/>
          <w:trHeight w:val="606"/>
        </w:trPr>
        <w:tc>
          <w:tcPr>
            <w:tcW w:w="426" w:type="dxa"/>
          </w:tcPr>
          <w:p w:rsidR="006238FB" w:rsidRPr="00E279D1" w:rsidRDefault="006238FB" w:rsidP="00642847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 w:rsidRPr="00E279D1">
              <w:rPr>
                <w:b/>
                <w:bCs/>
                <w:color w:val="000000"/>
                <w:sz w:val="20"/>
              </w:rPr>
              <w:t>14</w:t>
            </w:r>
          </w:p>
          <w:p w:rsidR="006238FB" w:rsidRDefault="006238FB" w:rsidP="00642847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</w:p>
          <w:p w:rsidR="00FE6535" w:rsidRPr="00FE6535" w:rsidRDefault="00FE6535" w:rsidP="00642847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="008E1848">
              <w:rPr>
                <w:b/>
                <w:bCs/>
                <w:color w:val="000000"/>
                <w:sz w:val="16"/>
                <w:szCs w:val="16"/>
                <w:lang w:val="en-US"/>
              </w:rPr>
              <w:t>6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vMerge/>
            <w:textDirection w:val="btLr"/>
          </w:tcPr>
          <w:p w:rsidR="006238FB" w:rsidRPr="00EA4C5F" w:rsidRDefault="006238FB" w:rsidP="005A0549">
            <w:pPr>
              <w:ind w:left="113" w:right="113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6238FB" w:rsidRDefault="006238FB" w:rsidP="005A0549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>2a</w:t>
            </w:r>
          </w:p>
          <w:p w:rsidR="006238FB" w:rsidRDefault="006238FB" w:rsidP="00462464">
            <w:pPr>
              <w:ind w:right="-108" w:hanging="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46EA">
              <w:rPr>
                <w:b/>
                <w:bCs/>
                <w:color w:val="000000"/>
                <w:sz w:val="20"/>
              </w:rPr>
              <w:t>Где Чаклз</w:t>
            </w:r>
            <w:r w:rsidRPr="00444F4D">
              <w:rPr>
                <w:b/>
                <w:bCs/>
                <w:color w:val="000000"/>
                <w:sz w:val="22"/>
                <w:szCs w:val="22"/>
              </w:rPr>
              <w:t>?</w:t>
            </w:r>
          </w:p>
          <w:p w:rsidR="006238FB" w:rsidRPr="00E339E0" w:rsidRDefault="006238FB" w:rsidP="00462464">
            <w:pPr>
              <w:ind w:right="-108" w:hanging="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39E0">
              <w:rPr>
                <w:b/>
                <w:bCs/>
                <w:color w:val="000000"/>
                <w:sz w:val="16"/>
                <w:szCs w:val="16"/>
              </w:rPr>
              <w:t>Работа с грамматикой.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339E0">
              <w:rPr>
                <w:b/>
                <w:bCs/>
                <w:color w:val="000000"/>
                <w:sz w:val="16"/>
                <w:szCs w:val="16"/>
              </w:rPr>
              <w:t>Предлоги места</w:t>
            </w:r>
          </w:p>
        </w:tc>
        <w:tc>
          <w:tcPr>
            <w:tcW w:w="1417" w:type="dxa"/>
          </w:tcPr>
          <w:p w:rsidR="006238FB" w:rsidRDefault="006238FB" w:rsidP="005A0549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520A6">
              <w:rPr>
                <w:bCs/>
                <w:color w:val="000000"/>
                <w:sz w:val="22"/>
                <w:szCs w:val="22"/>
              </w:rPr>
              <w:t>Упр</w:t>
            </w:r>
            <w:r w:rsidRPr="00E520A6">
              <w:rPr>
                <w:bCs/>
                <w:color w:val="000000"/>
                <w:sz w:val="22"/>
                <w:szCs w:val="22"/>
                <w:lang w:val="en-US"/>
              </w:rPr>
              <w:t xml:space="preserve">. </w:t>
            </w:r>
            <w:r>
              <w:rPr>
                <w:bCs/>
                <w:color w:val="000000"/>
                <w:sz w:val="22"/>
                <w:szCs w:val="22"/>
              </w:rPr>
              <w:t>3 с.</w:t>
            </w:r>
            <w:r w:rsidRPr="00E520A6">
              <w:rPr>
                <w:bCs/>
                <w:color w:val="000000"/>
                <w:sz w:val="22"/>
                <w:szCs w:val="22"/>
              </w:rPr>
              <w:t>31</w:t>
            </w:r>
          </w:p>
          <w:p w:rsidR="006238FB" w:rsidRDefault="006238FB" w:rsidP="008D6820">
            <w:pPr>
              <w:ind w:left="-108" w:right="-250"/>
              <w:rPr>
                <w:color w:val="000000"/>
                <w:spacing w:val="-2"/>
                <w:sz w:val="14"/>
                <w:szCs w:val="14"/>
              </w:rPr>
            </w:pPr>
          </w:p>
          <w:p w:rsidR="006238FB" w:rsidRPr="00D22CF4" w:rsidRDefault="006238FB" w:rsidP="008D6820">
            <w:pPr>
              <w:ind w:left="-108" w:right="-250"/>
              <w:rPr>
                <w:color w:val="000000"/>
                <w:spacing w:val="-2"/>
                <w:sz w:val="8"/>
                <w:szCs w:val="8"/>
              </w:rPr>
            </w:pPr>
          </w:p>
          <w:p w:rsidR="006238FB" w:rsidRDefault="006238FB" w:rsidP="008D6820">
            <w:pPr>
              <w:ind w:left="-108" w:right="-250"/>
              <w:rPr>
                <w:color w:val="000000"/>
                <w:spacing w:val="-2"/>
                <w:sz w:val="14"/>
                <w:szCs w:val="14"/>
              </w:rPr>
            </w:pPr>
          </w:p>
          <w:p w:rsidR="006238FB" w:rsidRPr="00F023DE" w:rsidRDefault="006238FB" w:rsidP="008D6820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6238FB" w:rsidRPr="00E520A6" w:rsidRDefault="006238FB" w:rsidP="00D511C4">
            <w:pPr>
              <w:ind w:right="-108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</w:t>
            </w:r>
            <w:r>
              <w:rPr>
                <w:color w:val="000000"/>
                <w:sz w:val="16"/>
                <w:szCs w:val="16"/>
              </w:rPr>
              <w:t>песенки</w:t>
            </w:r>
          </w:p>
        </w:tc>
        <w:tc>
          <w:tcPr>
            <w:tcW w:w="1276" w:type="dxa"/>
          </w:tcPr>
          <w:p w:rsidR="006238FB" w:rsidRPr="003F4880" w:rsidRDefault="006238FB" w:rsidP="00CD3DF9">
            <w:pPr>
              <w:ind w:right="-108" w:hanging="108"/>
              <w:jc w:val="center"/>
              <w:rPr>
                <w:b/>
                <w:bCs/>
                <w:color w:val="000000"/>
                <w:sz w:val="20"/>
              </w:rPr>
            </w:pPr>
            <w:r w:rsidRPr="001E2273">
              <w:rPr>
                <w:bCs/>
                <w:color w:val="000000"/>
                <w:sz w:val="17"/>
                <w:szCs w:val="17"/>
              </w:rPr>
              <w:t xml:space="preserve">Правила чтения гласной </w:t>
            </w:r>
            <w:r>
              <w:rPr>
                <w:bCs/>
                <w:color w:val="000000"/>
                <w:sz w:val="17"/>
                <w:szCs w:val="17"/>
              </w:rPr>
              <w:t xml:space="preserve">        </w:t>
            </w:r>
            <w:r w:rsidRPr="003F4880">
              <w:rPr>
                <w:b/>
                <w:bCs/>
                <w:color w:val="000000"/>
                <w:sz w:val="20"/>
                <w:lang w:val="en-US"/>
              </w:rPr>
              <w:t>Oo</w:t>
            </w:r>
          </w:p>
          <w:p w:rsidR="006238FB" w:rsidRPr="00647059" w:rsidRDefault="006238FB" w:rsidP="00647059">
            <w:pPr>
              <w:ind w:right="-108" w:hanging="108"/>
              <w:jc w:val="center"/>
              <w:rPr>
                <w:sz w:val="16"/>
                <w:szCs w:val="16"/>
              </w:rPr>
            </w:pPr>
            <w:r w:rsidRPr="00647059">
              <w:rPr>
                <w:bCs/>
                <w:color w:val="000000"/>
                <w:sz w:val="16"/>
                <w:szCs w:val="16"/>
              </w:rPr>
              <w:t>в закрытом  слоге</w:t>
            </w:r>
          </w:p>
        </w:tc>
        <w:tc>
          <w:tcPr>
            <w:tcW w:w="2551" w:type="dxa"/>
          </w:tcPr>
          <w:p w:rsidR="006238FB" w:rsidRPr="00E520A6" w:rsidRDefault="006238FB" w:rsidP="00B0460E">
            <w:pPr>
              <w:ind w:right="-108" w:hanging="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520A6">
              <w:rPr>
                <w:bCs/>
                <w:color w:val="000000"/>
                <w:sz w:val="22"/>
                <w:szCs w:val="22"/>
                <w:lang w:val="en-US"/>
              </w:rPr>
              <w:t>Where`s…? She / He`s in…</w:t>
            </w:r>
          </w:p>
          <w:p w:rsidR="006238FB" w:rsidRPr="001B3FB7" w:rsidRDefault="006238FB" w:rsidP="00613391">
            <w:pPr>
              <w:ind w:right="-58"/>
              <w:jc w:val="center"/>
              <w:rPr>
                <w:bCs/>
                <w:color w:val="000000"/>
                <w:sz w:val="22"/>
                <w:szCs w:val="22"/>
              </w:rPr>
            </w:pPr>
            <w:r w:rsidRPr="00E520A6">
              <w:rPr>
                <w:bCs/>
                <w:color w:val="000000"/>
                <w:sz w:val="22"/>
                <w:szCs w:val="22"/>
                <w:lang w:val="en-US"/>
              </w:rPr>
              <w:t xml:space="preserve">Are you in. the…?             </w:t>
            </w:r>
            <w:r w:rsidRPr="00525727">
              <w:rPr>
                <w:bCs/>
                <w:color w:val="000000"/>
                <w:sz w:val="20"/>
              </w:rPr>
              <w:t>Упр.2 с.30</w:t>
            </w:r>
          </w:p>
          <w:p w:rsidR="006238FB" w:rsidRPr="001B3FB7" w:rsidRDefault="006238FB" w:rsidP="00086779">
            <w:pPr>
              <w:ind w:right="-5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FB7">
              <w:rPr>
                <w:sz w:val="16"/>
                <w:szCs w:val="16"/>
              </w:rPr>
              <w:t>Микровысказыва ния по з</w:t>
            </w:r>
            <w:r w:rsidRPr="001B3FB7">
              <w:rPr>
                <w:sz w:val="16"/>
                <w:szCs w:val="16"/>
              </w:rPr>
              <w:t>а</w:t>
            </w:r>
            <w:r w:rsidRPr="001B3FB7">
              <w:rPr>
                <w:sz w:val="16"/>
                <w:szCs w:val="16"/>
              </w:rPr>
              <w:t>данной теме с использован</w:t>
            </w:r>
            <w:r w:rsidRPr="001B3FB7">
              <w:rPr>
                <w:sz w:val="16"/>
                <w:szCs w:val="16"/>
              </w:rPr>
              <w:t>и</w:t>
            </w:r>
            <w:r w:rsidRPr="001B3FB7">
              <w:rPr>
                <w:sz w:val="16"/>
                <w:szCs w:val="16"/>
              </w:rPr>
              <w:t>ем НЛЕ</w:t>
            </w:r>
          </w:p>
        </w:tc>
        <w:tc>
          <w:tcPr>
            <w:tcW w:w="1276" w:type="dxa"/>
          </w:tcPr>
          <w:p w:rsidR="006238FB" w:rsidRPr="00816E86" w:rsidRDefault="006238FB" w:rsidP="005A0549">
            <w:pPr>
              <w:ind w:right="-108"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6238FB" w:rsidRDefault="006238FB" w:rsidP="005A0549">
            <w:pPr>
              <w:ind w:left="-108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>Oo</w:t>
            </w:r>
          </w:p>
          <w:p w:rsidR="006238FB" w:rsidRDefault="006238FB" w:rsidP="005A0549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 xml:space="preserve">[ </w:t>
            </w:r>
            <w:r w:rsidR="00FF136F">
              <w:rPr>
                <w:b/>
                <w:bCs/>
                <w:color w:val="000000"/>
                <w:szCs w:val="24"/>
                <w:lang w:val="en-US"/>
              </w:rPr>
              <w:t>o</w:t>
            </w:r>
            <w:r>
              <w:rPr>
                <w:b/>
                <w:bCs/>
                <w:color w:val="000000"/>
                <w:szCs w:val="24"/>
                <w:lang w:val="en-US"/>
              </w:rPr>
              <w:t xml:space="preserve">  ]   </w:t>
            </w:r>
          </w:p>
          <w:p w:rsidR="006238FB" w:rsidRPr="00DE5B94" w:rsidRDefault="006238FB" w:rsidP="005A0549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 w:rsidRPr="00402D07">
              <w:rPr>
                <w:bCs/>
                <w:color w:val="000000"/>
                <w:sz w:val="16"/>
                <w:szCs w:val="16"/>
              </w:rPr>
              <w:t>Работа со звуками</w:t>
            </w:r>
          </w:p>
        </w:tc>
        <w:tc>
          <w:tcPr>
            <w:tcW w:w="3402" w:type="dxa"/>
          </w:tcPr>
          <w:p w:rsidR="006238FB" w:rsidRPr="007C08D8" w:rsidRDefault="006238FB" w:rsidP="005A0549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>he,  she</w:t>
            </w: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, 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 xml:space="preserve">garden, house </w:t>
            </w:r>
            <w:r w:rsidRPr="007C08D8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6238FB" w:rsidRPr="006D2BDC" w:rsidRDefault="006238FB" w:rsidP="005A0549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C08D8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>kitchen, bedroom, black,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>brown</w:t>
            </w:r>
          </w:p>
          <w:p w:rsidR="006238FB" w:rsidRPr="006D2BDC" w:rsidRDefault="006238FB" w:rsidP="005A0549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>Come here!!!</w:t>
            </w:r>
          </w:p>
        </w:tc>
        <w:tc>
          <w:tcPr>
            <w:tcW w:w="851" w:type="dxa"/>
          </w:tcPr>
          <w:p w:rsidR="006238FB" w:rsidRPr="002D2BDA" w:rsidRDefault="006238FB" w:rsidP="005A0549">
            <w:pPr>
              <w:jc w:val="center"/>
              <w:rPr>
                <w:bCs/>
                <w:color w:val="000000"/>
                <w:sz w:val="20"/>
                <w:lang w:val="en-US"/>
              </w:rPr>
            </w:pPr>
            <w:r w:rsidRPr="002D2BDA">
              <w:rPr>
                <w:bCs/>
                <w:color w:val="000000"/>
                <w:sz w:val="20"/>
                <w:lang w:val="en-US"/>
              </w:rPr>
              <w:t>WB 1,2 c.16</w:t>
            </w:r>
          </w:p>
          <w:p w:rsidR="006238FB" w:rsidRPr="002D2BDA" w:rsidRDefault="006238FB" w:rsidP="005A0549">
            <w:pPr>
              <w:jc w:val="center"/>
              <w:rPr>
                <w:bCs/>
                <w:color w:val="000000"/>
                <w:sz w:val="20"/>
              </w:rPr>
            </w:pPr>
            <w:r w:rsidRPr="002D2BDA">
              <w:rPr>
                <w:bCs/>
                <w:color w:val="000000"/>
                <w:sz w:val="20"/>
              </w:rPr>
              <w:t>слова</w:t>
            </w:r>
          </w:p>
        </w:tc>
        <w:tc>
          <w:tcPr>
            <w:tcW w:w="992" w:type="dxa"/>
          </w:tcPr>
          <w:p w:rsidR="006238FB" w:rsidRPr="003234BA" w:rsidRDefault="006238FB" w:rsidP="005A0549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6238FB" w:rsidRPr="009C2C03" w:rsidRDefault="006238FB" w:rsidP="009C2C03">
            <w:pPr>
              <w:rPr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6238FB" w:rsidRPr="002A58F6">
        <w:tblPrEx>
          <w:tblCellMar>
            <w:top w:w="0" w:type="dxa"/>
            <w:bottom w:w="0" w:type="dxa"/>
          </w:tblCellMar>
        </w:tblPrEx>
        <w:trPr>
          <w:cantSplit/>
          <w:trHeight w:val="769"/>
        </w:trPr>
        <w:tc>
          <w:tcPr>
            <w:tcW w:w="426" w:type="dxa"/>
          </w:tcPr>
          <w:p w:rsidR="006238FB" w:rsidRPr="00E279D1" w:rsidRDefault="006238FB" w:rsidP="00642847">
            <w:pPr>
              <w:ind w:left="-108" w:right="-108"/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 w:rsidRPr="00E279D1">
              <w:rPr>
                <w:b/>
                <w:bCs/>
                <w:color w:val="000000"/>
                <w:sz w:val="20"/>
                <w:lang w:val="en-US"/>
              </w:rPr>
              <w:t>15</w:t>
            </w:r>
          </w:p>
          <w:p w:rsidR="006238FB" w:rsidRPr="00E279D1" w:rsidRDefault="00AB7E14" w:rsidP="00642847">
            <w:pPr>
              <w:ind w:left="-108" w:right="-108"/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  <w:r w:rsidR="008E1848">
              <w:rPr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vMerge/>
            <w:textDirection w:val="btLr"/>
          </w:tcPr>
          <w:p w:rsidR="006238FB" w:rsidRPr="003234BA" w:rsidRDefault="006238FB" w:rsidP="005A0549">
            <w:pPr>
              <w:ind w:left="113" w:right="113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6238FB" w:rsidRDefault="006238FB" w:rsidP="005A0549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>2b</w:t>
            </w:r>
          </w:p>
          <w:p w:rsidR="006238FB" w:rsidRPr="004F46EA" w:rsidRDefault="006238FB" w:rsidP="00444F4D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46EA">
              <w:rPr>
                <w:b/>
                <w:bCs/>
                <w:color w:val="000000"/>
                <w:sz w:val="20"/>
              </w:rPr>
              <w:t>Где Чаклз?</w:t>
            </w:r>
          </w:p>
          <w:p w:rsidR="00524D19" w:rsidRPr="00524D19" w:rsidRDefault="00524D19" w:rsidP="00444F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24D19">
              <w:rPr>
                <w:b/>
                <w:bCs/>
                <w:color w:val="000000"/>
                <w:sz w:val="16"/>
                <w:szCs w:val="16"/>
              </w:rPr>
              <w:t xml:space="preserve">Формирование </w:t>
            </w:r>
            <w:r w:rsidR="00FD2114">
              <w:rPr>
                <w:b/>
                <w:bCs/>
                <w:color w:val="000000"/>
                <w:sz w:val="16"/>
                <w:szCs w:val="16"/>
              </w:rPr>
              <w:t>умения</w:t>
            </w:r>
            <w:r w:rsidRPr="00524D1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25727">
              <w:rPr>
                <w:b/>
                <w:bCs/>
                <w:color w:val="000000"/>
                <w:sz w:val="16"/>
                <w:szCs w:val="16"/>
              </w:rPr>
              <w:t xml:space="preserve"> письма</w:t>
            </w:r>
          </w:p>
        </w:tc>
        <w:tc>
          <w:tcPr>
            <w:tcW w:w="1417" w:type="dxa"/>
          </w:tcPr>
          <w:p w:rsidR="006238FB" w:rsidRDefault="006238FB" w:rsidP="005A0549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520A6">
              <w:rPr>
                <w:bCs/>
                <w:color w:val="000000"/>
                <w:sz w:val="22"/>
                <w:szCs w:val="22"/>
              </w:rPr>
              <w:t>Упр.3 с.33</w:t>
            </w:r>
          </w:p>
          <w:p w:rsidR="006238FB" w:rsidRDefault="006238FB" w:rsidP="00E72FCD">
            <w:pPr>
              <w:ind w:left="-108" w:right="-250"/>
              <w:rPr>
                <w:color w:val="000000"/>
                <w:spacing w:val="-2"/>
                <w:sz w:val="14"/>
                <w:szCs w:val="14"/>
              </w:rPr>
            </w:pPr>
          </w:p>
          <w:p w:rsidR="006238FB" w:rsidRPr="00D22CF4" w:rsidRDefault="006238FB" w:rsidP="00E72FCD">
            <w:pPr>
              <w:ind w:left="-108" w:right="-250"/>
              <w:rPr>
                <w:color w:val="000000"/>
                <w:spacing w:val="-2"/>
                <w:sz w:val="8"/>
                <w:szCs w:val="8"/>
              </w:rPr>
            </w:pPr>
          </w:p>
          <w:p w:rsidR="006238FB" w:rsidRPr="00F023DE" w:rsidRDefault="006238FB" w:rsidP="00E72FCD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6238FB" w:rsidRPr="00E520A6" w:rsidRDefault="006238FB" w:rsidP="004B098C">
            <w:pPr>
              <w:ind w:right="-108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</w:t>
            </w:r>
            <w:r>
              <w:rPr>
                <w:color w:val="000000"/>
                <w:sz w:val="16"/>
                <w:szCs w:val="16"/>
              </w:rPr>
              <w:t>песенки</w:t>
            </w:r>
          </w:p>
        </w:tc>
        <w:tc>
          <w:tcPr>
            <w:tcW w:w="1276" w:type="dxa"/>
          </w:tcPr>
          <w:p w:rsidR="006238FB" w:rsidRPr="003F4880" w:rsidRDefault="006238FB" w:rsidP="00CD3DF9">
            <w:pPr>
              <w:ind w:right="-108" w:hanging="108"/>
              <w:jc w:val="center"/>
              <w:rPr>
                <w:bCs/>
                <w:color w:val="000000"/>
                <w:sz w:val="17"/>
                <w:szCs w:val="17"/>
              </w:rPr>
            </w:pPr>
            <w:r w:rsidRPr="001E2273">
              <w:rPr>
                <w:bCs/>
                <w:color w:val="000000"/>
                <w:sz w:val="17"/>
                <w:szCs w:val="17"/>
              </w:rPr>
              <w:t xml:space="preserve">Правила чтения гласной </w:t>
            </w:r>
            <w:r>
              <w:rPr>
                <w:bCs/>
                <w:color w:val="000000"/>
                <w:sz w:val="17"/>
                <w:szCs w:val="17"/>
              </w:rPr>
              <w:t xml:space="preserve">        </w:t>
            </w:r>
            <w:r w:rsidRPr="003F4880">
              <w:rPr>
                <w:b/>
                <w:bCs/>
                <w:color w:val="000000"/>
                <w:sz w:val="20"/>
                <w:lang w:val="en-US"/>
              </w:rPr>
              <w:t>Oo</w:t>
            </w:r>
          </w:p>
          <w:p w:rsidR="006238FB" w:rsidRPr="00135B0E" w:rsidRDefault="006238FB" w:rsidP="00CD3DF9">
            <w:pPr>
              <w:ind w:right="-108" w:hanging="108"/>
              <w:jc w:val="center"/>
              <w:rPr>
                <w:bCs/>
                <w:color w:val="000000"/>
                <w:sz w:val="16"/>
                <w:szCs w:val="16"/>
              </w:rPr>
            </w:pPr>
            <w:r w:rsidRPr="00135B0E">
              <w:rPr>
                <w:bCs/>
                <w:color w:val="000000"/>
                <w:sz w:val="16"/>
                <w:szCs w:val="16"/>
              </w:rPr>
              <w:t>в  открытом слоге</w:t>
            </w:r>
          </w:p>
          <w:p w:rsidR="006238FB" w:rsidRPr="004B098C" w:rsidRDefault="006238FB" w:rsidP="00CD3DF9">
            <w:pPr>
              <w:rPr>
                <w:sz w:val="8"/>
                <w:szCs w:val="8"/>
              </w:rPr>
            </w:pPr>
          </w:p>
        </w:tc>
        <w:tc>
          <w:tcPr>
            <w:tcW w:w="2551" w:type="dxa"/>
          </w:tcPr>
          <w:p w:rsidR="006238FB" w:rsidRPr="00E520A6" w:rsidRDefault="006238FB" w:rsidP="005A054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520A6">
              <w:rPr>
                <w:bCs/>
                <w:color w:val="000000"/>
                <w:sz w:val="22"/>
                <w:szCs w:val="22"/>
                <w:lang w:val="en-US"/>
              </w:rPr>
              <w:t xml:space="preserve">             </w:t>
            </w:r>
          </w:p>
        </w:tc>
        <w:tc>
          <w:tcPr>
            <w:tcW w:w="1276" w:type="dxa"/>
          </w:tcPr>
          <w:p w:rsidR="006238FB" w:rsidRPr="00B274F1" w:rsidRDefault="006238FB" w:rsidP="005A0549">
            <w:pPr>
              <w:ind w:right="-108"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6238FB" w:rsidRDefault="006238FB" w:rsidP="005A0549">
            <w:pPr>
              <w:ind w:left="-108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>Oo</w:t>
            </w:r>
          </w:p>
          <w:p w:rsidR="006238FB" w:rsidRDefault="006238FB" w:rsidP="005A0549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 xml:space="preserve">[  </w:t>
            </w:r>
            <w:r w:rsidR="00FF136F">
              <w:rPr>
                <w:b/>
                <w:bCs/>
                <w:color w:val="000000"/>
                <w:szCs w:val="24"/>
                <w:lang w:val="en-US"/>
              </w:rPr>
              <w:t>ou</w:t>
            </w:r>
            <w:r>
              <w:rPr>
                <w:b/>
                <w:bCs/>
                <w:color w:val="000000"/>
                <w:szCs w:val="24"/>
                <w:lang w:val="en-US"/>
              </w:rPr>
              <w:t xml:space="preserve"> ]  </w:t>
            </w:r>
          </w:p>
          <w:p w:rsidR="006238FB" w:rsidRPr="00DE5B94" w:rsidRDefault="006238FB" w:rsidP="005A0549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 w:rsidRPr="00402D07">
              <w:rPr>
                <w:bCs/>
                <w:color w:val="000000"/>
                <w:sz w:val="16"/>
                <w:szCs w:val="16"/>
              </w:rPr>
              <w:t>Работа со звуками</w:t>
            </w:r>
          </w:p>
        </w:tc>
        <w:tc>
          <w:tcPr>
            <w:tcW w:w="3402" w:type="dxa"/>
          </w:tcPr>
          <w:p w:rsidR="006238FB" w:rsidRDefault="006238FB" w:rsidP="005A0549">
            <w:pPr>
              <w:ind w:left="-108" w:right="-108"/>
              <w:rPr>
                <w:bCs/>
                <w:color w:val="000000"/>
                <w:sz w:val="22"/>
                <w:szCs w:val="22"/>
              </w:rPr>
            </w:pP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 xml:space="preserve">Bathroom, quick!  </w:t>
            </w:r>
          </w:p>
          <w:p w:rsidR="006238FB" w:rsidRDefault="006238FB" w:rsidP="005A0549">
            <w:pPr>
              <w:ind w:left="-108" w:right="-108"/>
              <w:rPr>
                <w:bCs/>
                <w:color w:val="000000"/>
                <w:sz w:val="22"/>
                <w:szCs w:val="22"/>
              </w:rPr>
            </w:pP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 xml:space="preserve"> Is he in The </w:t>
            </w: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 xml:space="preserve">house?  </w:t>
            </w:r>
          </w:p>
          <w:p w:rsidR="006238FB" w:rsidRPr="006D2BDC" w:rsidRDefault="006238FB" w:rsidP="005A0549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7C08D8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 xml:space="preserve">Looking at you and me! </w:t>
            </w:r>
          </w:p>
        </w:tc>
        <w:tc>
          <w:tcPr>
            <w:tcW w:w="851" w:type="dxa"/>
          </w:tcPr>
          <w:p w:rsidR="006238FB" w:rsidRPr="002D2BDA" w:rsidRDefault="006238FB" w:rsidP="005A0549">
            <w:pPr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 w:rsidRPr="002D2BDA">
              <w:rPr>
                <w:bCs/>
                <w:color w:val="000000"/>
                <w:sz w:val="20"/>
                <w:lang w:val="en-US"/>
              </w:rPr>
              <w:t xml:space="preserve">WB </w:t>
            </w:r>
            <w:r w:rsidRPr="002D2BDA">
              <w:rPr>
                <w:bCs/>
                <w:color w:val="000000"/>
                <w:sz w:val="20"/>
              </w:rPr>
              <w:t>3 с.17</w:t>
            </w:r>
          </w:p>
        </w:tc>
        <w:tc>
          <w:tcPr>
            <w:tcW w:w="992" w:type="dxa"/>
          </w:tcPr>
          <w:p w:rsidR="006238FB" w:rsidRPr="00841181" w:rsidRDefault="006238FB" w:rsidP="005A0549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6238FB" w:rsidRPr="009C2C03" w:rsidRDefault="00C0287D" w:rsidP="009C2C03">
            <w:pPr>
              <w:ind w:left="-108" w:right="-108"/>
              <w:rPr>
                <w:bCs/>
                <w:color w:val="000000"/>
                <w:sz w:val="14"/>
                <w:szCs w:val="14"/>
              </w:rPr>
            </w:pPr>
            <w:r w:rsidRPr="009C2C03">
              <w:rPr>
                <w:bCs/>
                <w:color w:val="000000"/>
                <w:sz w:val="14"/>
                <w:szCs w:val="14"/>
              </w:rPr>
              <w:t>Словарн</w:t>
            </w:r>
            <w:r w:rsidR="00D217F2" w:rsidRPr="009C2C03">
              <w:rPr>
                <w:bCs/>
                <w:color w:val="000000"/>
                <w:sz w:val="14"/>
                <w:szCs w:val="14"/>
              </w:rPr>
              <w:t xml:space="preserve">. </w:t>
            </w:r>
            <w:r w:rsidRPr="009C2C03">
              <w:rPr>
                <w:bCs/>
                <w:color w:val="000000"/>
                <w:sz w:val="14"/>
                <w:szCs w:val="14"/>
              </w:rPr>
              <w:t>диктант</w:t>
            </w:r>
          </w:p>
        </w:tc>
      </w:tr>
    </w:tbl>
    <w:p w:rsidR="00EE79C4" w:rsidRPr="00D217F2" w:rsidRDefault="00EE79C4" w:rsidP="00950099"/>
    <w:p w:rsidR="00CF310F" w:rsidRPr="00CF310F" w:rsidRDefault="00CF310F" w:rsidP="0013229E">
      <w:pPr>
        <w:ind w:left="360"/>
        <w:jc w:val="center"/>
        <w:rPr>
          <w:rFonts w:ascii="Bookman Old Style" w:hAnsi="Bookman Old Style"/>
          <w:b/>
          <w:bCs/>
          <w:color w:val="000000"/>
          <w:sz w:val="16"/>
          <w:szCs w:val="16"/>
        </w:rPr>
      </w:pPr>
    </w:p>
    <w:p w:rsidR="0013229E" w:rsidRDefault="0013229E" w:rsidP="0013229E">
      <w:pPr>
        <w:ind w:left="360"/>
        <w:jc w:val="center"/>
        <w:rPr>
          <w:rFonts w:ascii="Bookman Old Style" w:hAnsi="Bookman Old Style"/>
          <w:b/>
          <w:bCs/>
          <w:color w:val="000000"/>
          <w:sz w:val="26"/>
        </w:rPr>
      </w:pPr>
      <w:r w:rsidRPr="00B81316">
        <w:rPr>
          <w:rFonts w:ascii="Bookman Old Style" w:hAnsi="Bookman Old Style"/>
          <w:b/>
          <w:bCs/>
          <w:color w:val="000000"/>
          <w:sz w:val="28"/>
          <w:szCs w:val="28"/>
        </w:rPr>
        <w:t>КАЛЕНДАРНО</w:t>
      </w:r>
      <w:r w:rsidRPr="00CF310F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- </w:t>
      </w:r>
      <w:r w:rsidRPr="00B81316">
        <w:rPr>
          <w:rFonts w:ascii="Bookman Old Style" w:hAnsi="Bookman Old Style"/>
          <w:b/>
          <w:bCs/>
          <w:color w:val="000000"/>
          <w:sz w:val="28"/>
          <w:szCs w:val="28"/>
        </w:rPr>
        <w:t>ТЕМАТИЧЕСКОЕ</w:t>
      </w:r>
      <w:r w:rsidRPr="00CF310F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 </w:t>
      </w:r>
      <w:r w:rsidRPr="00B81316">
        <w:rPr>
          <w:rFonts w:ascii="Bookman Old Style" w:hAnsi="Bookman Old Style"/>
          <w:b/>
          <w:bCs/>
          <w:color w:val="000000"/>
          <w:sz w:val="28"/>
          <w:szCs w:val="28"/>
        </w:rPr>
        <w:t>ПЛАНИРОВАНИЕ</w:t>
      </w:r>
      <w:r w:rsidRPr="00CF310F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  2  </w:t>
      </w:r>
      <w:r w:rsidRPr="00B81316">
        <w:rPr>
          <w:rFonts w:ascii="Bookman Old Style" w:hAnsi="Bookman Old Style"/>
          <w:b/>
          <w:bCs/>
          <w:color w:val="000000"/>
          <w:sz w:val="28"/>
          <w:szCs w:val="28"/>
        </w:rPr>
        <w:t>КЛАСС</w:t>
      </w:r>
      <w:r w:rsidRPr="00CF310F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                                                                           </w:t>
      </w:r>
      <w:r w:rsidRPr="008447A7">
        <w:rPr>
          <w:rFonts w:ascii="Bookman Old Style" w:hAnsi="Bookman Old Style"/>
          <w:b/>
          <w:bCs/>
          <w:color w:val="000000"/>
          <w:sz w:val="26"/>
        </w:rPr>
        <w:t>УМК</w:t>
      </w:r>
      <w:r w:rsidRPr="00CF310F">
        <w:rPr>
          <w:rFonts w:ascii="Bookman Old Style" w:hAnsi="Bookman Old Style"/>
          <w:b/>
          <w:bCs/>
          <w:color w:val="000000"/>
          <w:sz w:val="26"/>
        </w:rPr>
        <w:t xml:space="preserve">  </w:t>
      </w:r>
      <w:r w:rsidRPr="00CF310F">
        <w:rPr>
          <w:rFonts w:ascii="Bookman Old Style" w:hAnsi="Bookman Old Style"/>
          <w:b/>
          <w:bCs/>
          <w:color w:val="000000"/>
          <w:sz w:val="28"/>
        </w:rPr>
        <w:t>«</w:t>
      </w:r>
      <w:r w:rsidRPr="008447A7">
        <w:rPr>
          <w:rFonts w:ascii="Bookman Old Style" w:hAnsi="Bookman Old Style"/>
          <w:b/>
          <w:bCs/>
          <w:color w:val="000000"/>
          <w:sz w:val="28"/>
          <w:lang w:val="en-US"/>
        </w:rPr>
        <w:t>SPOTLIGHT</w:t>
      </w:r>
      <w:r w:rsidRPr="00CF310F">
        <w:rPr>
          <w:rFonts w:ascii="Bookman Old Style" w:hAnsi="Bookman Old Style"/>
          <w:b/>
          <w:bCs/>
          <w:color w:val="000000"/>
          <w:sz w:val="28"/>
        </w:rPr>
        <w:t xml:space="preserve"> -</w:t>
      </w:r>
      <w:r w:rsidRPr="00CF310F">
        <w:rPr>
          <w:rFonts w:ascii="Arial Black" w:hAnsi="Arial Black"/>
          <w:b/>
          <w:bCs/>
          <w:color w:val="000000"/>
          <w:sz w:val="28"/>
        </w:rPr>
        <w:t>2</w:t>
      </w:r>
      <w:r w:rsidRPr="00CF310F">
        <w:rPr>
          <w:rFonts w:ascii="Bookman Old Style" w:hAnsi="Bookman Old Style"/>
          <w:b/>
          <w:bCs/>
          <w:color w:val="000000"/>
          <w:sz w:val="28"/>
        </w:rPr>
        <w:t>»  («</w:t>
      </w:r>
      <w:r w:rsidRPr="008447A7">
        <w:rPr>
          <w:rFonts w:ascii="Bookman Old Style" w:hAnsi="Bookman Old Style"/>
          <w:b/>
          <w:bCs/>
          <w:color w:val="000000"/>
          <w:sz w:val="28"/>
        </w:rPr>
        <w:t>Английский</w:t>
      </w:r>
      <w:r w:rsidRPr="00CF310F">
        <w:rPr>
          <w:rFonts w:ascii="Bookman Old Style" w:hAnsi="Bookman Old Style"/>
          <w:b/>
          <w:bCs/>
          <w:color w:val="000000"/>
          <w:sz w:val="28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8"/>
        </w:rPr>
        <w:t>в</w:t>
      </w:r>
      <w:r w:rsidRPr="00CF310F">
        <w:rPr>
          <w:rFonts w:ascii="Bookman Old Style" w:hAnsi="Bookman Old Style"/>
          <w:b/>
          <w:bCs/>
          <w:color w:val="000000"/>
          <w:sz w:val="28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8"/>
        </w:rPr>
        <w:t>фокусе</w:t>
      </w:r>
      <w:r w:rsidRPr="00CF310F">
        <w:rPr>
          <w:rFonts w:ascii="Bookman Old Style" w:hAnsi="Bookman Old Style"/>
          <w:b/>
          <w:bCs/>
          <w:color w:val="000000"/>
          <w:sz w:val="28"/>
        </w:rPr>
        <w:t xml:space="preserve">»)  </w:t>
      </w:r>
      <w:r w:rsidRPr="00CF310F">
        <w:rPr>
          <w:rFonts w:ascii="Bookman Old Style" w:hAnsi="Bookman Old Style"/>
          <w:b/>
          <w:bCs/>
          <w:color w:val="000000"/>
          <w:sz w:val="26"/>
        </w:rPr>
        <w:t>(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Virginia</w:t>
      </w:r>
      <w:r w:rsidRPr="00CF310F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Evans</w:t>
      </w:r>
      <w:r w:rsidRPr="00CF310F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Jenny</w:t>
      </w:r>
      <w:r w:rsidRPr="00CF310F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Dooley</w:t>
      </w:r>
      <w:r w:rsidRPr="00CF310F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Nadezhda</w:t>
      </w:r>
      <w:r w:rsidRPr="00CF310F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B</w:t>
      </w:r>
      <w:r w:rsidR="00EB040F">
        <w:rPr>
          <w:rFonts w:ascii="Bookman Old Style" w:hAnsi="Bookman Old Style"/>
          <w:b/>
          <w:bCs/>
          <w:color w:val="000000"/>
          <w:sz w:val="22"/>
          <w:szCs w:val="22"/>
        </w:rPr>
        <w:t>у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kova</w:t>
      </w:r>
      <w:r w:rsidRPr="00CF310F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Marina</w:t>
      </w:r>
      <w:r w:rsidRPr="00CF310F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Pospelova</w:t>
      </w:r>
      <w:r w:rsidRPr="00CF310F">
        <w:rPr>
          <w:rFonts w:ascii="Bookman Old Style" w:hAnsi="Bookman Old Style"/>
          <w:b/>
          <w:bCs/>
          <w:color w:val="000000"/>
          <w:sz w:val="26"/>
        </w:rPr>
        <w:t xml:space="preserve"> )</w:t>
      </w:r>
    </w:p>
    <w:p w:rsidR="008748A7" w:rsidRPr="00B06DC3" w:rsidRDefault="008748A7" w:rsidP="0013229E">
      <w:pPr>
        <w:ind w:left="360"/>
        <w:jc w:val="center"/>
        <w:rPr>
          <w:rFonts w:ascii="Bookman Old Style" w:hAnsi="Bookman Old Style"/>
          <w:b/>
          <w:bCs/>
          <w:color w:val="000000"/>
          <w:sz w:val="8"/>
          <w:szCs w:val="8"/>
        </w:rPr>
      </w:pPr>
    </w:p>
    <w:p w:rsidR="005C68DF" w:rsidRPr="0013229E" w:rsidRDefault="005C68DF" w:rsidP="005C68DF">
      <w:pPr>
        <w:ind w:left="360"/>
        <w:rPr>
          <w:rFonts w:ascii="Bookman Old Style" w:hAnsi="Bookman Old Style"/>
          <w:b/>
          <w:bCs/>
          <w:color w:val="000000"/>
          <w:sz w:val="4"/>
          <w:szCs w:val="4"/>
        </w:rPr>
      </w:pPr>
    </w:p>
    <w:tbl>
      <w:tblPr>
        <w:tblW w:w="164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425"/>
        <w:gridCol w:w="1560"/>
        <w:gridCol w:w="1417"/>
        <w:gridCol w:w="1276"/>
        <w:gridCol w:w="2551"/>
        <w:gridCol w:w="1276"/>
        <w:gridCol w:w="1559"/>
        <w:gridCol w:w="3402"/>
        <w:gridCol w:w="851"/>
        <w:gridCol w:w="992"/>
        <w:gridCol w:w="709"/>
      </w:tblGrid>
      <w:tr w:rsidR="00D21B2B">
        <w:tblPrEx>
          <w:tblCellMar>
            <w:top w:w="0" w:type="dxa"/>
            <w:bottom w:w="0" w:type="dxa"/>
          </w:tblCellMar>
        </w:tblPrEx>
        <w:trPr>
          <w:cantSplit/>
          <w:trHeight w:val="578"/>
        </w:trPr>
        <w:tc>
          <w:tcPr>
            <w:tcW w:w="426" w:type="dxa"/>
            <w:vMerge w:val="restart"/>
            <w:textDirection w:val="btLr"/>
          </w:tcPr>
          <w:p w:rsidR="00D21B2B" w:rsidRPr="0013229E" w:rsidRDefault="00DD36D0" w:rsidP="0057361F">
            <w:pPr>
              <w:ind w:left="113" w:right="113"/>
              <w:jc w:val="center"/>
              <w:rPr>
                <w:rFonts w:ascii="Bookman Old Style" w:hAnsi="Bookman Old Style"/>
                <w:b/>
                <w:bCs/>
                <w:color w:val="000000"/>
                <w:sz w:val="14"/>
                <w:szCs w:val="14"/>
              </w:rPr>
            </w:pPr>
            <w:r w:rsidRPr="001F0A2B">
              <w:rPr>
                <w:rFonts w:ascii="Bookman Old Style" w:hAnsi="Bookman Old Style"/>
                <w:b/>
                <w:bCs/>
                <w:color w:val="000000"/>
                <w:sz w:val="20"/>
              </w:rPr>
              <w:t xml:space="preserve">№  </w:t>
            </w:r>
            <w:r>
              <w:rPr>
                <w:rFonts w:ascii="Bookman Old Style" w:hAnsi="Bookman Old Style"/>
                <w:b/>
                <w:bCs/>
                <w:color w:val="000000"/>
                <w:sz w:val="22"/>
                <w:szCs w:val="22"/>
              </w:rPr>
              <w:t>П.П.</w:t>
            </w:r>
          </w:p>
        </w:tc>
        <w:tc>
          <w:tcPr>
            <w:tcW w:w="1985" w:type="dxa"/>
            <w:gridSpan w:val="2"/>
            <w:vMerge w:val="restart"/>
          </w:tcPr>
          <w:p w:rsidR="00D21B2B" w:rsidRPr="007D0210" w:rsidRDefault="00D21B2B" w:rsidP="00B04421">
            <w:pPr>
              <w:pStyle w:val="af"/>
              <w:ind w:left="0" w:right="0"/>
              <w:rPr>
                <w:rFonts w:ascii="Bookman Old Style" w:hAnsi="Bookman Old Style"/>
                <w:color w:val="000000"/>
                <w:sz w:val="20"/>
              </w:rPr>
            </w:pPr>
            <w:r w:rsidRPr="007D0210">
              <w:rPr>
                <w:rFonts w:ascii="Bookman Old Style" w:hAnsi="Bookman Old Style"/>
                <w:color w:val="000000"/>
                <w:sz w:val="20"/>
              </w:rPr>
              <w:t>Тема</w:t>
            </w:r>
          </w:p>
          <w:p w:rsidR="00D21B2B" w:rsidRPr="007D0210" w:rsidRDefault="00D21B2B" w:rsidP="00B04421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Подтема</w:t>
            </w: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  <w:lang w:val="en-US"/>
              </w:rPr>
              <w:t xml:space="preserve">  </w:t>
            </w: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        </w:t>
            </w:r>
            <w:r w:rsidRPr="007D0210">
              <w:rPr>
                <w:rFonts w:ascii="Bookman Old Style" w:hAnsi="Bookman Old Style"/>
                <w:bCs/>
                <w:color w:val="000000"/>
                <w:sz w:val="17"/>
                <w:szCs w:val="17"/>
                <w:lang w:val="en-US"/>
              </w:rPr>
              <w:t>вид деятельности</w:t>
            </w:r>
          </w:p>
        </w:tc>
        <w:tc>
          <w:tcPr>
            <w:tcW w:w="6520" w:type="dxa"/>
            <w:gridSpan w:val="4"/>
          </w:tcPr>
          <w:p w:rsidR="00D21B2B" w:rsidRDefault="00D21B2B" w:rsidP="0057361F">
            <w:pPr>
              <w:pStyle w:val="5"/>
              <w:ind w:right="-108"/>
              <w:rPr>
                <w:rFonts w:ascii="Bookman Old Style" w:hAnsi="Bookman Old Style"/>
                <w:color w:val="000000"/>
                <w:sz w:val="8"/>
                <w:lang w:val="en-US"/>
              </w:rPr>
            </w:pPr>
          </w:p>
          <w:p w:rsidR="00D21B2B" w:rsidRPr="00C52ED5" w:rsidRDefault="00D21B2B" w:rsidP="0057361F">
            <w:pPr>
              <w:pStyle w:val="5"/>
              <w:ind w:right="-108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C52ED5">
              <w:rPr>
                <w:rFonts w:ascii="Bookman Old Style" w:hAnsi="Bookman Old Style"/>
                <w:color w:val="000000"/>
                <w:sz w:val="24"/>
                <w:szCs w:val="24"/>
              </w:rPr>
              <w:t>Коммуникативные умения и навыки</w:t>
            </w:r>
          </w:p>
          <w:p w:rsidR="00D21B2B" w:rsidRDefault="00D21B2B" w:rsidP="0057361F">
            <w:pPr>
              <w:jc w:val="center"/>
              <w:rPr>
                <w:color w:val="000000"/>
                <w:sz w:val="8"/>
              </w:rPr>
            </w:pPr>
          </w:p>
          <w:p w:rsidR="00D21B2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"/>
              </w:rPr>
            </w:pPr>
          </w:p>
        </w:tc>
        <w:tc>
          <w:tcPr>
            <w:tcW w:w="4961" w:type="dxa"/>
            <w:gridSpan w:val="2"/>
          </w:tcPr>
          <w:p w:rsidR="00D21B2B" w:rsidRDefault="00D21B2B" w:rsidP="0057361F">
            <w:pPr>
              <w:pStyle w:val="5"/>
              <w:rPr>
                <w:rFonts w:ascii="Bookman Old Style" w:hAnsi="Bookman Old Style"/>
                <w:bCs/>
                <w:color w:val="000000"/>
                <w:sz w:val="8"/>
              </w:rPr>
            </w:pPr>
          </w:p>
          <w:p w:rsidR="00D21B2B" w:rsidRPr="00C52ED5" w:rsidRDefault="00D21B2B" w:rsidP="0057361F">
            <w:pPr>
              <w:pStyle w:val="5"/>
              <w:rPr>
                <w:rFonts w:ascii="Bookman Old Style" w:hAnsi="Bookman Old Style"/>
                <w:bCs/>
                <w:color w:val="000000"/>
                <w:sz w:val="24"/>
                <w:szCs w:val="24"/>
              </w:rPr>
            </w:pPr>
            <w:r w:rsidRPr="00C52ED5">
              <w:rPr>
                <w:rFonts w:ascii="Bookman Old Style" w:hAnsi="Bookman Old Style"/>
                <w:bCs/>
                <w:color w:val="000000"/>
                <w:sz w:val="24"/>
                <w:szCs w:val="24"/>
              </w:rPr>
              <w:t>Языковые знания</w:t>
            </w:r>
          </w:p>
          <w:p w:rsidR="00D21B2B" w:rsidRDefault="00D21B2B" w:rsidP="0057361F">
            <w:pPr>
              <w:rPr>
                <w:color w:val="000000"/>
                <w:sz w:val="8"/>
              </w:rPr>
            </w:pPr>
          </w:p>
        </w:tc>
        <w:tc>
          <w:tcPr>
            <w:tcW w:w="851" w:type="dxa"/>
            <w:vMerge w:val="restart"/>
          </w:tcPr>
          <w:p w:rsidR="00D21B2B" w:rsidRPr="009D35BA" w:rsidRDefault="00D21B2B" w:rsidP="00046CA6">
            <w:pPr>
              <w:ind w:left="-108" w:right="-203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Д.З.</w:t>
            </w:r>
          </w:p>
        </w:tc>
        <w:tc>
          <w:tcPr>
            <w:tcW w:w="992" w:type="dxa"/>
            <w:vMerge w:val="restart"/>
          </w:tcPr>
          <w:p w:rsidR="00D21B2B" w:rsidRDefault="00D21B2B" w:rsidP="0057361F">
            <w:pPr>
              <w:ind w:left="-108" w:right="-153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Стра</w:t>
            </w:r>
            <w:r>
              <w:rPr>
                <w:rFonts w:ascii="Bookman Old Style" w:hAnsi="Bookman Old Style"/>
                <w:b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новеде          ние</w:t>
            </w:r>
          </w:p>
        </w:tc>
        <w:tc>
          <w:tcPr>
            <w:tcW w:w="709" w:type="dxa"/>
            <w:vMerge w:val="restart"/>
            <w:textDirection w:val="btLr"/>
          </w:tcPr>
          <w:p w:rsidR="00D21B2B" w:rsidRPr="0012455F" w:rsidRDefault="00D21B2B" w:rsidP="0057361F">
            <w:pPr>
              <w:ind w:left="-108" w:right="-153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</w:rPr>
              <w:t>КОНТРОЛЬ</w:t>
            </w:r>
          </w:p>
        </w:tc>
      </w:tr>
      <w:tr w:rsidR="00D21B2B">
        <w:tblPrEx>
          <w:tblCellMar>
            <w:top w:w="0" w:type="dxa"/>
            <w:bottom w:w="0" w:type="dxa"/>
          </w:tblCellMar>
        </w:tblPrEx>
        <w:trPr>
          <w:cantSplit/>
          <w:trHeight w:val="621"/>
        </w:trPr>
        <w:tc>
          <w:tcPr>
            <w:tcW w:w="426" w:type="dxa"/>
            <w:vMerge/>
          </w:tcPr>
          <w:p w:rsidR="00D21B2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1985" w:type="dxa"/>
            <w:gridSpan w:val="2"/>
            <w:vMerge/>
          </w:tcPr>
          <w:p w:rsidR="00D21B2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:rsidR="00D21B2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  <w:p w:rsidR="00D21B2B" w:rsidRDefault="00D21B2B" w:rsidP="00617D3B">
            <w:pPr>
              <w:ind w:left="-108" w:right="-250"/>
              <w:rPr>
                <w:rFonts w:ascii="Bookman Old Style" w:hAnsi="Bookman Old Style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Аудирование</w:t>
            </w:r>
          </w:p>
          <w:p w:rsidR="00D21B2B" w:rsidRPr="00E825CF" w:rsidRDefault="00D21B2B" w:rsidP="0057361F">
            <w:pPr>
              <w:ind w:hanging="108"/>
              <w:jc w:val="right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D21B2B" w:rsidRDefault="00D21B2B" w:rsidP="0057361F">
            <w:pPr>
              <w:ind w:right="-108" w:hanging="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  <w:p w:rsidR="00D21B2B" w:rsidRDefault="00D21B2B" w:rsidP="0057361F">
            <w:pPr>
              <w:ind w:right="-108" w:hanging="108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Чтение</w:t>
            </w:r>
          </w:p>
        </w:tc>
        <w:tc>
          <w:tcPr>
            <w:tcW w:w="2551" w:type="dxa"/>
          </w:tcPr>
          <w:p w:rsidR="00D21B2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D21B2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Говорение</w:t>
            </w:r>
          </w:p>
        </w:tc>
        <w:tc>
          <w:tcPr>
            <w:tcW w:w="1276" w:type="dxa"/>
          </w:tcPr>
          <w:p w:rsidR="00D21B2B" w:rsidRDefault="00D21B2B" w:rsidP="0057361F">
            <w:pPr>
              <w:ind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D21B2B" w:rsidRDefault="00D21B2B" w:rsidP="0057361F">
            <w:pPr>
              <w:ind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Письмо</w:t>
            </w:r>
          </w:p>
        </w:tc>
        <w:tc>
          <w:tcPr>
            <w:tcW w:w="1559" w:type="dxa"/>
          </w:tcPr>
          <w:p w:rsidR="00D21B2B" w:rsidRDefault="00D21B2B" w:rsidP="0057361F">
            <w:pPr>
              <w:ind w:lef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D21B2B" w:rsidRDefault="00D21B2B" w:rsidP="0057361F">
            <w:pPr>
              <w:ind w:left="-108" w:right="-77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Фонетика</w:t>
            </w:r>
          </w:p>
        </w:tc>
        <w:tc>
          <w:tcPr>
            <w:tcW w:w="3402" w:type="dxa"/>
          </w:tcPr>
          <w:p w:rsidR="00D21B2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D21B2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Лексика</w:t>
            </w:r>
          </w:p>
          <w:p w:rsidR="00D21B2B" w:rsidRDefault="00D21B2B" w:rsidP="0057361F">
            <w:pPr>
              <w:ind w:left="-108" w:right="-108"/>
              <w:rPr>
                <w:rFonts w:ascii="Bookman Old Style" w:hAnsi="Bookman Old Style"/>
                <w:b/>
                <w:bCs/>
                <w:color w:val="000000"/>
                <w:sz w:val="8"/>
                <w:lang w:val="en-US"/>
              </w:rPr>
            </w:pPr>
          </w:p>
          <w:p w:rsidR="00D21B2B" w:rsidRDefault="00D21B2B" w:rsidP="0057361F">
            <w:pPr>
              <w:ind w:left="-108"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851" w:type="dxa"/>
            <w:vMerge/>
          </w:tcPr>
          <w:p w:rsidR="00D21B2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992" w:type="dxa"/>
            <w:vMerge/>
          </w:tcPr>
          <w:p w:rsidR="00D21B2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709" w:type="dxa"/>
            <w:vMerge/>
          </w:tcPr>
          <w:p w:rsidR="00D21B2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</w:tr>
      <w:tr w:rsidR="00D21B2B" w:rsidRPr="00617D3B">
        <w:tblPrEx>
          <w:tblCellMar>
            <w:top w:w="0" w:type="dxa"/>
            <w:bottom w:w="0" w:type="dxa"/>
          </w:tblCellMar>
        </w:tblPrEx>
        <w:trPr>
          <w:cantSplit/>
          <w:trHeight w:val="448"/>
        </w:trPr>
        <w:tc>
          <w:tcPr>
            <w:tcW w:w="426" w:type="dxa"/>
          </w:tcPr>
          <w:p w:rsidR="00D21B2B" w:rsidRDefault="00D21B2B" w:rsidP="0058409C">
            <w:pPr>
              <w:ind w:right="-108"/>
              <w:jc w:val="center"/>
              <w:rPr>
                <w:b/>
                <w:bCs/>
                <w:color w:val="000000"/>
                <w:sz w:val="20"/>
              </w:rPr>
            </w:pPr>
            <w:r w:rsidRPr="003748CB">
              <w:rPr>
                <w:b/>
                <w:bCs/>
                <w:color w:val="000000"/>
                <w:sz w:val="20"/>
              </w:rPr>
              <w:t>16</w:t>
            </w:r>
          </w:p>
          <w:p w:rsidR="00AB7E14" w:rsidRPr="003748CB" w:rsidRDefault="00AB7E14" w:rsidP="00AB7E14">
            <w:pPr>
              <w:ind w:right="-108" w:hanging="108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  <w:r w:rsidR="008E1848">
              <w:rPr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vMerge w:val="restart"/>
            <w:textDirection w:val="btLr"/>
          </w:tcPr>
          <w:p w:rsidR="00D21B2B" w:rsidRDefault="00D21B2B" w:rsidP="00CD63A3">
            <w:pPr>
              <w:ind w:left="113" w:right="113"/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4"/>
              </w:rPr>
              <w:t xml:space="preserve">МОДУЛЬ  1:       </w:t>
            </w:r>
            <w:r>
              <w:rPr>
                <w:b/>
                <w:bCs/>
                <w:color w:val="000000"/>
                <w:szCs w:val="24"/>
                <w:lang w:val="en-US"/>
              </w:rPr>
              <w:t>M</w:t>
            </w:r>
            <w:r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  <w:lang w:val="en-US"/>
              </w:rPr>
              <w:t>Y</w:t>
            </w:r>
            <w:r w:rsidRPr="00CF75FE">
              <w:rPr>
                <w:b/>
                <w:bCs/>
                <w:color w:val="000000"/>
                <w:szCs w:val="24"/>
              </w:rPr>
              <w:t xml:space="preserve">  </w:t>
            </w:r>
            <w:r>
              <w:rPr>
                <w:b/>
                <w:bCs/>
                <w:color w:val="000000"/>
                <w:szCs w:val="24"/>
              </w:rPr>
              <w:t xml:space="preserve">    </w:t>
            </w:r>
            <w:r>
              <w:rPr>
                <w:b/>
                <w:bCs/>
                <w:color w:val="000000"/>
                <w:szCs w:val="24"/>
                <w:lang w:val="en-US"/>
              </w:rPr>
              <w:t>H</w:t>
            </w:r>
            <w:r>
              <w:rPr>
                <w:b/>
                <w:bCs/>
                <w:color w:val="000000"/>
                <w:szCs w:val="24"/>
              </w:rPr>
              <w:t xml:space="preserve">  </w:t>
            </w:r>
            <w:r>
              <w:rPr>
                <w:b/>
                <w:bCs/>
                <w:color w:val="000000"/>
                <w:szCs w:val="24"/>
                <w:lang w:val="en-US"/>
              </w:rPr>
              <w:t>O</w:t>
            </w:r>
            <w:r>
              <w:rPr>
                <w:b/>
                <w:bCs/>
                <w:color w:val="000000"/>
                <w:szCs w:val="24"/>
              </w:rPr>
              <w:t xml:space="preserve">  </w:t>
            </w:r>
            <w:r>
              <w:rPr>
                <w:b/>
                <w:bCs/>
                <w:color w:val="000000"/>
                <w:szCs w:val="24"/>
                <w:lang w:val="en-US"/>
              </w:rPr>
              <w:t>M</w:t>
            </w:r>
            <w:r>
              <w:rPr>
                <w:b/>
                <w:bCs/>
                <w:color w:val="000000"/>
                <w:szCs w:val="24"/>
              </w:rPr>
              <w:t xml:space="preserve">  </w:t>
            </w:r>
            <w:r>
              <w:rPr>
                <w:b/>
                <w:bCs/>
                <w:color w:val="000000"/>
                <w:szCs w:val="24"/>
                <w:lang w:val="en-US"/>
              </w:rPr>
              <w:t>E</w:t>
            </w:r>
            <w:r>
              <w:rPr>
                <w:b/>
                <w:bCs/>
                <w:color w:val="000000"/>
                <w:szCs w:val="24"/>
              </w:rPr>
              <w:t xml:space="preserve">  </w:t>
            </w:r>
            <w:r w:rsidRPr="00CF75FE">
              <w:rPr>
                <w:b/>
                <w:bCs/>
                <w:color w:val="000000"/>
                <w:szCs w:val="24"/>
              </w:rPr>
              <w:t>!!!</w:t>
            </w:r>
            <w:r>
              <w:rPr>
                <w:b/>
                <w:bCs/>
                <w:color w:val="000000"/>
                <w:szCs w:val="24"/>
              </w:rPr>
              <w:t xml:space="preserve"> </w:t>
            </w:r>
            <w:r w:rsidRPr="00CF75FE">
              <w:rPr>
                <w:b/>
                <w:bCs/>
                <w:color w:val="000000"/>
                <w:sz w:val="20"/>
              </w:rPr>
              <w:t xml:space="preserve"> 11</w:t>
            </w:r>
            <w:r>
              <w:rPr>
                <w:b/>
                <w:bCs/>
                <w:color w:val="000000"/>
                <w:sz w:val="20"/>
              </w:rPr>
              <w:t xml:space="preserve"> часов</w:t>
            </w:r>
          </w:p>
        </w:tc>
        <w:tc>
          <w:tcPr>
            <w:tcW w:w="1560" w:type="dxa"/>
          </w:tcPr>
          <w:p w:rsidR="00D21B2B" w:rsidRPr="006A7814" w:rsidRDefault="00D21B2B" w:rsidP="00CD63A3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Теперь</w:t>
            </w:r>
            <w:r w:rsidRPr="00617D3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я</w:t>
            </w:r>
            <w:r w:rsidRPr="00617D3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знаю</w:t>
            </w:r>
          </w:p>
          <w:p w:rsidR="00D21B2B" w:rsidRPr="006A7814" w:rsidRDefault="00D21B2B" w:rsidP="00CD63A3">
            <w:pPr>
              <w:ind w:left="-108" w:right="-250" w:hanging="141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Проверь себя                          </w:t>
            </w:r>
            <w:r w:rsidRPr="006A7814">
              <w:rPr>
                <w:b/>
                <w:color w:val="000000"/>
                <w:sz w:val="14"/>
                <w:szCs w:val="14"/>
              </w:rPr>
              <w:t xml:space="preserve">   </w:t>
            </w:r>
            <w:r w:rsidRPr="006A7814"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D21B2B" w:rsidRPr="006A7814" w:rsidRDefault="00D21B2B" w:rsidP="00CD63A3">
            <w:pPr>
              <w:ind w:left="-108"/>
              <w:jc w:val="center"/>
              <w:rPr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1481" w:type="dxa"/>
            <w:gridSpan w:val="6"/>
          </w:tcPr>
          <w:p w:rsidR="00D21B2B" w:rsidRDefault="00D21B2B" w:rsidP="004A7F64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Контрольная</w:t>
            </w:r>
            <w:r w:rsidRPr="00220C29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работа</w:t>
            </w:r>
            <w:r w:rsidRPr="00220C29">
              <w:rPr>
                <w:b/>
                <w:color w:val="000000"/>
                <w:sz w:val="28"/>
                <w:szCs w:val="28"/>
              </w:rPr>
              <w:t xml:space="preserve">. </w:t>
            </w:r>
            <w:r>
              <w:rPr>
                <w:b/>
                <w:color w:val="000000"/>
                <w:sz w:val="28"/>
                <w:szCs w:val="28"/>
              </w:rPr>
              <w:t>Контроль устной речи</w:t>
            </w:r>
            <w:r w:rsidR="00310C9E">
              <w:rPr>
                <w:b/>
                <w:color w:val="000000"/>
                <w:sz w:val="28"/>
                <w:szCs w:val="28"/>
              </w:rPr>
              <w:t xml:space="preserve"> учащихся</w:t>
            </w:r>
            <w:r>
              <w:rPr>
                <w:b/>
                <w:color w:val="000000"/>
                <w:sz w:val="28"/>
                <w:szCs w:val="28"/>
              </w:rPr>
              <w:t xml:space="preserve">. </w:t>
            </w:r>
          </w:p>
          <w:p w:rsidR="00D21B2B" w:rsidRPr="00617D3B" w:rsidRDefault="00D21B2B" w:rsidP="004A7F64">
            <w:pPr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851" w:type="dxa"/>
          </w:tcPr>
          <w:p w:rsidR="00D21B2B" w:rsidRPr="00617D3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D21B2B" w:rsidRPr="00617D3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D21B2B" w:rsidRPr="00617D3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</w:tr>
      <w:tr w:rsidR="00D21B2B" w:rsidRPr="00841181">
        <w:tblPrEx>
          <w:tblCellMar>
            <w:top w:w="0" w:type="dxa"/>
            <w:bottom w:w="0" w:type="dxa"/>
          </w:tblCellMar>
        </w:tblPrEx>
        <w:trPr>
          <w:cantSplit/>
          <w:trHeight w:val="935"/>
        </w:trPr>
        <w:tc>
          <w:tcPr>
            <w:tcW w:w="426" w:type="dxa"/>
          </w:tcPr>
          <w:p w:rsidR="00D21B2B" w:rsidRPr="003748CB" w:rsidRDefault="00D21B2B" w:rsidP="00CD63A3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 w:rsidRPr="003748CB">
              <w:rPr>
                <w:b/>
                <w:bCs/>
                <w:color w:val="000000"/>
                <w:sz w:val="20"/>
              </w:rPr>
              <w:t>17</w:t>
            </w:r>
          </w:p>
          <w:p w:rsidR="00D21B2B" w:rsidRDefault="00D21B2B" w:rsidP="00CD63A3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</w:p>
          <w:p w:rsidR="00AB7E14" w:rsidRPr="00AB7E14" w:rsidRDefault="00AB7E14" w:rsidP="00CD63A3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  <w:r w:rsidR="008E1848">
              <w:rPr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vMerge/>
            <w:textDirection w:val="btLr"/>
          </w:tcPr>
          <w:p w:rsidR="00D21B2B" w:rsidRPr="003234BA" w:rsidRDefault="00D21B2B" w:rsidP="00CD63A3">
            <w:pPr>
              <w:ind w:left="113" w:right="113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D21B2B" w:rsidRPr="00CF310F" w:rsidRDefault="00D21B2B" w:rsidP="00CD63A3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F310F">
              <w:rPr>
                <w:b/>
                <w:bCs/>
                <w:color w:val="000000"/>
                <w:szCs w:val="24"/>
              </w:rPr>
              <w:t>3</w:t>
            </w:r>
            <w:r w:rsidRPr="00681B69">
              <w:rPr>
                <w:b/>
                <w:bCs/>
                <w:color w:val="000000"/>
                <w:szCs w:val="24"/>
                <w:lang w:val="en-US"/>
              </w:rPr>
              <w:t>a</w:t>
            </w:r>
          </w:p>
          <w:p w:rsidR="00D21B2B" w:rsidRPr="008D3FE3" w:rsidRDefault="00D21B2B" w:rsidP="00CD63A3">
            <w:pPr>
              <w:ind w:right="-108" w:hanging="108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В</w:t>
            </w:r>
            <w:r w:rsidRPr="008D3FE3">
              <w:rPr>
                <w:b/>
                <w:bCs/>
                <w:color w:val="000000"/>
                <w:sz w:val="20"/>
              </w:rPr>
              <w:t>анн</w:t>
            </w:r>
            <w:r>
              <w:rPr>
                <w:b/>
                <w:bCs/>
                <w:color w:val="000000"/>
                <w:sz w:val="20"/>
              </w:rPr>
              <w:t>ая</w:t>
            </w:r>
            <w:r w:rsidRPr="008D3FE3">
              <w:rPr>
                <w:b/>
                <w:bCs/>
                <w:color w:val="000000"/>
                <w:sz w:val="20"/>
              </w:rPr>
              <w:t xml:space="preserve"> комнат</w:t>
            </w:r>
            <w:r>
              <w:rPr>
                <w:b/>
                <w:bCs/>
                <w:color w:val="000000"/>
                <w:sz w:val="20"/>
              </w:rPr>
              <w:t>а</w:t>
            </w:r>
          </w:p>
          <w:p w:rsidR="00D21B2B" w:rsidRPr="00444F4D" w:rsidRDefault="00D21B2B" w:rsidP="00CD63A3">
            <w:pPr>
              <w:ind w:left="-108" w:right="-24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7263">
              <w:rPr>
                <w:b/>
                <w:color w:val="000000"/>
                <w:sz w:val="15"/>
                <w:szCs w:val="15"/>
              </w:rPr>
              <w:t>Активизация реч</w:t>
            </w:r>
            <w:r w:rsidRPr="00107263">
              <w:rPr>
                <w:b/>
                <w:color w:val="000000"/>
                <w:sz w:val="15"/>
                <w:szCs w:val="15"/>
              </w:rPr>
              <w:t>е</w:t>
            </w:r>
            <w:r w:rsidRPr="00107263">
              <w:rPr>
                <w:b/>
                <w:color w:val="000000"/>
                <w:sz w:val="15"/>
                <w:szCs w:val="15"/>
              </w:rPr>
              <w:t>вой</w:t>
            </w:r>
            <w:r w:rsidRPr="00242156">
              <w:rPr>
                <w:b/>
                <w:color w:val="000000"/>
                <w:sz w:val="16"/>
                <w:szCs w:val="16"/>
              </w:rPr>
              <w:t xml:space="preserve"> деятельности</w:t>
            </w:r>
            <w:r>
              <w:rPr>
                <w:b/>
                <w:color w:val="000000"/>
                <w:sz w:val="16"/>
                <w:szCs w:val="16"/>
              </w:rPr>
              <w:t xml:space="preserve">                          </w:t>
            </w:r>
            <w:r w:rsidRPr="00242156">
              <w:rPr>
                <w:b/>
                <w:color w:val="000000"/>
                <w:sz w:val="16"/>
                <w:szCs w:val="16"/>
              </w:rPr>
              <w:t>по теме «</w:t>
            </w:r>
            <w:r>
              <w:rPr>
                <w:b/>
                <w:color w:val="000000"/>
                <w:sz w:val="16"/>
                <w:szCs w:val="16"/>
              </w:rPr>
              <w:t>Мой дом</w:t>
            </w:r>
            <w:r w:rsidRPr="00A269D8">
              <w:rPr>
                <w:color w:val="000000"/>
                <w:sz w:val="16"/>
                <w:szCs w:val="16"/>
              </w:rPr>
              <w:t>»</w:t>
            </w:r>
          </w:p>
          <w:p w:rsidR="00D21B2B" w:rsidRPr="00BB7F26" w:rsidRDefault="00D21B2B" w:rsidP="00CD63A3">
            <w:pPr>
              <w:jc w:val="center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</w:tcPr>
          <w:p w:rsidR="00D21B2B" w:rsidRPr="00E520A6" w:rsidRDefault="00D21B2B" w:rsidP="00CD63A3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520A6">
              <w:rPr>
                <w:bCs/>
                <w:color w:val="000000"/>
                <w:sz w:val="22"/>
                <w:szCs w:val="22"/>
              </w:rPr>
              <w:t>Упр.1,2 с.34</w:t>
            </w:r>
          </w:p>
          <w:p w:rsidR="00D21B2B" w:rsidRDefault="00D21B2B" w:rsidP="00CD63A3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520A6">
              <w:rPr>
                <w:bCs/>
                <w:color w:val="000000"/>
                <w:sz w:val="22"/>
                <w:szCs w:val="22"/>
              </w:rPr>
              <w:t>Упр.3 с.35</w:t>
            </w:r>
          </w:p>
          <w:p w:rsidR="00D21B2B" w:rsidRDefault="00D21B2B" w:rsidP="00CD63A3">
            <w:pPr>
              <w:ind w:left="-108" w:right="-250"/>
              <w:rPr>
                <w:color w:val="000000"/>
                <w:spacing w:val="-2"/>
                <w:sz w:val="14"/>
                <w:szCs w:val="14"/>
              </w:rPr>
            </w:pPr>
          </w:p>
          <w:p w:rsidR="00D21B2B" w:rsidRPr="00E846C6" w:rsidRDefault="00D21B2B" w:rsidP="00CD63A3">
            <w:pPr>
              <w:ind w:left="-108" w:right="-250"/>
              <w:rPr>
                <w:color w:val="000000"/>
                <w:spacing w:val="-2"/>
                <w:sz w:val="8"/>
                <w:szCs w:val="8"/>
              </w:rPr>
            </w:pPr>
          </w:p>
          <w:p w:rsidR="00D21B2B" w:rsidRPr="00F023DE" w:rsidRDefault="00D21B2B" w:rsidP="00CD63A3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D21B2B" w:rsidRPr="00E520A6" w:rsidRDefault="00D21B2B" w:rsidP="00CD63A3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задани</w:t>
            </w:r>
            <w:r w:rsidRPr="00F023DE">
              <w:rPr>
                <w:color w:val="000000"/>
                <w:spacing w:val="1"/>
                <w:sz w:val="16"/>
                <w:szCs w:val="16"/>
              </w:rPr>
              <w:t>я</w:t>
            </w:r>
          </w:p>
        </w:tc>
        <w:tc>
          <w:tcPr>
            <w:tcW w:w="1276" w:type="dxa"/>
          </w:tcPr>
          <w:p w:rsidR="00D21B2B" w:rsidRPr="003F4880" w:rsidRDefault="00D21B2B" w:rsidP="00CD63A3">
            <w:pPr>
              <w:ind w:right="-108" w:hanging="108"/>
              <w:jc w:val="center"/>
              <w:rPr>
                <w:b/>
                <w:bCs/>
                <w:color w:val="000000"/>
                <w:sz w:val="20"/>
              </w:rPr>
            </w:pPr>
            <w:r w:rsidRPr="001E2273">
              <w:rPr>
                <w:bCs/>
                <w:color w:val="000000"/>
                <w:sz w:val="17"/>
                <w:szCs w:val="17"/>
              </w:rPr>
              <w:t xml:space="preserve">Правила чтения гласной </w:t>
            </w:r>
            <w:r>
              <w:rPr>
                <w:bCs/>
                <w:color w:val="000000"/>
                <w:sz w:val="17"/>
                <w:szCs w:val="17"/>
              </w:rPr>
              <w:t xml:space="preserve">        </w:t>
            </w:r>
            <w:r w:rsidRPr="003F4880">
              <w:rPr>
                <w:b/>
                <w:bCs/>
                <w:color w:val="000000"/>
                <w:sz w:val="20"/>
              </w:rPr>
              <w:t>Uu</w:t>
            </w:r>
          </w:p>
          <w:p w:rsidR="00D21B2B" w:rsidRPr="00135B0E" w:rsidRDefault="00D21B2B" w:rsidP="00CD63A3">
            <w:pPr>
              <w:ind w:right="-108" w:hanging="108"/>
              <w:jc w:val="center"/>
              <w:rPr>
                <w:bCs/>
                <w:color w:val="000000"/>
                <w:sz w:val="16"/>
                <w:szCs w:val="16"/>
              </w:rPr>
            </w:pPr>
            <w:r w:rsidRPr="00135B0E">
              <w:rPr>
                <w:bCs/>
                <w:color w:val="000000"/>
                <w:sz w:val="16"/>
                <w:szCs w:val="16"/>
              </w:rPr>
              <w:t>в закрытом  слоге</w:t>
            </w:r>
          </w:p>
          <w:p w:rsidR="00D21B2B" w:rsidRPr="00AA1496" w:rsidRDefault="00D21B2B" w:rsidP="00CD63A3">
            <w:pPr>
              <w:rPr>
                <w:sz w:val="17"/>
                <w:szCs w:val="17"/>
              </w:rPr>
            </w:pPr>
          </w:p>
        </w:tc>
        <w:tc>
          <w:tcPr>
            <w:tcW w:w="2551" w:type="dxa"/>
          </w:tcPr>
          <w:p w:rsidR="00D21B2B" w:rsidRPr="00272347" w:rsidRDefault="00D21B2B" w:rsidP="00CD63A3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520A6">
              <w:rPr>
                <w:bCs/>
                <w:color w:val="000000"/>
                <w:sz w:val="22"/>
                <w:szCs w:val="22"/>
                <w:lang w:val="en-US"/>
              </w:rPr>
              <w:t>Is…in the…?                      No, she / he isn`t.                 Yes, he /she is</w:t>
            </w:r>
          </w:p>
          <w:p w:rsidR="00D21B2B" w:rsidRDefault="00D21B2B" w:rsidP="00CD63A3">
            <w:pPr>
              <w:jc w:val="center"/>
              <w:rPr>
                <w:spacing w:val="1"/>
                <w:sz w:val="16"/>
                <w:szCs w:val="16"/>
              </w:rPr>
            </w:pPr>
            <w:r w:rsidRPr="0048159A">
              <w:rPr>
                <w:sz w:val="16"/>
                <w:szCs w:val="16"/>
              </w:rPr>
              <w:t>Комбинированный ди</w:t>
            </w:r>
            <w:r w:rsidRPr="0048159A">
              <w:rPr>
                <w:sz w:val="16"/>
                <w:szCs w:val="16"/>
              </w:rPr>
              <w:t>а</w:t>
            </w:r>
            <w:r w:rsidRPr="0048159A">
              <w:rPr>
                <w:sz w:val="16"/>
                <w:szCs w:val="16"/>
              </w:rPr>
              <w:t>лог</w:t>
            </w:r>
            <w:r w:rsidRPr="0048159A">
              <w:rPr>
                <w:spacing w:val="1"/>
                <w:sz w:val="16"/>
                <w:szCs w:val="16"/>
              </w:rPr>
              <w:t xml:space="preserve"> </w:t>
            </w:r>
            <w:r w:rsidRPr="0048159A">
              <w:rPr>
                <w:sz w:val="16"/>
                <w:szCs w:val="16"/>
              </w:rPr>
              <w:t>по заданной си</w:t>
            </w:r>
            <w:r w:rsidRPr="0048159A">
              <w:rPr>
                <w:spacing w:val="-2"/>
                <w:sz w:val="16"/>
                <w:szCs w:val="16"/>
              </w:rPr>
              <w:t>т</w:t>
            </w:r>
            <w:r w:rsidRPr="0048159A">
              <w:rPr>
                <w:spacing w:val="2"/>
                <w:sz w:val="16"/>
                <w:szCs w:val="16"/>
              </w:rPr>
              <w:t>у</w:t>
            </w:r>
            <w:r w:rsidRPr="0048159A">
              <w:rPr>
                <w:sz w:val="16"/>
                <w:szCs w:val="16"/>
              </w:rPr>
              <w:t>а</w:t>
            </w:r>
            <w:r w:rsidRPr="0048159A">
              <w:rPr>
                <w:sz w:val="16"/>
                <w:szCs w:val="16"/>
              </w:rPr>
              <w:t>ци</w:t>
            </w:r>
            <w:r w:rsidRPr="0048159A">
              <w:rPr>
                <w:spacing w:val="1"/>
                <w:sz w:val="16"/>
                <w:szCs w:val="16"/>
              </w:rPr>
              <w:t>и</w:t>
            </w:r>
          </w:p>
          <w:p w:rsidR="00D21B2B" w:rsidRPr="008748A7" w:rsidRDefault="00D21B2B" w:rsidP="00CD63A3">
            <w:pPr>
              <w:jc w:val="center"/>
              <w:rPr>
                <w:bCs/>
                <w:color w:val="000000"/>
                <w:sz w:val="8"/>
                <w:szCs w:val="8"/>
              </w:rPr>
            </w:pPr>
          </w:p>
        </w:tc>
        <w:tc>
          <w:tcPr>
            <w:tcW w:w="1276" w:type="dxa"/>
          </w:tcPr>
          <w:p w:rsidR="00D21B2B" w:rsidRPr="00905A27" w:rsidRDefault="00D21B2B" w:rsidP="00CD63A3">
            <w:pPr>
              <w:ind w:right="-108"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D21B2B" w:rsidRDefault="00D21B2B" w:rsidP="00CD63A3">
            <w:pPr>
              <w:ind w:left="-108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>Uu</w:t>
            </w:r>
          </w:p>
          <w:p w:rsidR="00D21B2B" w:rsidRDefault="00D21B2B" w:rsidP="00CD63A3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 xml:space="preserve">[   </w:t>
            </w:r>
            <w:r>
              <w:rPr>
                <w:b/>
                <w:bCs/>
                <w:color w:val="000000"/>
                <w:szCs w:val="24"/>
              </w:rPr>
              <w:t>]</w:t>
            </w:r>
          </w:p>
          <w:p w:rsidR="00D21B2B" w:rsidRPr="003234BA" w:rsidRDefault="00D21B2B" w:rsidP="00CD63A3">
            <w:pPr>
              <w:ind w:left="-108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 w:rsidRPr="00402D07">
              <w:rPr>
                <w:bCs/>
                <w:color w:val="000000"/>
                <w:sz w:val="16"/>
                <w:szCs w:val="16"/>
              </w:rPr>
              <w:t>Работа со звуками</w:t>
            </w:r>
            <w:r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</w:p>
        </w:tc>
        <w:tc>
          <w:tcPr>
            <w:tcW w:w="3402" w:type="dxa"/>
          </w:tcPr>
          <w:p w:rsidR="00D21B2B" w:rsidRPr="006D2BDC" w:rsidRDefault="00D21B2B" w:rsidP="00CD63A3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 xml:space="preserve">living room, bathroom,  </w:t>
            </w:r>
          </w:p>
          <w:p w:rsidR="00D21B2B" w:rsidRPr="006D2BDC" w:rsidRDefault="00D21B2B" w:rsidP="00CD63A3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>bath, window, floor, door.</w:t>
            </w:r>
          </w:p>
          <w:p w:rsidR="00D21B2B" w:rsidRPr="006D2BDC" w:rsidRDefault="00D21B2B" w:rsidP="00CD63A3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 xml:space="preserve">clean, outside,  </w:t>
            </w:r>
          </w:p>
          <w:p w:rsidR="00D21B2B" w:rsidRPr="006D2BDC" w:rsidRDefault="00D21B2B" w:rsidP="00CD63A3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>chimney, as tall as can be, smoke.</w:t>
            </w: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51" w:type="dxa"/>
          </w:tcPr>
          <w:p w:rsidR="00D21B2B" w:rsidRPr="002D2BDA" w:rsidRDefault="00D21B2B" w:rsidP="00CD63A3">
            <w:pPr>
              <w:jc w:val="center"/>
              <w:rPr>
                <w:bCs/>
                <w:color w:val="000000"/>
                <w:sz w:val="20"/>
                <w:lang w:val="en-US"/>
              </w:rPr>
            </w:pPr>
            <w:r w:rsidRPr="002D2BDA">
              <w:rPr>
                <w:bCs/>
                <w:color w:val="000000"/>
                <w:sz w:val="20"/>
                <w:lang w:val="en-US"/>
              </w:rPr>
              <w:t xml:space="preserve">WB 1 </w:t>
            </w:r>
            <w:r w:rsidRPr="002D2BDA">
              <w:rPr>
                <w:bCs/>
                <w:color w:val="000000"/>
                <w:sz w:val="20"/>
              </w:rPr>
              <w:t>с</w:t>
            </w:r>
            <w:r w:rsidRPr="002D2BDA">
              <w:rPr>
                <w:bCs/>
                <w:color w:val="000000"/>
                <w:sz w:val="20"/>
                <w:lang w:val="en-US"/>
              </w:rPr>
              <w:t>18</w:t>
            </w:r>
          </w:p>
        </w:tc>
        <w:tc>
          <w:tcPr>
            <w:tcW w:w="992" w:type="dxa"/>
          </w:tcPr>
          <w:p w:rsidR="00D21B2B" w:rsidRPr="00841181" w:rsidRDefault="00D21B2B" w:rsidP="00CD63A3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D21B2B" w:rsidRPr="00841181" w:rsidRDefault="00D21B2B" w:rsidP="00CD63A3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</w:tr>
      <w:tr w:rsidR="00D21B2B" w:rsidRPr="003234BA">
        <w:tblPrEx>
          <w:tblCellMar>
            <w:top w:w="0" w:type="dxa"/>
            <w:bottom w:w="0" w:type="dxa"/>
          </w:tblCellMar>
        </w:tblPrEx>
        <w:trPr>
          <w:cantSplit/>
          <w:trHeight w:val="606"/>
        </w:trPr>
        <w:tc>
          <w:tcPr>
            <w:tcW w:w="426" w:type="dxa"/>
          </w:tcPr>
          <w:p w:rsidR="00D21B2B" w:rsidRPr="003748CB" w:rsidRDefault="00D21B2B" w:rsidP="00CD63A3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 w:rsidRPr="003748CB">
              <w:rPr>
                <w:b/>
                <w:bCs/>
                <w:color w:val="000000"/>
                <w:sz w:val="20"/>
                <w:lang w:val="en-US"/>
              </w:rPr>
              <w:t>1</w:t>
            </w:r>
            <w:r w:rsidRPr="003748CB">
              <w:rPr>
                <w:b/>
                <w:bCs/>
                <w:color w:val="000000"/>
                <w:sz w:val="20"/>
              </w:rPr>
              <w:t>8</w:t>
            </w:r>
          </w:p>
          <w:p w:rsidR="00D21B2B" w:rsidRDefault="00D21B2B" w:rsidP="00CD63A3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</w:p>
          <w:p w:rsidR="00052425" w:rsidRPr="008E1848" w:rsidRDefault="008E1848" w:rsidP="00CD63A3">
            <w:pPr>
              <w:ind w:left="-108" w:right="-108"/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052425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052425">
              <w:rPr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D21B2B" w:rsidRPr="00DC10E3" w:rsidRDefault="00D21B2B" w:rsidP="00CD63A3">
            <w:pPr>
              <w:ind w:left="113" w:right="113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</w:tcPr>
          <w:p w:rsidR="00D21B2B" w:rsidRPr="002B0B8B" w:rsidRDefault="00D21B2B" w:rsidP="00CD63A3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9C4394">
              <w:rPr>
                <w:b/>
                <w:bCs/>
                <w:color w:val="000000"/>
                <w:szCs w:val="24"/>
              </w:rPr>
              <w:t xml:space="preserve"> </w:t>
            </w:r>
            <w:r w:rsidRPr="002B0B8B">
              <w:rPr>
                <w:b/>
                <w:bCs/>
                <w:color w:val="000000"/>
                <w:szCs w:val="24"/>
              </w:rPr>
              <w:t xml:space="preserve">3 </w:t>
            </w:r>
            <w:r w:rsidRPr="009C4394">
              <w:rPr>
                <w:b/>
                <w:bCs/>
                <w:color w:val="000000"/>
                <w:szCs w:val="24"/>
                <w:lang w:val="en-US"/>
              </w:rPr>
              <w:t>b</w:t>
            </w:r>
            <w:r w:rsidRPr="002B0B8B">
              <w:rPr>
                <w:b/>
                <w:bCs/>
                <w:color w:val="000000"/>
                <w:szCs w:val="24"/>
              </w:rPr>
              <w:t xml:space="preserve"> </w:t>
            </w:r>
          </w:p>
          <w:p w:rsidR="00D21B2B" w:rsidRPr="008D3FE3" w:rsidRDefault="00D21B2B" w:rsidP="00CD63A3">
            <w:pPr>
              <w:ind w:left="-108" w:right="-108"/>
              <w:jc w:val="center"/>
              <w:rPr>
                <w:b/>
                <w:sz w:val="20"/>
              </w:rPr>
            </w:pPr>
            <w:r w:rsidRPr="008D3FE3">
              <w:rPr>
                <w:b/>
                <w:sz w:val="20"/>
              </w:rPr>
              <w:t>Ванная комната</w:t>
            </w:r>
          </w:p>
          <w:p w:rsidR="00D21B2B" w:rsidRPr="009C4394" w:rsidRDefault="00D21B2B" w:rsidP="00CD63A3">
            <w:pPr>
              <w:ind w:left="-108" w:right="-108"/>
              <w:jc w:val="center"/>
              <w:rPr>
                <w:b/>
                <w:bCs/>
                <w:color w:val="000000"/>
                <w:szCs w:val="24"/>
              </w:rPr>
            </w:pPr>
            <w:r w:rsidRPr="003A7CD8">
              <w:rPr>
                <w:b/>
                <w:sz w:val="16"/>
                <w:szCs w:val="16"/>
              </w:rPr>
              <w:t>Обобщение пройденного материала  мод</w:t>
            </w:r>
            <w:r w:rsidRPr="003A7CD8">
              <w:rPr>
                <w:b/>
                <w:sz w:val="16"/>
                <w:szCs w:val="16"/>
              </w:rPr>
              <w:t>у</w:t>
            </w:r>
            <w:r w:rsidRPr="003A7CD8">
              <w:rPr>
                <w:b/>
                <w:sz w:val="16"/>
                <w:szCs w:val="16"/>
              </w:rPr>
              <w:t>ля</w:t>
            </w:r>
            <w:r w:rsidRPr="002B0B8B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417" w:type="dxa"/>
          </w:tcPr>
          <w:p w:rsidR="00D21B2B" w:rsidRDefault="00D21B2B" w:rsidP="00CD63A3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520A6">
              <w:rPr>
                <w:bCs/>
                <w:color w:val="000000"/>
                <w:sz w:val="22"/>
                <w:szCs w:val="22"/>
              </w:rPr>
              <w:t>Упр.5 с.37</w:t>
            </w:r>
          </w:p>
          <w:p w:rsidR="00D21B2B" w:rsidRDefault="00D21B2B" w:rsidP="00CD63A3">
            <w:pPr>
              <w:ind w:left="-108" w:right="-250"/>
              <w:rPr>
                <w:color w:val="000000"/>
                <w:spacing w:val="-2"/>
                <w:sz w:val="14"/>
                <w:szCs w:val="14"/>
              </w:rPr>
            </w:pPr>
          </w:p>
          <w:p w:rsidR="00D21B2B" w:rsidRPr="00F023DE" w:rsidRDefault="00D21B2B" w:rsidP="00CD63A3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D21B2B" w:rsidRDefault="00D21B2B" w:rsidP="00CD63A3">
            <w:pPr>
              <w:ind w:right="-108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</w:t>
            </w:r>
            <w:r>
              <w:rPr>
                <w:color w:val="000000"/>
                <w:sz w:val="16"/>
                <w:szCs w:val="16"/>
              </w:rPr>
              <w:t>песенки</w:t>
            </w:r>
          </w:p>
          <w:p w:rsidR="00D21B2B" w:rsidRPr="00E520A6" w:rsidRDefault="00D21B2B" w:rsidP="00CD63A3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D21B2B" w:rsidRPr="00430B25" w:rsidRDefault="00D21B2B" w:rsidP="00CD63A3">
            <w:pPr>
              <w:ind w:right="-108" w:hanging="108"/>
              <w:jc w:val="center"/>
              <w:rPr>
                <w:b/>
                <w:bCs/>
                <w:color w:val="000000"/>
                <w:sz w:val="20"/>
              </w:rPr>
            </w:pPr>
            <w:r w:rsidRPr="001E2273">
              <w:rPr>
                <w:bCs/>
                <w:color w:val="000000"/>
                <w:sz w:val="17"/>
                <w:szCs w:val="17"/>
              </w:rPr>
              <w:t xml:space="preserve">Правила чтения гласной </w:t>
            </w:r>
            <w:r>
              <w:rPr>
                <w:bCs/>
                <w:color w:val="000000"/>
                <w:sz w:val="17"/>
                <w:szCs w:val="17"/>
              </w:rPr>
              <w:t xml:space="preserve">        </w:t>
            </w:r>
            <w:r w:rsidRPr="003F4880">
              <w:rPr>
                <w:b/>
                <w:bCs/>
                <w:color w:val="000000"/>
                <w:sz w:val="20"/>
                <w:lang w:val="en-US"/>
              </w:rPr>
              <w:t>Uu</w:t>
            </w:r>
          </w:p>
          <w:p w:rsidR="00D21B2B" w:rsidRPr="00135B0E" w:rsidRDefault="00D21B2B" w:rsidP="00CD63A3">
            <w:pPr>
              <w:ind w:right="-108" w:hanging="108"/>
              <w:jc w:val="center"/>
              <w:rPr>
                <w:bCs/>
                <w:color w:val="000000"/>
                <w:sz w:val="16"/>
                <w:szCs w:val="16"/>
              </w:rPr>
            </w:pPr>
            <w:r w:rsidRPr="00135B0E">
              <w:rPr>
                <w:bCs/>
                <w:color w:val="000000"/>
                <w:sz w:val="16"/>
                <w:szCs w:val="16"/>
              </w:rPr>
              <w:t>в  открытом слоге</w:t>
            </w:r>
          </w:p>
          <w:p w:rsidR="00D21B2B" w:rsidRPr="00AA1496" w:rsidRDefault="00D21B2B" w:rsidP="00CD63A3">
            <w:pPr>
              <w:rPr>
                <w:sz w:val="17"/>
                <w:szCs w:val="17"/>
              </w:rPr>
            </w:pPr>
          </w:p>
        </w:tc>
        <w:tc>
          <w:tcPr>
            <w:tcW w:w="2551" w:type="dxa"/>
          </w:tcPr>
          <w:p w:rsidR="00D21B2B" w:rsidRPr="00CF310F" w:rsidRDefault="00D21B2B" w:rsidP="00CD63A3">
            <w:pPr>
              <w:ind w:right="-58"/>
              <w:rPr>
                <w:bCs/>
                <w:color w:val="000000"/>
                <w:sz w:val="22"/>
                <w:szCs w:val="22"/>
              </w:rPr>
            </w:pPr>
          </w:p>
          <w:p w:rsidR="00D21B2B" w:rsidRPr="005B3373" w:rsidRDefault="00D21B2B" w:rsidP="00CD63A3">
            <w:pPr>
              <w:ind w:right="-58"/>
              <w:jc w:val="center"/>
              <w:rPr>
                <w:b/>
                <w:bCs/>
                <w:color w:val="000000"/>
                <w:sz w:val="20"/>
              </w:rPr>
            </w:pPr>
          </w:p>
          <w:p w:rsidR="00D21B2B" w:rsidRPr="00E520A6" w:rsidRDefault="00D21B2B" w:rsidP="00CD63A3">
            <w:pPr>
              <w:ind w:right="-5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D21B2B" w:rsidRPr="00CF310F" w:rsidRDefault="00D21B2B" w:rsidP="00CD63A3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E520A6">
              <w:rPr>
                <w:bCs/>
                <w:color w:val="000000"/>
                <w:sz w:val="22"/>
                <w:szCs w:val="22"/>
              </w:rPr>
              <w:t>Упр.3 с.36</w:t>
            </w:r>
          </w:p>
          <w:p w:rsidR="00D21B2B" w:rsidRPr="00685F79" w:rsidRDefault="00D21B2B" w:rsidP="00CD63A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</w:t>
            </w:r>
            <w:r w:rsidRPr="00685F79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навыка</w:t>
            </w:r>
            <w:r w:rsidRPr="00685F79">
              <w:rPr>
                <w:color w:val="000000"/>
                <w:sz w:val="16"/>
                <w:szCs w:val="16"/>
              </w:rPr>
              <w:t xml:space="preserve"> письма</w:t>
            </w:r>
          </w:p>
          <w:p w:rsidR="00D21B2B" w:rsidRPr="00286FE9" w:rsidRDefault="00D21B2B" w:rsidP="00CD63A3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A61636">
              <w:rPr>
                <w:bCs/>
                <w:color w:val="000000"/>
                <w:sz w:val="16"/>
                <w:szCs w:val="16"/>
              </w:rPr>
              <w:t>Работа</w:t>
            </w:r>
            <w:r w:rsidRPr="00685F79"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A61636">
              <w:rPr>
                <w:bCs/>
                <w:color w:val="000000"/>
                <w:sz w:val="16"/>
                <w:szCs w:val="16"/>
              </w:rPr>
              <w:t>у</w:t>
            </w:r>
            <w:r w:rsidRPr="00685F79"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A61636">
              <w:rPr>
                <w:bCs/>
                <w:color w:val="000000"/>
                <w:sz w:val="16"/>
                <w:szCs w:val="16"/>
              </w:rPr>
              <w:t>доски</w:t>
            </w:r>
            <w:r w:rsidRPr="00685F79">
              <w:rPr>
                <w:bCs/>
                <w:color w:val="000000"/>
                <w:sz w:val="16"/>
                <w:szCs w:val="16"/>
              </w:rPr>
              <w:t xml:space="preserve">. </w:t>
            </w:r>
            <w:r w:rsidRPr="00286FE9">
              <w:rPr>
                <w:bCs/>
                <w:color w:val="000000"/>
                <w:sz w:val="16"/>
                <w:szCs w:val="16"/>
              </w:rPr>
              <w:t>«</w:t>
            </w:r>
            <w:r w:rsidRPr="00A61636">
              <w:rPr>
                <w:bCs/>
                <w:color w:val="000000"/>
                <w:sz w:val="16"/>
                <w:szCs w:val="16"/>
              </w:rPr>
              <w:t>Вставь</w:t>
            </w:r>
            <w:r w:rsidRPr="00286FE9"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A61636">
              <w:rPr>
                <w:bCs/>
                <w:color w:val="000000"/>
                <w:sz w:val="16"/>
                <w:szCs w:val="16"/>
              </w:rPr>
              <w:t>букву</w:t>
            </w:r>
            <w:r w:rsidRPr="00286FE9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59" w:type="dxa"/>
          </w:tcPr>
          <w:p w:rsidR="00D21B2B" w:rsidRPr="00CF310F" w:rsidRDefault="00D21B2B" w:rsidP="00CD63A3">
            <w:pPr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0DD2">
              <w:rPr>
                <w:b/>
                <w:bCs/>
                <w:color w:val="000000"/>
                <w:sz w:val="22"/>
                <w:szCs w:val="22"/>
                <w:lang w:val="en-US"/>
              </w:rPr>
              <w:t>Uu</w:t>
            </w:r>
          </w:p>
          <w:p w:rsidR="00D21B2B" w:rsidRPr="00CF310F" w:rsidRDefault="00D21B2B" w:rsidP="00CD63A3">
            <w:pPr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F310F">
              <w:rPr>
                <w:b/>
                <w:bCs/>
                <w:color w:val="000000"/>
                <w:sz w:val="22"/>
                <w:szCs w:val="22"/>
              </w:rPr>
              <w:t xml:space="preserve">[ </w:t>
            </w:r>
            <w:r w:rsidR="00FF136F">
              <w:rPr>
                <w:b/>
                <w:bCs/>
                <w:color w:val="000000"/>
                <w:sz w:val="22"/>
                <w:szCs w:val="22"/>
                <w:lang w:val="en-US"/>
              </w:rPr>
              <w:t>ju:</w:t>
            </w:r>
            <w:r w:rsidRPr="00CF310F">
              <w:rPr>
                <w:b/>
                <w:bCs/>
                <w:color w:val="000000"/>
                <w:sz w:val="22"/>
                <w:szCs w:val="22"/>
              </w:rPr>
              <w:t xml:space="preserve">  ]</w:t>
            </w:r>
          </w:p>
          <w:p w:rsidR="00D21B2B" w:rsidRDefault="00D21B2B" w:rsidP="00CD63A3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CF310F">
              <w:rPr>
                <w:bCs/>
                <w:color w:val="000000"/>
                <w:sz w:val="22"/>
                <w:szCs w:val="22"/>
              </w:rPr>
              <w:t>[</w:t>
            </w:r>
            <w:r w:rsidRPr="00E520A6">
              <w:rPr>
                <w:bCs/>
                <w:color w:val="000000"/>
                <w:sz w:val="22"/>
                <w:szCs w:val="22"/>
                <w:lang w:val="en-US"/>
              </w:rPr>
              <w:t>e</w:t>
            </w:r>
            <w:r w:rsidRPr="00CF310F">
              <w:rPr>
                <w:bCs/>
                <w:color w:val="000000"/>
                <w:sz w:val="22"/>
                <w:szCs w:val="22"/>
              </w:rPr>
              <w:t>]  [</w:t>
            </w:r>
            <w:r w:rsidRPr="00E520A6">
              <w:rPr>
                <w:bCs/>
                <w:color w:val="000000"/>
                <w:sz w:val="22"/>
                <w:szCs w:val="22"/>
                <w:lang w:val="en-US"/>
              </w:rPr>
              <w:t>i</w:t>
            </w:r>
            <w:r w:rsidRPr="00E520A6">
              <w:rPr>
                <w:bCs/>
                <w:color w:val="000000"/>
                <w:sz w:val="22"/>
                <w:szCs w:val="22"/>
              </w:rPr>
              <w:t>:</w:t>
            </w:r>
            <w:r w:rsidRPr="00CF310F">
              <w:rPr>
                <w:bCs/>
                <w:color w:val="000000"/>
                <w:sz w:val="22"/>
                <w:szCs w:val="22"/>
              </w:rPr>
              <w:t>]</w:t>
            </w:r>
          </w:p>
          <w:p w:rsidR="00D21B2B" w:rsidRPr="00E03782" w:rsidRDefault="00D21B2B" w:rsidP="00CD63A3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402D07">
              <w:rPr>
                <w:bCs/>
                <w:color w:val="000000"/>
                <w:sz w:val="16"/>
                <w:szCs w:val="16"/>
              </w:rPr>
              <w:t>Работа со звуками</w:t>
            </w:r>
          </w:p>
        </w:tc>
        <w:tc>
          <w:tcPr>
            <w:tcW w:w="3402" w:type="dxa"/>
          </w:tcPr>
          <w:p w:rsidR="00D21B2B" w:rsidRPr="00BB7F26" w:rsidRDefault="00D21B2B" w:rsidP="00CD63A3">
            <w:pPr>
              <w:ind w:left="-108" w:right="-108"/>
              <w:rPr>
                <w:bCs/>
                <w:color w:val="000000"/>
                <w:sz w:val="20"/>
                <w:lang w:val="en-US"/>
              </w:rPr>
            </w:pPr>
            <w:r w:rsidRPr="00CF310F">
              <w:rPr>
                <w:b/>
                <w:bCs/>
                <w:color w:val="000000"/>
                <w:szCs w:val="24"/>
              </w:rPr>
              <w:t xml:space="preserve"> </w:t>
            </w:r>
            <w:r w:rsidRPr="006D2BDC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BB7F26">
              <w:rPr>
                <w:b/>
                <w:bCs/>
                <w:color w:val="000000"/>
                <w:sz w:val="20"/>
                <w:lang w:val="en-US"/>
              </w:rPr>
              <w:t xml:space="preserve">– </w:t>
            </w:r>
            <w:r w:rsidRPr="00BB7F26">
              <w:rPr>
                <w:bCs/>
                <w:color w:val="000000"/>
                <w:sz w:val="20"/>
                <w:lang w:val="en-US"/>
              </w:rPr>
              <w:t xml:space="preserve">footprints, hall, wall,  </w:t>
            </w:r>
          </w:p>
          <w:p w:rsidR="00D21B2B" w:rsidRPr="00BB7F26" w:rsidRDefault="00D21B2B" w:rsidP="00CD63A3">
            <w:pPr>
              <w:ind w:left="-108" w:right="-108"/>
              <w:rPr>
                <w:bCs/>
                <w:color w:val="000000"/>
                <w:sz w:val="20"/>
                <w:lang w:val="en-US"/>
              </w:rPr>
            </w:pPr>
            <w:r w:rsidRPr="00BB7F26">
              <w:rPr>
                <w:b/>
                <w:bCs/>
                <w:color w:val="000000"/>
                <w:sz w:val="20"/>
                <w:lang w:val="en-US"/>
              </w:rPr>
              <w:t xml:space="preserve"> </w:t>
            </w:r>
            <w:r w:rsidRPr="00BB7F26">
              <w:rPr>
                <w:bCs/>
                <w:color w:val="000000"/>
                <w:sz w:val="20"/>
                <w:lang w:val="en-US"/>
              </w:rPr>
              <w:t xml:space="preserve">stairs, bubbles, naughty.                            </w:t>
            </w:r>
          </w:p>
          <w:p w:rsidR="00D21B2B" w:rsidRPr="00BB7F26" w:rsidRDefault="00D21B2B" w:rsidP="00CD63A3">
            <w:pPr>
              <w:ind w:left="-108" w:right="-108"/>
              <w:rPr>
                <w:bCs/>
                <w:color w:val="000000"/>
                <w:sz w:val="20"/>
                <w:lang w:val="en-US"/>
              </w:rPr>
            </w:pPr>
            <w:r w:rsidRPr="00BB7F26">
              <w:rPr>
                <w:bCs/>
                <w:color w:val="000000"/>
                <w:sz w:val="20"/>
                <w:lang w:val="en-US"/>
              </w:rPr>
              <w:t xml:space="preserve"> Close / open your  eyes.  </w:t>
            </w:r>
          </w:p>
          <w:p w:rsidR="00D21B2B" w:rsidRDefault="00D21B2B" w:rsidP="00CD63A3">
            <w:pPr>
              <w:ind w:left="-108" w:right="-108"/>
              <w:rPr>
                <w:b/>
                <w:bCs/>
                <w:color w:val="000000"/>
                <w:sz w:val="22"/>
                <w:szCs w:val="22"/>
              </w:rPr>
            </w:pPr>
            <w:r w:rsidRPr="00BB7F26">
              <w:rPr>
                <w:bCs/>
                <w:color w:val="000000"/>
                <w:sz w:val="20"/>
                <w:lang w:val="en-US"/>
              </w:rPr>
              <w:t xml:space="preserve"> Spy with my little eye something</w:t>
            </w:r>
            <w:r w:rsidRPr="006D2BDC">
              <w:rPr>
                <w:bCs/>
                <w:color w:val="000000"/>
                <w:sz w:val="22"/>
                <w:szCs w:val="22"/>
                <w:lang w:val="en-US"/>
              </w:rPr>
              <w:t>…</w:t>
            </w:r>
            <w:r w:rsidRPr="006D2BD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 </w:t>
            </w:r>
          </w:p>
          <w:p w:rsidR="00D21B2B" w:rsidRPr="008748A7" w:rsidRDefault="00D21B2B" w:rsidP="00CD63A3">
            <w:pPr>
              <w:ind w:left="-108" w:right="-108"/>
              <w:rPr>
                <w:b/>
                <w:bCs/>
                <w:color w:val="000000"/>
                <w:sz w:val="8"/>
                <w:szCs w:val="8"/>
              </w:rPr>
            </w:pPr>
          </w:p>
          <w:p w:rsidR="00D21B2B" w:rsidRPr="00FE1390" w:rsidRDefault="00D21B2B" w:rsidP="00CD63A3">
            <w:pPr>
              <w:ind w:left="-108" w:right="-108"/>
              <w:rPr>
                <w:b/>
                <w:bCs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851" w:type="dxa"/>
          </w:tcPr>
          <w:p w:rsidR="00D21B2B" w:rsidRPr="002D2BDA" w:rsidRDefault="00D21B2B" w:rsidP="00CD63A3">
            <w:pPr>
              <w:jc w:val="center"/>
              <w:rPr>
                <w:bCs/>
                <w:color w:val="000000"/>
                <w:sz w:val="20"/>
              </w:rPr>
            </w:pPr>
            <w:r w:rsidRPr="002D2BDA">
              <w:rPr>
                <w:bCs/>
                <w:color w:val="000000"/>
                <w:sz w:val="20"/>
                <w:lang w:val="en-US"/>
              </w:rPr>
              <w:t>WB</w:t>
            </w:r>
          </w:p>
          <w:p w:rsidR="00D21B2B" w:rsidRPr="002D2BDA" w:rsidRDefault="00D21B2B" w:rsidP="00CD63A3">
            <w:pPr>
              <w:jc w:val="center"/>
              <w:rPr>
                <w:bCs/>
                <w:color w:val="000000"/>
                <w:sz w:val="20"/>
                <w:lang w:val="en-US"/>
              </w:rPr>
            </w:pPr>
            <w:r w:rsidRPr="002D2BDA">
              <w:rPr>
                <w:bCs/>
                <w:color w:val="000000"/>
                <w:sz w:val="20"/>
              </w:rPr>
              <w:t>2,3 с.19</w:t>
            </w:r>
          </w:p>
        </w:tc>
        <w:tc>
          <w:tcPr>
            <w:tcW w:w="992" w:type="dxa"/>
          </w:tcPr>
          <w:p w:rsidR="00D21B2B" w:rsidRPr="003234BA" w:rsidRDefault="00D21B2B" w:rsidP="00CD63A3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D21B2B" w:rsidRPr="009C2C03" w:rsidRDefault="00D21B2B" w:rsidP="009C2C03">
            <w:pPr>
              <w:ind w:left="-108"/>
              <w:rPr>
                <w:bCs/>
                <w:color w:val="000000"/>
                <w:sz w:val="14"/>
                <w:szCs w:val="14"/>
              </w:rPr>
            </w:pPr>
            <w:r w:rsidRPr="009C2C03">
              <w:rPr>
                <w:bCs/>
                <w:color w:val="000000"/>
                <w:sz w:val="14"/>
                <w:szCs w:val="14"/>
              </w:rPr>
              <w:t>Ответ          на ?</w:t>
            </w:r>
          </w:p>
        </w:tc>
      </w:tr>
      <w:tr w:rsidR="00D21B2B" w:rsidRPr="00E751F0">
        <w:tblPrEx>
          <w:tblCellMar>
            <w:top w:w="0" w:type="dxa"/>
            <w:bottom w:w="0" w:type="dxa"/>
          </w:tblCellMar>
        </w:tblPrEx>
        <w:trPr>
          <w:cantSplit/>
          <w:trHeight w:val="1041"/>
        </w:trPr>
        <w:tc>
          <w:tcPr>
            <w:tcW w:w="426" w:type="dxa"/>
          </w:tcPr>
          <w:p w:rsidR="00D21B2B" w:rsidRDefault="00D21B2B" w:rsidP="00CD63A3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 w:rsidRPr="003748CB">
              <w:rPr>
                <w:b/>
                <w:bCs/>
                <w:color w:val="000000"/>
                <w:sz w:val="20"/>
              </w:rPr>
              <w:t>1</w:t>
            </w:r>
            <w:r>
              <w:rPr>
                <w:b/>
                <w:bCs/>
                <w:color w:val="000000"/>
                <w:sz w:val="20"/>
              </w:rPr>
              <w:t>9</w:t>
            </w:r>
          </w:p>
          <w:p w:rsidR="0055048D" w:rsidRDefault="0055048D" w:rsidP="00CD63A3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</w:p>
          <w:p w:rsidR="0055048D" w:rsidRPr="003748CB" w:rsidRDefault="00B57ED4" w:rsidP="00CD63A3">
            <w:pPr>
              <w:ind w:left="-108" w:right="-108"/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="00EE4A2D">
              <w:rPr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  <w:r w:rsidR="0055048D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55048D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D21B2B" w:rsidRPr="00E329BC" w:rsidRDefault="00D21B2B" w:rsidP="00CD63A3">
            <w:pPr>
              <w:ind w:left="113" w:right="113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60" w:type="dxa"/>
          </w:tcPr>
          <w:p w:rsidR="00D21B2B" w:rsidRPr="004F46EA" w:rsidRDefault="00D21B2B" w:rsidP="00CD63A3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46EA">
              <w:rPr>
                <w:b/>
                <w:bCs/>
                <w:color w:val="000000"/>
                <w:sz w:val="20"/>
              </w:rPr>
              <w:t>В  школе весело!!!</w:t>
            </w:r>
          </w:p>
          <w:p w:rsidR="00D21B2B" w:rsidRDefault="00D21B2B" w:rsidP="00CD63A3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 w:rsidRPr="003F0318">
              <w:rPr>
                <w:b/>
                <w:sz w:val="16"/>
                <w:szCs w:val="16"/>
              </w:rPr>
              <w:t xml:space="preserve">Формирование </w:t>
            </w:r>
            <w:r w:rsidR="00FD2114">
              <w:rPr>
                <w:b/>
                <w:sz w:val="16"/>
                <w:szCs w:val="16"/>
              </w:rPr>
              <w:t>умения</w:t>
            </w:r>
            <w:r w:rsidRPr="003F0318">
              <w:rPr>
                <w:b/>
                <w:sz w:val="16"/>
                <w:szCs w:val="16"/>
              </w:rPr>
              <w:t xml:space="preserve"> самост</w:t>
            </w:r>
            <w:r>
              <w:rPr>
                <w:b/>
                <w:sz w:val="16"/>
                <w:szCs w:val="16"/>
              </w:rPr>
              <w:t>.</w:t>
            </w:r>
            <w:r w:rsidRPr="003F0318">
              <w:rPr>
                <w:b/>
                <w:sz w:val="16"/>
                <w:szCs w:val="16"/>
              </w:rPr>
              <w:t xml:space="preserve"> Работы</w:t>
            </w:r>
          </w:p>
          <w:p w:rsidR="00D21B2B" w:rsidRPr="006267FA" w:rsidRDefault="00D21B2B" w:rsidP="00CD63A3">
            <w:pPr>
              <w:ind w:right="-108" w:hanging="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D21B2B" w:rsidRPr="006267FA" w:rsidRDefault="00D21B2B" w:rsidP="00CD63A3">
            <w:pPr>
              <w:ind w:right="-108"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276" w:type="dxa"/>
          </w:tcPr>
          <w:p w:rsidR="00D21B2B" w:rsidRPr="00CD3DF9" w:rsidRDefault="00D21B2B" w:rsidP="00CD63A3">
            <w:pPr>
              <w:ind w:right="-108" w:hanging="108"/>
              <w:jc w:val="center"/>
              <w:rPr>
                <w:b/>
                <w:bCs/>
                <w:color w:val="000000"/>
                <w:sz w:val="20"/>
              </w:rPr>
            </w:pPr>
            <w:r w:rsidRPr="001E2273">
              <w:rPr>
                <w:bCs/>
                <w:color w:val="000000"/>
                <w:sz w:val="17"/>
                <w:szCs w:val="17"/>
              </w:rPr>
              <w:t xml:space="preserve">Правила чтения гласной </w:t>
            </w:r>
            <w:r>
              <w:rPr>
                <w:bCs/>
                <w:color w:val="000000"/>
                <w:sz w:val="17"/>
                <w:szCs w:val="17"/>
              </w:rPr>
              <w:t xml:space="preserve">   </w:t>
            </w:r>
            <w:r w:rsidRPr="00CD3DF9">
              <w:rPr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Cs/>
                <w:color w:val="000000"/>
                <w:sz w:val="17"/>
                <w:szCs w:val="17"/>
              </w:rPr>
              <w:t xml:space="preserve">     </w:t>
            </w:r>
            <w:r w:rsidRPr="00CD3DF9">
              <w:rPr>
                <w:b/>
                <w:bCs/>
                <w:color w:val="000000"/>
                <w:sz w:val="20"/>
              </w:rPr>
              <w:t>Yy</w:t>
            </w:r>
          </w:p>
          <w:p w:rsidR="00D21B2B" w:rsidRDefault="00D21B2B" w:rsidP="00CD63A3">
            <w:pPr>
              <w:ind w:right="-108" w:hanging="108"/>
              <w:jc w:val="center"/>
              <w:rPr>
                <w:bCs/>
                <w:color w:val="000000"/>
                <w:sz w:val="17"/>
                <w:szCs w:val="17"/>
              </w:rPr>
            </w:pPr>
            <w:r w:rsidRPr="001E2273">
              <w:rPr>
                <w:bCs/>
                <w:color w:val="000000"/>
                <w:sz w:val="17"/>
                <w:szCs w:val="17"/>
              </w:rPr>
              <w:t xml:space="preserve">в </w:t>
            </w:r>
            <w:r w:rsidRPr="00430B25">
              <w:rPr>
                <w:bCs/>
                <w:color w:val="000000"/>
                <w:sz w:val="17"/>
                <w:szCs w:val="17"/>
              </w:rPr>
              <w:t xml:space="preserve"> </w:t>
            </w:r>
            <w:r w:rsidRPr="00CD3DF9">
              <w:rPr>
                <w:bCs/>
                <w:color w:val="000000"/>
                <w:sz w:val="17"/>
                <w:szCs w:val="17"/>
              </w:rPr>
              <w:t xml:space="preserve">закрытом и </w:t>
            </w:r>
            <w:r w:rsidRPr="00430B25">
              <w:rPr>
                <w:bCs/>
                <w:color w:val="000000"/>
                <w:sz w:val="17"/>
                <w:szCs w:val="17"/>
              </w:rPr>
              <w:t>открытом</w:t>
            </w:r>
            <w:r w:rsidRPr="001E2273">
              <w:rPr>
                <w:bCs/>
                <w:color w:val="000000"/>
                <w:sz w:val="17"/>
                <w:szCs w:val="17"/>
              </w:rPr>
              <w:t xml:space="preserve"> слоге</w:t>
            </w:r>
          </w:p>
          <w:p w:rsidR="00D21B2B" w:rsidRPr="00EC74FE" w:rsidRDefault="00D21B2B" w:rsidP="00CD63A3">
            <w:pPr>
              <w:rPr>
                <w:sz w:val="8"/>
                <w:szCs w:val="8"/>
              </w:rPr>
            </w:pPr>
          </w:p>
        </w:tc>
        <w:tc>
          <w:tcPr>
            <w:tcW w:w="2551" w:type="dxa"/>
          </w:tcPr>
          <w:p w:rsidR="00D21B2B" w:rsidRDefault="00D21B2B" w:rsidP="00CD63A3">
            <w:pPr>
              <w:ind w:right="-58"/>
              <w:jc w:val="center"/>
              <w:rPr>
                <w:bCs/>
                <w:color w:val="000000"/>
                <w:szCs w:val="24"/>
              </w:rPr>
            </w:pPr>
            <w:r w:rsidRPr="00663273">
              <w:rPr>
                <w:b/>
                <w:bCs/>
                <w:color w:val="000000"/>
                <w:sz w:val="20"/>
              </w:rPr>
              <w:t>Мастерим дом мечты</w:t>
            </w:r>
            <w:r>
              <w:rPr>
                <w:bCs/>
                <w:color w:val="000000"/>
                <w:szCs w:val="24"/>
              </w:rPr>
              <w:t>.</w:t>
            </w:r>
          </w:p>
          <w:p w:rsidR="00D21B2B" w:rsidRPr="00663273" w:rsidRDefault="00D21B2B" w:rsidP="00CD63A3">
            <w:pPr>
              <w:ind w:right="-58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Монолог - Описание</w:t>
            </w:r>
            <w:r w:rsidRPr="00663273">
              <w:rPr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D21B2B" w:rsidRPr="002B3194" w:rsidRDefault="00D21B2B" w:rsidP="00CD63A3">
            <w:pPr>
              <w:ind w:right="-108"/>
              <w:jc w:val="center"/>
              <w:rPr>
                <w:b/>
                <w:bCs/>
                <w:color w:val="000000"/>
                <w:szCs w:val="24"/>
                <w:u w:val="single"/>
              </w:rPr>
            </w:pPr>
            <w:r w:rsidRPr="00CF310F">
              <w:rPr>
                <w:b/>
                <w:bCs/>
                <w:color w:val="000000"/>
                <w:szCs w:val="24"/>
              </w:rPr>
              <w:t xml:space="preserve"> </w:t>
            </w:r>
            <w:r w:rsidRPr="002B3194">
              <w:rPr>
                <w:b/>
                <w:bCs/>
                <w:color w:val="000000"/>
                <w:szCs w:val="24"/>
                <w:u w:val="single"/>
                <w:lang w:val="en-US"/>
              </w:rPr>
              <w:t>Portfolio</w:t>
            </w:r>
          </w:p>
          <w:p w:rsidR="00D21B2B" w:rsidRPr="00CF310F" w:rsidRDefault="00D21B2B" w:rsidP="00CD63A3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151C11">
              <w:rPr>
                <w:bCs/>
                <w:color w:val="000000"/>
                <w:sz w:val="22"/>
                <w:szCs w:val="22"/>
                <w:lang w:val="en-US"/>
              </w:rPr>
              <w:t>c</w:t>
            </w:r>
            <w:r w:rsidRPr="00CF310F">
              <w:rPr>
                <w:bCs/>
                <w:color w:val="000000"/>
                <w:sz w:val="22"/>
                <w:szCs w:val="22"/>
              </w:rPr>
              <w:t xml:space="preserve">. 38  </w:t>
            </w:r>
          </w:p>
          <w:p w:rsidR="00D21B2B" w:rsidRPr="00CF310F" w:rsidRDefault="00D21B2B" w:rsidP="00CD63A3">
            <w:pPr>
              <w:ind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4747">
              <w:rPr>
                <w:b/>
                <w:bCs/>
                <w:color w:val="000000"/>
                <w:sz w:val="18"/>
                <w:szCs w:val="18"/>
                <w:lang w:val="en-US"/>
              </w:rPr>
              <w:t>C</w:t>
            </w:r>
            <w:r w:rsidRPr="00CF310F">
              <w:rPr>
                <w:b/>
                <w:bCs/>
                <w:color w:val="000000"/>
                <w:sz w:val="18"/>
                <w:szCs w:val="18"/>
              </w:rPr>
              <w:t xml:space="preserve">очинение </w:t>
            </w:r>
            <w:r w:rsidRPr="00CF310F">
              <w:rPr>
                <w:b/>
                <w:bCs/>
                <w:color w:val="000000"/>
                <w:sz w:val="16"/>
                <w:szCs w:val="16"/>
              </w:rPr>
              <w:t>“</w:t>
            </w:r>
            <w:r w:rsidRPr="00EC74FE">
              <w:rPr>
                <w:b/>
                <w:bCs/>
                <w:color w:val="000000"/>
                <w:sz w:val="16"/>
                <w:szCs w:val="16"/>
              </w:rPr>
              <w:t>Моя комната»</w:t>
            </w:r>
            <w:r w:rsidRPr="00CF310F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D21B2B" w:rsidRPr="00FF136F" w:rsidRDefault="00D21B2B" w:rsidP="00CD63A3">
            <w:pPr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Yy</w:t>
            </w:r>
          </w:p>
          <w:p w:rsidR="00D21B2B" w:rsidRPr="00FF136F" w:rsidRDefault="00D21B2B" w:rsidP="00CD63A3">
            <w:pPr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36F">
              <w:rPr>
                <w:b/>
                <w:bCs/>
                <w:color w:val="000000"/>
                <w:sz w:val="22"/>
                <w:szCs w:val="22"/>
              </w:rPr>
              <w:t xml:space="preserve">[ </w:t>
            </w:r>
            <w:r w:rsidR="00FF136F">
              <w:rPr>
                <w:b/>
                <w:bCs/>
                <w:color w:val="000000"/>
                <w:sz w:val="22"/>
                <w:szCs w:val="22"/>
                <w:lang w:val="en-US"/>
              </w:rPr>
              <w:t>ai</w:t>
            </w:r>
            <w:r w:rsidRPr="00FF136F">
              <w:rPr>
                <w:b/>
                <w:bCs/>
                <w:color w:val="000000"/>
                <w:sz w:val="22"/>
                <w:szCs w:val="22"/>
              </w:rPr>
              <w:t xml:space="preserve">  ]      [  </w:t>
            </w:r>
            <w:r w:rsidR="00FF136F">
              <w:rPr>
                <w:b/>
                <w:bCs/>
                <w:color w:val="000000"/>
                <w:sz w:val="22"/>
                <w:szCs w:val="22"/>
                <w:lang w:val="en-US"/>
              </w:rPr>
              <w:t>i</w:t>
            </w:r>
            <w:r w:rsidRPr="00FF136F">
              <w:rPr>
                <w:b/>
                <w:bCs/>
                <w:color w:val="000000"/>
                <w:sz w:val="22"/>
                <w:szCs w:val="22"/>
              </w:rPr>
              <w:t xml:space="preserve"> ]</w:t>
            </w:r>
          </w:p>
          <w:p w:rsidR="00D21B2B" w:rsidRPr="00FF136F" w:rsidRDefault="00D21B2B" w:rsidP="00CD63A3">
            <w:pPr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02D07">
              <w:rPr>
                <w:bCs/>
                <w:color w:val="000000"/>
                <w:sz w:val="16"/>
                <w:szCs w:val="16"/>
              </w:rPr>
              <w:t>Работа со звуками</w:t>
            </w:r>
          </w:p>
        </w:tc>
        <w:tc>
          <w:tcPr>
            <w:tcW w:w="3402" w:type="dxa"/>
          </w:tcPr>
          <w:p w:rsidR="00D21B2B" w:rsidRPr="006D34C6" w:rsidRDefault="00D21B2B" w:rsidP="00CD63A3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F136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14353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914353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914353">
              <w:rPr>
                <w:bCs/>
                <w:color w:val="000000"/>
                <w:sz w:val="22"/>
                <w:szCs w:val="22"/>
                <w:lang w:val="en-US"/>
              </w:rPr>
              <w:t xml:space="preserve">box telephone, </w:t>
            </w:r>
            <w:r w:rsidRPr="006D34C6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D21B2B" w:rsidRPr="006D34C6" w:rsidRDefault="00D21B2B" w:rsidP="00CD63A3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D34C6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914353">
              <w:rPr>
                <w:bCs/>
                <w:color w:val="000000"/>
                <w:sz w:val="22"/>
                <w:szCs w:val="22"/>
                <w:lang w:val="en-US"/>
              </w:rPr>
              <w:t xml:space="preserve">matchboxes, paper clips, toothpick, </w:t>
            </w:r>
            <w:r w:rsidRPr="006D34C6">
              <w:rPr>
                <w:bCs/>
                <w:color w:val="000000"/>
                <w:sz w:val="22"/>
                <w:szCs w:val="22"/>
                <w:lang w:val="en-US"/>
              </w:rPr>
              <w:t xml:space="preserve">   </w:t>
            </w:r>
          </w:p>
          <w:p w:rsidR="00D21B2B" w:rsidRPr="00914353" w:rsidRDefault="00D21B2B" w:rsidP="00CD63A3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34C6">
              <w:rPr>
                <w:bCs/>
                <w:color w:val="000000"/>
                <w:sz w:val="22"/>
                <w:szCs w:val="22"/>
                <w:lang w:val="en-US"/>
              </w:rPr>
              <w:t xml:space="preserve">  </w:t>
            </w:r>
            <w:r w:rsidRPr="00914353">
              <w:rPr>
                <w:bCs/>
                <w:color w:val="000000"/>
                <w:sz w:val="22"/>
                <w:szCs w:val="22"/>
                <w:lang w:val="en-US"/>
              </w:rPr>
              <w:t>a long piece of  string.</w:t>
            </w:r>
          </w:p>
        </w:tc>
        <w:tc>
          <w:tcPr>
            <w:tcW w:w="851" w:type="dxa"/>
          </w:tcPr>
          <w:p w:rsidR="00D21B2B" w:rsidRPr="0057668A" w:rsidRDefault="00D21B2B" w:rsidP="00CD63A3">
            <w:pPr>
              <w:ind w:left="-108"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57668A">
              <w:rPr>
                <w:bCs/>
                <w:color w:val="000000"/>
                <w:sz w:val="16"/>
                <w:szCs w:val="16"/>
              </w:rPr>
              <w:t>Портфолио</w:t>
            </w:r>
          </w:p>
          <w:p w:rsidR="00D21B2B" w:rsidRPr="0057668A" w:rsidRDefault="00D21B2B" w:rsidP="0057668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21B2B" w:rsidRPr="00FE149F" w:rsidRDefault="00D21B2B" w:rsidP="00CD63A3">
            <w:pPr>
              <w:ind w:left="-250" w:right="-25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E149F">
              <w:rPr>
                <w:b/>
                <w:bCs/>
                <w:color w:val="000000"/>
                <w:sz w:val="18"/>
                <w:szCs w:val="18"/>
              </w:rPr>
              <w:t xml:space="preserve">День </w:t>
            </w:r>
            <w:r w:rsidRPr="00FE149F">
              <w:rPr>
                <w:b/>
                <w:bCs/>
                <w:color w:val="000000"/>
                <w:sz w:val="18"/>
                <w:szCs w:val="18"/>
                <w:lang w:val="en-US"/>
              </w:rPr>
              <w:t xml:space="preserve">           </w:t>
            </w:r>
            <w:r w:rsidRPr="00FE149F">
              <w:rPr>
                <w:b/>
                <w:bCs/>
                <w:color w:val="000000"/>
                <w:sz w:val="18"/>
                <w:szCs w:val="18"/>
              </w:rPr>
              <w:t>благодаре</w:t>
            </w:r>
          </w:p>
          <w:p w:rsidR="00D21B2B" w:rsidRPr="00FE149F" w:rsidRDefault="00D21B2B" w:rsidP="00CD63A3">
            <w:pPr>
              <w:ind w:left="-108" w:right="-250" w:hanging="142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E149F">
              <w:rPr>
                <w:b/>
                <w:bCs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709" w:type="dxa"/>
          </w:tcPr>
          <w:p w:rsidR="00D21B2B" w:rsidRPr="009C2C03" w:rsidRDefault="00D21B2B" w:rsidP="009C2C03">
            <w:pPr>
              <w:ind w:left="-108" w:right="-108"/>
              <w:rPr>
                <w:bCs/>
                <w:color w:val="000000"/>
                <w:sz w:val="14"/>
                <w:szCs w:val="14"/>
              </w:rPr>
            </w:pPr>
            <w:r w:rsidRPr="009C2C03">
              <w:rPr>
                <w:bCs/>
                <w:color w:val="000000"/>
                <w:sz w:val="14"/>
                <w:szCs w:val="14"/>
              </w:rPr>
              <w:t>проект</w:t>
            </w:r>
          </w:p>
        </w:tc>
      </w:tr>
      <w:tr w:rsidR="00D21B2B" w:rsidRPr="003234BA">
        <w:tblPrEx>
          <w:tblCellMar>
            <w:top w:w="0" w:type="dxa"/>
            <w:bottom w:w="0" w:type="dxa"/>
          </w:tblCellMar>
        </w:tblPrEx>
        <w:trPr>
          <w:cantSplit/>
          <w:trHeight w:val="606"/>
        </w:trPr>
        <w:tc>
          <w:tcPr>
            <w:tcW w:w="426" w:type="dxa"/>
          </w:tcPr>
          <w:p w:rsidR="00D21B2B" w:rsidRDefault="00D21B2B" w:rsidP="0057361F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20</w:t>
            </w:r>
          </w:p>
          <w:p w:rsidR="00B57ED4" w:rsidRDefault="00B57ED4" w:rsidP="0057361F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</w:p>
          <w:p w:rsidR="00B57ED4" w:rsidRPr="003748CB" w:rsidRDefault="00B57ED4" w:rsidP="0057361F">
            <w:pPr>
              <w:ind w:left="-108" w:right="-108"/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="00EE4A2D">
              <w:rPr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vMerge/>
            <w:shd w:val="clear" w:color="auto" w:fill="auto"/>
          </w:tcPr>
          <w:p w:rsidR="00D21B2B" w:rsidRPr="00A22A20" w:rsidRDefault="00D21B2B" w:rsidP="0057361F">
            <w:pPr>
              <w:ind w:left="113" w:right="113"/>
              <w:jc w:val="center"/>
              <w:rPr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9639" w:type="dxa"/>
            <w:gridSpan w:val="6"/>
            <w:shd w:val="clear" w:color="auto" w:fill="auto"/>
          </w:tcPr>
          <w:p w:rsidR="00D21B2B" w:rsidRPr="002F2851" w:rsidRDefault="00D21B2B" w:rsidP="0057361F">
            <w:pPr>
              <w:rPr>
                <w:b/>
                <w:bCs/>
                <w:color w:val="000000"/>
                <w:szCs w:val="24"/>
                <w:lang w:val="en-US"/>
              </w:rPr>
            </w:pPr>
            <w:r w:rsidRPr="00A22A20">
              <w:rPr>
                <w:b/>
                <w:bCs/>
                <w:color w:val="000000"/>
                <w:szCs w:val="24"/>
                <w:u w:val="single"/>
                <w:lang w:val="en-US"/>
              </w:rPr>
              <w:t xml:space="preserve">Spotlight on </w:t>
            </w:r>
            <w:smartTag w:uri="urn:schemas-microsoft-com:office:smarttags" w:element="place">
              <w:smartTag w:uri="urn:schemas-microsoft-com:office:smarttags" w:element="country-region">
                <w:r w:rsidRPr="00A22A20">
                  <w:rPr>
                    <w:b/>
                    <w:bCs/>
                    <w:color w:val="000000"/>
                    <w:szCs w:val="24"/>
                    <w:u w:val="single"/>
                    <w:lang w:val="en-US"/>
                  </w:rPr>
                  <w:t>Russia</w:t>
                </w:r>
              </w:smartTag>
            </w:smartTag>
            <w:r w:rsidRPr="00A22A20">
              <w:rPr>
                <w:b/>
                <w:bCs/>
                <w:color w:val="000000"/>
                <w:szCs w:val="24"/>
                <w:lang w:val="en-US"/>
              </w:rPr>
              <w:t>.</w:t>
            </w:r>
            <w:r w:rsidRPr="002F2851">
              <w:rPr>
                <w:b/>
                <w:bCs/>
                <w:color w:val="000000"/>
                <w:szCs w:val="24"/>
                <w:lang w:val="en-US"/>
              </w:rPr>
              <w:t xml:space="preserve">   </w:t>
            </w:r>
            <w:r>
              <w:rPr>
                <w:b/>
                <w:bCs/>
                <w:color w:val="000000"/>
                <w:szCs w:val="24"/>
              </w:rPr>
              <w:t>Сады</w:t>
            </w:r>
            <w:r w:rsidRPr="002F2851">
              <w:rPr>
                <w:b/>
                <w:bCs/>
                <w:color w:val="000000"/>
                <w:szCs w:val="24"/>
                <w:lang w:val="en-US"/>
              </w:rPr>
              <w:t xml:space="preserve">   </w:t>
            </w:r>
            <w:r>
              <w:rPr>
                <w:b/>
                <w:bCs/>
                <w:color w:val="000000"/>
                <w:szCs w:val="24"/>
              </w:rPr>
              <w:t>в</w:t>
            </w:r>
            <w:r w:rsidRPr="002F2851">
              <w:rPr>
                <w:b/>
                <w:bCs/>
                <w:color w:val="000000"/>
                <w:szCs w:val="24"/>
                <w:lang w:val="en-US"/>
              </w:rPr>
              <w:t xml:space="preserve">   </w:t>
            </w:r>
            <w:r>
              <w:rPr>
                <w:b/>
                <w:bCs/>
                <w:color w:val="000000"/>
                <w:szCs w:val="24"/>
              </w:rPr>
              <w:t>России</w:t>
            </w:r>
            <w:r w:rsidRPr="00570E77">
              <w:rPr>
                <w:b/>
                <w:bCs/>
                <w:color w:val="000000"/>
                <w:szCs w:val="24"/>
                <w:lang w:val="en-US"/>
              </w:rPr>
              <w:t>.</w:t>
            </w:r>
            <w:r>
              <w:rPr>
                <w:b/>
                <w:bCs/>
                <w:color w:val="000000"/>
                <w:szCs w:val="24"/>
                <w:lang w:val="en-US"/>
              </w:rPr>
              <w:t xml:space="preserve"> (p.136)</w:t>
            </w:r>
          </w:p>
          <w:p w:rsidR="00D21B2B" w:rsidRDefault="00D21B2B" w:rsidP="0057361F">
            <w:pPr>
              <w:rPr>
                <w:b/>
                <w:bCs/>
                <w:color w:val="000000"/>
                <w:szCs w:val="24"/>
                <w:lang w:val="en-US"/>
              </w:rPr>
            </w:pPr>
            <w:r w:rsidRPr="007830D9">
              <w:rPr>
                <w:b/>
                <w:bCs/>
                <w:color w:val="000000"/>
                <w:szCs w:val="24"/>
                <w:u w:val="single"/>
                <w:lang w:val="en-US"/>
              </w:rPr>
              <w:t xml:space="preserve">Spotlight on </w:t>
            </w:r>
            <w:smartTag w:uri="urn:schemas-microsoft-com:office:smarttags" w:element="place">
              <w:smartTag w:uri="urn:schemas-microsoft-com:office:smarttags" w:element="country-region">
                <w:r w:rsidRPr="007830D9">
                  <w:rPr>
                    <w:b/>
                    <w:bCs/>
                    <w:color w:val="000000"/>
                    <w:szCs w:val="24"/>
                    <w:u w:val="single"/>
                    <w:lang w:val="en-US"/>
                  </w:rPr>
                  <w:t>UK</w:t>
                </w:r>
              </w:smartTag>
            </w:smartTag>
            <w:r>
              <w:rPr>
                <w:b/>
                <w:bCs/>
                <w:color w:val="000000"/>
                <w:szCs w:val="24"/>
                <w:lang w:val="en-US"/>
              </w:rPr>
              <w:t xml:space="preserve">.  </w:t>
            </w:r>
            <w:r w:rsidRPr="002F2851">
              <w:rPr>
                <w:b/>
                <w:bCs/>
                <w:color w:val="000000"/>
                <w:szCs w:val="24"/>
                <w:lang w:val="en-US"/>
              </w:rPr>
              <w:t xml:space="preserve">      </w:t>
            </w:r>
            <w:r>
              <w:rPr>
                <w:b/>
                <w:bCs/>
                <w:color w:val="000000"/>
                <w:szCs w:val="24"/>
              </w:rPr>
              <w:t>Сады</w:t>
            </w:r>
            <w:r w:rsidRPr="002F2851">
              <w:rPr>
                <w:b/>
                <w:bCs/>
                <w:color w:val="000000"/>
                <w:szCs w:val="24"/>
                <w:lang w:val="en-US"/>
              </w:rPr>
              <w:t xml:space="preserve">   </w:t>
            </w:r>
            <w:r>
              <w:rPr>
                <w:b/>
                <w:bCs/>
                <w:color w:val="000000"/>
                <w:szCs w:val="24"/>
              </w:rPr>
              <w:t>в</w:t>
            </w:r>
            <w:r w:rsidRPr="002F2851">
              <w:rPr>
                <w:b/>
                <w:bCs/>
                <w:color w:val="000000"/>
                <w:szCs w:val="24"/>
                <w:lang w:val="en-US"/>
              </w:rPr>
              <w:t xml:space="preserve">   </w:t>
            </w:r>
            <w:r>
              <w:rPr>
                <w:b/>
                <w:bCs/>
                <w:color w:val="000000"/>
                <w:szCs w:val="24"/>
              </w:rPr>
              <w:t>Великобритании</w:t>
            </w:r>
            <w:r w:rsidRPr="002F2851">
              <w:rPr>
                <w:b/>
                <w:bCs/>
                <w:color w:val="000000"/>
                <w:szCs w:val="24"/>
                <w:lang w:val="en-US"/>
              </w:rPr>
              <w:t>.</w:t>
            </w:r>
            <w:r w:rsidRPr="00A22A20">
              <w:rPr>
                <w:b/>
                <w:bCs/>
                <w:color w:val="000000"/>
                <w:szCs w:val="24"/>
                <w:lang w:val="en-US"/>
              </w:rPr>
              <w:t xml:space="preserve">  </w:t>
            </w:r>
            <w:r>
              <w:rPr>
                <w:b/>
                <w:bCs/>
                <w:color w:val="000000"/>
                <w:szCs w:val="24"/>
                <w:lang w:val="en-US"/>
              </w:rPr>
              <w:t>(p.38)</w:t>
            </w:r>
          </w:p>
          <w:p w:rsidR="00D21B2B" w:rsidRPr="0074103E" w:rsidRDefault="00D21B2B" w:rsidP="007D42A1">
            <w:pPr>
              <w:ind w:right="-108"/>
              <w:rPr>
                <w:bCs/>
                <w:color w:val="000000"/>
                <w:sz w:val="16"/>
                <w:szCs w:val="16"/>
              </w:rPr>
            </w:pPr>
            <w:r w:rsidRPr="0074103E">
              <w:rPr>
                <w:bCs/>
                <w:color w:val="000000"/>
                <w:sz w:val="16"/>
                <w:szCs w:val="16"/>
                <w:lang w:val="en-US"/>
              </w:rPr>
              <w:t>Cтрановедение</w:t>
            </w:r>
          </w:p>
          <w:p w:rsidR="00D21B2B" w:rsidRPr="0074115C" w:rsidRDefault="00D21B2B" w:rsidP="007D42A1"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</w:p>
          <w:p w:rsidR="00D21B2B" w:rsidRDefault="00D21B2B" w:rsidP="00C27FF1">
            <w:pPr>
              <w:ind w:left="-108"/>
              <w:rPr>
                <w:b/>
                <w:bCs/>
                <w:color w:val="000000"/>
                <w:szCs w:val="24"/>
              </w:rPr>
            </w:pPr>
            <w:r w:rsidRPr="00DD6EBF">
              <w:rPr>
                <w:b/>
                <w:bCs/>
                <w:color w:val="000000"/>
                <w:szCs w:val="24"/>
              </w:rPr>
              <w:t xml:space="preserve">   </w:t>
            </w:r>
            <w:r w:rsidRPr="00DD6EBF">
              <w:rPr>
                <w:b/>
                <w:bCs/>
                <w:color w:val="000000"/>
                <w:szCs w:val="24"/>
                <w:u w:val="single"/>
              </w:rPr>
              <w:t>Региональный компонент – РОСТОВ – МОЙ ГОРОД</w:t>
            </w:r>
            <w:r w:rsidRPr="00DD6EBF">
              <w:rPr>
                <w:b/>
                <w:bCs/>
                <w:color w:val="000000"/>
                <w:szCs w:val="24"/>
              </w:rPr>
              <w:t>.</w:t>
            </w:r>
          </w:p>
          <w:p w:rsidR="00D21B2B" w:rsidRPr="008748A7" w:rsidRDefault="00D21B2B" w:rsidP="00C27FF1">
            <w:pPr>
              <w:ind w:left="-108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</w:tcPr>
          <w:p w:rsidR="00D21B2B" w:rsidRPr="001644B5" w:rsidRDefault="00D21B2B" w:rsidP="0057361F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A6AE5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1644B5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1644B5">
              <w:rPr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44B5">
              <w:rPr>
                <w:bCs/>
                <w:color w:val="000000"/>
                <w:sz w:val="22"/>
                <w:szCs w:val="22"/>
                <w:lang w:val="en-US"/>
              </w:rPr>
              <w:t xml:space="preserve">theUK, Russia, bird, </w:t>
            </w:r>
            <w:r w:rsidRPr="00AE3B8C">
              <w:rPr>
                <w:bCs/>
                <w:color w:val="000000"/>
                <w:sz w:val="20"/>
                <w:lang w:val="en-US"/>
              </w:rPr>
              <w:t>love</w:t>
            </w:r>
            <w:r w:rsidRPr="001644B5">
              <w:rPr>
                <w:bCs/>
                <w:color w:val="000000"/>
                <w:sz w:val="22"/>
                <w:szCs w:val="22"/>
                <w:lang w:val="en-US"/>
              </w:rPr>
              <w:t xml:space="preserve"> green house, country house, , village.</w:t>
            </w:r>
          </w:p>
          <w:p w:rsidR="00D21B2B" w:rsidRPr="001644B5" w:rsidRDefault="00D21B2B" w:rsidP="0057361F">
            <w:pPr>
              <w:ind w:left="-108" w:right="-108"/>
              <w:rPr>
                <w:b/>
                <w:bCs/>
                <w:color w:val="000000"/>
                <w:sz w:val="22"/>
                <w:szCs w:val="22"/>
              </w:rPr>
            </w:pPr>
            <w:r w:rsidRPr="001644B5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1644B5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1644B5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1644B5">
              <w:rPr>
                <w:bCs/>
                <w:color w:val="000000"/>
                <w:sz w:val="22"/>
                <w:szCs w:val="22"/>
                <w:lang w:val="en-US"/>
              </w:rPr>
              <w:t>garden gnome, grow, fruit, vegetable, flowers, people, their, them.  You can see!</w:t>
            </w:r>
          </w:p>
        </w:tc>
        <w:tc>
          <w:tcPr>
            <w:tcW w:w="851" w:type="dxa"/>
          </w:tcPr>
          <w:p w:rsidR="00D21B2B" w:rsidRDefault="00D21B2B" w:rsidP="00CD1DB8">
            <w:pPr>
              <w:ind w:left="-108" w:right="-156"/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57668A">
              <w:rPr>
                <w:bCs/>
                <w:color w:val="000000"/>
                <w:sz w:val="18"/>
                <w:szCs w:val="18"/>
                <w:lang w:val="en-US"/>
              </w:rPr>
              <w:t>Проект</w:t>
            </w:r>
          </w:p>
          <w:p w:rsidR="00AC059D" w:rsidRPr="00AC059D" w:rsidRDefault="00AC059D" w:rsidP="00CD1DB8">
            <w:pPr>
              <w:ind w:left="-108" w:right="-156"/>
              <w:jc w:val="center"/>
              <w:rPr>
                <w:bCs/>
                <w:color w:val="000000"/>
                <w:sz w:val="16"/>
                <w:szCs w:val="16"/>
              </w:rPr>
            </w:pPr>
            <w:r w:rsidRPr="00AC059D">
              <w:rPr>
                <w:bCs/>
                <w:color w:val="000000"/>
                <w:sz w:val="16"/>
                <w:szCs w:val="16"/>
                <w:lang w:val="en-US"/>
              </w:rPr>
              <w:t xml:space="preserve"> “</w:t>
            </w:r>
            <w:r w:rsidRPr="00AC059D">
              <w:rPr>
                <w:bCs/>
                <w:color w:val="000000"/>
                <w:sz w:val="16"/>
                <w:szCs w:val="16"/>
              </w:rPr>
              <w:t>Мой дом»</w:t>
            </w:r>
          </w:p>
        </w:tc>
        <w:tc>
          <w:tcPr>
            <w:tcW w:w="992" w:type="dxa"/>
          </w:tcPr>
          <w:p w:rsidR="00D21B2B" w:rsidRPr="003234BA" w:rsidRDefault="00D21B2B" w:rsidP="0057361F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D21B2B" w:rsidRPr="003234BA" w:rsidRDefault="00D21B2B" w:rsidP="0057361F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</w:tr>
      <w:tr w:rsidR="00D21B2B" w:rsidRPr="003234BA">
        <w:tblPrEx>
          <w:tblCellMar>
            <w:top w:w="0" w:type="dxa"/>
            <w:bottom w:w="0" w:type="dxa"/>
          </w:tblCellMar>
        </w:tblPrEx>
        <w:trPr>
          <w:cantSplit/>
          <w:trHeight w:val="1365"/>
        </w:trPr>
        <w:tc>
          <w:tcPr>
            <w:tcW w:w="426" w:type="dxa"/>
          </w:tcPr>
          <w:p w:rsidR="00D21B2B" w:rsidRDefault="00D21B2B" w:rsidP="0057361F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21</w:t>
            </w:r>
          </w:p>
          <w:p w:rsidR="00363460" w:rsidRDefault="00363460" w:rsidP="0057361F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</w:p>
          <w:p w:rsidR="00363460" w:rsidRPr="003748CB" w:rsidRDefault="00363460" w:rsidP="0057361F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="00EE4A2D">
              <w:rPr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D21B2B" w:rsidRPr="00E329BC" w:rsidRDefault="00D21B2B" w:rsidP="0057361F">
            <w:pPr>
              <w:ind w:left="113" w:right="11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D21B2B" w:rsidRPr="008B7BE5" w:rsidRDefault="00D21B2B" w:rsidP="00143F7B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 w:rsidRPr="008B7BE5">
              <w:rPr>
                <w:b/>
                <w:bCs/>
                <w:color w:val="000000"/>
                <w:sz w:val="20"/>
                <w:lang w:val="en-US"/>
              </w:rPr>
              <w:t>Activities</w:t>
            </w:r>
            <w:r>
              <w:rPr>
                <w:b/>
                <w:bCs/>
                <w:color w:val="000000"/>
                <w:sz w:val="20"/>
              </w:rPr>
              <w:t xml:space="preserve"> </w:t>
            </w:r>
            <w:r w:rsidRPr="008B7BE5">
              <w:rPr>
                <w:b/>
                <w:bCs/>
                <w:color w:val="000000"/>
                <w:sz w:val="20"/>
              </w:rPr>
              <w:t xml:space="preserve"> </w:t>
            </w:r>
            <w:r w:rsidRPr="008B7BE5">
              <w:rPr>
                <w:b/>
                <w:bCs/>
                <w:color w:val="000000"/>
                <w:sz w:val="20"/>
                <w:lang w:val="en-US"/>
              </w:rPr>
              <w:t>Module</w:t>
            </w:r>
          </w:p>
          <w:p w:rsidR="00D21B2B" w:rsidRDefault="00D21B2B" w:rsidP="00A71423">
            <w:pPr>
              <w:ind w:left="-108"/>
              <w:jc w:val="center"/>
              <w:rPr>
                <w:b/>
                <w:sz w:val="16"/>
                <w:szCs w:val="16"/>
              </w:rPr>
            </w:pPr>
            <w:r w:rsidRPr="001A17ED">
              <w:rPr>
                <w:b/>
                <w:sz w:val="16"/>
                <w:szCs w:val="16"/>
              </w:rPr>
              <w:t>Обобщение</w:t>
            </w:r>
          </w:p>
          <w:p w:rsidR="00D21B2B" w:rsidRDefault="00D21B2B" w:rsidP="00A71423">
            <w:pPr>
              <w:ind w:left="-108"/>
              <w:jc w:val="center"/>
              <w:rPr>
                <w:b/>
                <w:sz w:val="16"/>
                <w:szCs w:val="16"/>
              </w:rPr>
            </w:pPr>
            <w:r w:rsidRPr="001A17ED">
              <w:rPr>
                <w:b/>
                <w:sz w:val="16"/>
                <w:szCs w:val="16"/>
              </w:rPr>
              <w:t>Пройденного</w:t>
            </w:r>
          </w:p>
          <w:p w:rsidR="00D21B2B" w:rsidRPr="001A17ED" w:rsidRDefault="00D21B2B" w:rsidP="00A71423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17ED">
              <w:rPr>
                <w:b/>
                <w:sz w:val="16"/>
                <w:szCs w:val="16"/>
              </w:rPr>
              <w:t>материала мод</w:t>
            </w:r>
            <w:r w:rsidRPr="001A17ED">
              <w:rPr>
                <w:b/>
                <w:sz w:val="16"/>
                <w:szCs w:val="16"/>
              </w:rPr>
              <w:t>у</w:t>
            </w:r>
            <w:r>
              <w:rPr>
                <w:b/>
                <w:sz w:val="16"/>
                <w:szCs w:val="16"/>
              </w:rPr>
              <w:t>ля</w:t>
            </w:r>
            <w:r w:rsidRPr="001A17E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D21B2B" w:rsidRDefault="00D21B2B" w:rsidP="0057361F">
            <w:pPr>
              <w:ind w:right="-108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С</w:t>
            </w:r>
            <w:r w:rsidRPr="00D43C3D">
              <w:rPr>
                <w:bCs/>
                <w:color w:val="000000"/>
                <w:szCs w:val="24"/>
                <w:lang w:val="en-US"/>
              </w:rPr>
              <w:t xml:space="preserve">. </w:t>
            </w:r>
            <w:r>
              <w:rPr>
                <w:bCs/>
                <w:color w:val="000000"/>
                <w:szCs w:val="24"/>
              </w:rPr>
              <w:t>40 – 41</w:t>
            </w:r>
          </w:p>
          <w:p w:rsidR="00D21B2B" w:rsidRPr="00F023DE" w:rsidRDefault="00D21B2B" w:rsidP="008D2ED2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D21B2B" w:rsidRPr="00D43C3D" w:rsidRDefault="00D21B2B" w:rsidP="00D01FDD">
            <w:pPr>
              <w:ind w:right="-108"/>
              <w:rPr>
                <w:bCs/>
                <w:color w:val="000000"/>
                <w:szCs w:val="24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</w:t>
            </w:r>
            <w:r>
              <w:rPr>
                <w:color w:val="000000"/>
                <w:sz w:val="16"/>
                <w:szCs w:val="16"/>
              </w:rPr>
              <w:t>Сказки.</w:t>
            </w:r>
          </w:p>
        </w:tc>
        <w:tc>
          <w:tcPr>
            <w:tcW w:w="1276" w:type="dxa"/>
          </w:tcPr>
          <w:p w:rsidR="00D21B2B" w:rsidRPr="00AB132D" w:rsidRDefault="00D21B2B" w:rsidP="0057361F">
            <w:pPr>
              <w:ind w:right="-108"/>
              <w:jc w:val="center"/>
              <w:rPr>
                <w:b/>
                <w:bCs/>
                <w:color w:val="000000"/>
                <w:szCs w:val="24"/>
                <w:u w:val="single"/>
                <w:lang w:val="en-US"/>
              </w:rPr>
            </w:pPr>
            <w:r w:rsidRPr="00AB132D">
              <w:rPr>
                <w:b/>
                <w:bCs/>
                <w:color w:val="000000"/>
                <w:szCs w:val="24"/>
                <w:u w:val="single"/>
                <w:lang w:val="en-US"/>
              </w:rPr>
              <w:t>Fairy tail</w:t>
            </w:r>
          </w:p>
          <w:p w:rsidR="00D21B2B" w:rsidRPr="005E6FFD" w:rsidRDefault="00D21B2B" w:rsidP="0057361F">
            <w:pPr>
              <w:ind w:right="-108"/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A71423">
              <w:rPr>
                <w:bCs/>
                <w:color w:val="000000"/>
                <w:sz w:val="20"/>
                <w:lang w:val="en-US"/>
              </w:rPr>
              <w:t>«</w:t>
            </w:r>
            <w:r w:rsidRPr="00A71423">
              <w:rPr>
                <w:b/>
                <w:bCs/>
                <w:color w:val="000000"/>
                <w:sz w:val="20"/>
                <w:lang w:val="en-US"/>
              </w:rPr>
              <w:t>The town mouse and the country mouse</w:t>
            </w:r>
            <w:r w:rsidRPr="00A71423">
              <w:rPr>
                <w:bCs/>
                <w:color w:val="000000"/>
                <w:sz w:val="20"/>
                <w:lang w:val="en-US"/>
              </w:rPr>
              <w:t>»</w:t>
            </w:r>
            <w:r w:rsidRPr="008D2ED2">
              <w:rPr>
                <w:bCs/>
                <w:color w:val="000000"/>
                <w:sz w:val="22"/>
                <w:szCs w:val="22"/>
                <w:lang w:val="en-US"/>
              </w:rPr>
              <w:t xml:space="preserve">  </w:t>
            </w:r>
            <w:r w:rsidRPr="00A71423">
              <w:rPr>
                <w:bCs/>
                <w:color w:val="000000"/>
                <w:sz w:val="18"/>
                <w:szCs w:val="18"/>
                <w:lang w:val="en-US"/>
              </w:rPr>
              <w:t xml:space="preserve">              </w:t>
            </w:r>
          </w:p>
          <w:p w:rsidR="00D21B2B" w:rsidRPr="005E6FFD" w:rsidRDefault="00D21B2B" w:rsidP="0057361F">
            <w:pPr>
              <w:ind w:right="-108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</w:tcPr>
          <w:p w:rsidR="00D21B2B" w:rsidRPr="00BF323F" w:rsidRDefault="00D21B2B" w:rsidP="0057361F">
            <w:pPr>
              <w:ind w:right="-58"/>
              <w:jc w:val="center"/>
              <w:rPr>
                <w:bCs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1276" w:type="dxa"/>
          </w:tcPr>
          <w:p w:rsidR="00D21B2B" w:rsidRDefault="00D21B2B" w:rsidP="00A71423">
            <w:pPr>
              <w:ind w:right="-108" w:hanging="108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Упр.2 с. 131</w:t>
            </w:r>
          </w:p>
          <w:p w:rsidR="00D21B2B" w:rsidRDefault="00D21B2B" w:rsidP="0057361F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D21B2B" w:rsidRPr="00BB561A" w:rsidRDefault="00D21B2B" w:rsidP="00277F17">
            <w:pPr>
              <w:ind w:right="-108" w:hanging="108"/>
              <w:rPr>
                <w:bCs/>
                <w:color w:val="000000"/>
                <w:sz w:val="16"/>
                <w:szCs w:val="16"/>
              </w:rPr>
            </w:pPr>
            <w:r w:rsidRPr="00BB561A">
              <w:rPr>
                <w:bCs/>
                <w:color w:val="000000"/>
                <w:sz w:val="16"/>
                <w:szCs w:val="16"/>
              </w:rPr>
              <w:t>Письмо с опорой на картинки</w:t>
            </w:r>
          </w:p>
        </w:tc>
        <w:tc>
          <w:tcPr>
            <w:tcW w:w="1559" w:type="dxa"/>
          </w:tcPr>
          <w:p w:rsidR="00D21B2B" w:rsidRPr="00BB561A" w:rsidRDefault="00D21B2B" w:rsidP="0057361F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3402" w:type="dxa"/>
          </w:tcPr>
          <w:p w:rsidR="00D21B2B" w:rsidRPr="00D85856" w:rsidRDefault="00D21B2B" w:rsidP="0057361F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D85856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1644B5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1644B5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 </w:t>
            </w:r>
            <w:r w:rsidRPr="001644B5">
              <w:rPr>
                <w:bCs/>
                <w:color w:val="000000"/>
                <w:sz w:val="22"/>
                <w:szCs w:val="22"/>
                <w:lang w:val="en-US"/>
              </w:rPr>
              <w:t xml:space="preserve">mouse, mice, like, </w:t>
            </w:r>
            <w:r w:rsidRPr="00D85856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D21B2B" w:rsidRPr="001644B5" w:rsidRDefault="00D21B2B" w:rsidP="0057361F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D85856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1644B5">
              <w:rPr>
                <w:bCs/>
                <w:color w:val="000000"/>
                <w:sz w:val="22"/>
                <w:szCs w:val="22"/>
                <w:lang w:val="en-US"/>
              </w:rPr>
              <w:t>town, two</w:t>
            </w:r>
          </w:p>
          <w:p w:rsidR="00D21B2B" w:rsidRPr="001644B5" w:rsidRDefault="00D21B2B" w:rsidP="0057361F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1644B5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1644B5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1644B5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1644B5">
              <w:rPr>
                <w:bCs/>
                <w:color w:val="000000"/>
                <w:sz w:val="22"/>
                <w:szCs w:val="22"/>
                <w:lang w:val="en-US"/>
              </w:rPr>
              <w:t xml:space="preserve">– bare, but, very, small,   </w:t>
            </w:r>
          </w:p>
          <w:p w:rsidR="00D21B2B" w:rsidRDefault="00D21B2B" w:rsidP="0057361F">
            <w:pPr>
              <w:ind w:left="-108" w:right="-108"/>
              <w:rPr>
                <w:bCs/>
                <w:color w:val="000000"/>
                <w:sz w:val="22"/>
                <w:szCs w:val="22"/>
              </w:rPr>
            </w:pPr>
            <w:r w:rsidRPr="001644B5">
              <w:rPr>
                <w:bCs/>
                <w:color w:val="000000"/>
                <w:sz w:val="22"/>
                <w:szCs w:val="22"/>
                <w:lang w:val="en-US"/>
              </w:rPr>
              <w:t xml:space="preserve"> want. Oh, dear! Welcome to my 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:rsidR="00D21B2B" w:rsidRPr="001644B5" w:rsidRDefault="00D21B2B" w:rsidP="0057361F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644B5">
              <w:rPr>
                <w:bCs/>
                <w:color w:val="000000"/>
                <w:sz w:val="22"/>
                <w:szCs w:val="22"/>
                <w:lang w:val="en-US"/>
              </w:rPr>
              <w:t>house!</w:t>
            </w:r>
          </w:p>
        </w:tc>
        <w:tc>
          <w:tcPr>
            <w:tcW w:w="851" w:type="dxa"/>
          </w:tcPr>
          <w:p w:rsidR="00D21B2B" w:rsidRPr="00141D0D" w:rsidRDefault="00D21B2B" w:rsidP="00700ED5">
            <w:pPr>
              <w:ind w:right="-156"/>
              <w:jc w:val="center"/>
              <w:rPr>
                <w:bCs/>
                <w:color w:val="000000"/>
                <w:sz w:val="20"/>
              </w:rPr>
            </w:pPr>
            <w:r w:rsidRPr="00141D0D">
              <w:rPr>
                <w:bCs/>
                <w:color w:val="000000"/>
                <w:sz w:val="20"/>
              </w:rPr>
              <w:t>сказка</w:t>
            </w:r>
          </w:p>
        </w:tc>
        <w:tc>
          <w:tcPr>
            <w:tcW w:w="992" w:type="dxa"/>
          </w:tcPr>
          <w:p w:rsidR="00D21B2B" w:rsidRPr="003234BA" w:rsidRDefault="00D21B2B" w:rsidP="0057361F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D21B2B" w:rsidRPr="003234BA" w:rsidRDefault="00D21B2B" w:rsidP="0057361F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</w:tr>
      <w:tr w:rsidR="00D21B2B" w:rsidRPr="003234BA">
        <w:tblPrEx>
          <w:tblCellMar>
            <w:top w:w="0" w:type="dxa"/>
            <w:bottom w:w="0" w:type="dxa"/>
          </w:tblCellMar>
        </w:tblPrEx>
        <w:trPr>
          <w:cantSplit/>
          <w:trHeight w:val="751"/>
        </w:trPr>
        <w:tc>
          <w:tcPr>
            <w:tcW w:w="426" w:type="dxa"/>
          </w:tcPr>
          <w:p w:rsidR="00D21B2B" w:rsidRDefault="00D21B2B" w:rsidP="0057361F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 w:rsidRPr="003748CB">
              <w:rPr>
                <w:b/>
                <w:bCs/>
                <w:color w:val="000000"/>
                <w:sz w:val="20"/>
              </w:rPr>
              <w:t>2</w:t>
            </w:r>
            <w:r>
              <w:rPr>
                <w:b/>
                <w:bCs/>
                <w:color w:val="000000"/>
                <w:sz w:val="20"/>
              </w:rPr>
              <w:t>2</w:t>
            </w:r>
          </w:p>
          <w:p w:rsidR="00363460" w:rsidRPr="003748CB" w:rsidRDefault="00363460" w:rsidP="0057361F">
            <w:pPr>
              <w:ind w:left="-108" w:right="-108"/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  <w:r w:rsidR="00EE4A2D">
              <w:rPr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D21B2B" w:rsidRPr="00576F28" w:rsidRDefault="00D21B2B" w:rsidP="0057361F">
            <w:pPr>
              <w:ind w:left="113" w:right="113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</w:tcPr>
          <w:p w:rsidR="00D21B2B" w:rsidRPr="00B43968" w:rsidRDefault="00D21B2B" w:rsidP="00CD63A3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 w:rsidRPr="00B43968">
              <w:rPr>
                <w:b/>
                <w:bCs/>
                <w:color w:val="000000"/>
                <w:sz w:val="20"/>
              </w:rPr>
              <w:t>Теперь я знаю</w:t>
            </w:r>
          </w:p>
          <w:p w:rsidR="00D21B2B" w:rsidRPr="00B43968" w:rsidRDefault="00D21B2B" w:rsidP="00CD63A3">
            <w:pPr>
              <w:ind w:left="-108" w:right="-108" w:hanging="141"/>
              <w:jc w:val="center"/>
              <w:rPr>
                <w:b/>
                <w:color w:val="000000"/>
                <w:sz w:val="20"/>
              </w:rPr>
            </w:pPr>
            <w:r w:rsidRPr="00B43968">
              <w:rPr>
                <w:b/>
                <w:color w:val="000000"/>
                <w:sz w:val="20"/>
              </w:rPr>
              <w:t xml:space="preserve">    Проверь себя                                </w:t>
            </w:r>
          </w:p>
          <w:p w:rsidR="00D21B2B" w:rsidRPr="001C23DD" w:rsidRDefault="00D21B2B" w:rsidP="00CD63A3">
            <w:pPr>
              <w:ind w:left="-108" w:right="-108"/>
              <w:jc w:val="center"/>
              <w:rPr>
                <w:b/>
                <w:bCs/>
                <w:color w:val="000000"/>
                <w:sz w:val="4"/>
                <w:szCs w:val="4"/>
              </w:rPr>
            </w:pPr>
            <w:r w:rsidRPr="001C23DD">
              <w:rPr>
                <w:b/>
                <w:color w:val="000000"/>
                <w:sz w:val="14"/>
                <w:szCs w:val="14"/>
              </w:rPr>
              <w:t xml:space="preserve">  </w:t>
            </w:r>
            <w:r w:rsidRPr="006B1C57">
              <w:rPr>
                <w:b/>
                <w:color w:val="000000"/>
                <w:sz w:val="14"/>
                <w:szCs w:val="14"/>
                <w:lang w:val="en-US"/>
              </w:rPr>
              <w:t>p</w:t>
            </w:r>
            <w:r w:rsidRPr="001C23DD">
              <w:rPr>
                <w:b/>
                <w:color w:val="000000"/>
                <w:sz w:val="14"/>
                <w:szCs w:val="14"/>
              </w:rPr>
              <w:t xml:space="preserve">. </w:t>
            </w:r>
            <w:r>
              <w:rPr>
                <w:b/>
                <w:color w:val="000000"/>
                <w:sz w:val="14"/>
                <w:szCs w:val="14"/>
              </w:rPr>
              <w:t xml:space="preserve"> 42</w:t>
            </w:r>
            <w:r w:rsidRPr="001C23DD">
              <w:rPr>
                <w:b/>
                <w:color w:val="000000"/>
                <w:sz w:val="14"/>
                <w:szCs w:val="14"/>
              </w:rPr>
              <w:t xml:space="preserve"> – </w:t>
            </w:r>
            <w:r>
              <w:rPr>
                <w:b/>
                <w:color w:val="000000"/>
                <w:sz w:val="14"/>
                <w:szCs w:val="14"/>
              </w:rPr>
              <w:t>43</w:t>
            </w:r>
            <w:r w:rsidRPr="001C23DD">
              <w:rPr>
                <w:b/>
                <w:color w:val="000000"/>
                <w:sz w:val="14"/>
                <w:szCs w:val="14"/>
              </w:rPr>
              <w:t>.</w:t>
            </w:r>
            <w:r w:rsidRPr="001C23DD">
              <w:rPr>
                <w:b/>
                <w:color w:val="000000"/>
                <w:sz w:val="28"/>
                <w:szCs w:val="28"/>
              </w:rPr>
              <w:t xml:space="preserve">         </w:t>
            </w:r>
          </w:p>
        </w:tc>
        <w:tc>
          <w:tcPr>
            <w:tcW w:w="1417" w:type="dxa"/>
          </w:tcPr>
          <w:p w:rsidR="00D21B2B" w:rsidRDefault="00D21B2B" w:rsidP="0057361F">
            <w:pPr>
              <w:ind w:right="-108"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276" w:type="dxa"/>
          </w:tcPr>
          <w:p w:rsidR="00D21B2B" w:rsidRDefault="00D21B2B" w:rsidP="0057361F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CC3600">
              <w:rPr>
                <w:bCs/>
                <w:color w:val="000000"/>
                <w:sz w:val="22"/>
                <w:szCs w:val="22"/>
              </w:rPr>
              <w:t>Упр.</w:t>
            </w:r>
            <w:r>
              <w:rPr>
                <w:bCs/>
                <w:color w:val="000000"/>
                <w:sz w:val="22"/>
                <w:szCs w:val="22"/>
              </w:rPr>
              <w:t>1,</w:t>
            </w:r>
            <w:r w:rsidRPr="00CC3600">
              <w:rPr>
                <w:bCs/>
                <w:color w:val="000000"/>
                <w:sz w:val="22"/>
                <w:szCs w:val="22"/>
              </w:rPr>
              <w:t>2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r w:rsidRPr="00CC3600">
              <w:rPr>
                <w:bCs/>
                <w:color w:val="000000"/>
                <w:sz w:val="22"/>
                <w:szCs w:val="22"/>
              </w:rPr>
              <w:t>3 с.42- 43</w:t>
            </w:r>
          </w:p>
          <w:p w:rsidR="00D21B2B" w:rsidRDefault="00D21B2B" w:rsidP="0057361F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F42A27">
              <w:rPr>
                <w:bCs/>
                <w:color w:val="000000"/>
                <w:sz w:val="16"/>
                <w:szCs w:val="16"/>
              </w:rPr>
              <w:t>Чтение с опорой на картинку</w:t>
            </w:r>
          </w:p>
          <w:p w:rsidR="00D21B2B" w:rsidRPr="008748A7" w:rsidRDefault="00D21B2B" w:rsidP="0057361F">
            <w:pPr>
              <w:ind w:right="-108"/>
              <w:jc w:val="center"/>
              <w:rPr>
                <w:bCs/>
                <w:color w:val="000000"/>
                <w:sz w:val="8"/>
                <w:szCs w:val="8"/>
              </w:rPr>
            </w:pPr>
          </w:p>
          <w:p w:rsidR="00D21B2B" w:rsidRPr="00B037C9" w:rsidRDefault="00D21B2B" w:rsidP="0057361F">
            <w:pPr>
              <w:ind w:right="-108"/>
              <w:jc w:val="center"/>
              <w:rPr>
                <w:bCs/>
                <w:color w:val="000000"/>
                <w:sz w:val="4"/>
                <w:szCs w:val="4"/>
              </w:rPr>
            </w:pPr>
          </w:p>
        </w:tc>
        <w:tc>
          <w:tcPr>
            <w:tcW w:w="2551" w:type="dxa"/>
          </w:tcPr>
          <w:p w:rsidR="00D21B2B" w:rsidRPr="00B037C9" w:rsidRDefault="00D21B2B" w:rsidP="0097004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D21B2B" w:rsidRDefault="00D21B2B" w:rsidP="0057361F">
            <w:pPr>
              <w:ind w:right="-108"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D21B2B" w:rsidRPr="00B037C9" w:rsidRDefault="00D21B2B" w:rsidP="0057361F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3402" w:type="dxa"/>
          </w:tcPr>
          <w:p w:rsidR="00D21B2B" w:rsidRPr="00B037C9" w:rsidRDefault="00D21B2B" w:rsidP="0057361F">
            <w:pPr>
              <w:ind w:left="-108" w:right="-108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D21B2B" w:rsidRPr="002D2BDA" w:rsidRDefault="00D21B2B" w:rsidP="00141D0D">
            <w:pPr>
              <w:ind w:left="-108"/>
              <w:jc w:val="center"/>
              <w:rPr>
                <w:bCs/>
                <w:color w:val="000000"/>
                <w:sz w:val="20"/>
              </w:rPr>
            </w:pPr>
            <w:r w:rsidRPr="002D2BDA">
              <w:rPr>
                <w:bCs/>
                <w:color w:val="000000"/>
                <w:sz w:val="20"/>
              </w:rPr>
              <w:t>Лексика</w:t>
            </w:r>
          </w:p>
          <w:p w:rsidR="00D21B2B" w:rsidRPr="002D2BDA" w:rsidRDefault="00D21B2B" w:rsidP="00970048">
            <w:pPr>
              <w:ind w:right="-108"/>
              <w:jc w:val="center"/>
              <w:rPr>
                <w:bCs/>
                <w:color w:val="000000"/>
                <w:sz w:val="20"/>
                <w:lang w:val="en-US"/>
              </w:rPr>
            </w:pPr>
            <w:r w:rsidRPr="002D2BDA">
              <w:rPr>
                <w:bCs/>
                <w:color w:val="000000"/>
                <w:sz w:val="20"/>
                <w:lang w:val="en-US"/>
              </w:rPr>
              <w:t>WB</w:t>
            </w:r>
            <w:r w:rsidRPr="002D2BDA">
              <w:rPr>
                <w:bCs/>
                <w:color w:val="000000"/>
                <w:sz w:val="20"/>
              </w:rPr>
              <w:t xml:space="preserve">    с.22 – 23</w:t>
            </w:r>
          </w:p>
          <w:p w:rsidR="00D21B2B" w:rsidRPr="002D2BDA" w:rsidRDefault="00D21B2B" w:rsidP="00141D0D">
            <w:pPr>
              <w:ind w:left="-108"/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992" w:type="dxa"/>
          </w:tcPr>
          <w:p w:rsidR="00D21B2B" w:rsidRPr="003234BA" w:rsidRDefault="00D21B2B" w:rsidP="0057361F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D21B2B" w:rsidRPr="003234BA" w:rsidRDefault="00D21B2B" w:rsidP="0057361F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</w:tr>
    </w:tbl>
    <w:p w:rsidR="005C68DF" w:rsidRPr="00997195" w:rsidRDefault="005C68DF" w:rsidP="005C68DF">
      <w:pPr>
        <w:ind w:left="360"/>
        <w:rPr>
          <w:rFonts w:ascii="Bookman Old Style" w:hAnsi="Bookman Old Style"/>
          <w:b/>
          <w:bCs/>
          <w:color w:val="000000"/>
          <w:sz w:val="16"/>
          <w:szCs w:val="16"/>
          <w:lang w:val="en-US"/>
        </w:rPr>
      </w:pPr>
      <w:r w:rsidRPr="000135E4">
        <w:rPr>
          <w:rFonts w:ascii="Bookman Old Style" w:hAnsi="Bookman Old Style"/>
          <w:b/>
          <w:bCs/>
          <w:color w:val="000000"/>
          <w:sz w:val="32"/>
          <w:lang w:val="en-US"/>
        </w:rPr>
        <w:t xml:space="preserve">             </w:t>
      </w:r>
    </w:p>
    <w:p w:rsidR="005C68DF" w:rsidRPr="00997195" w:rsidRDefault="005C68DF" w:rsidP="005C68DF">
      <w:pPr>
        <w:ind w:left="360"/>
        <w:rPr>
          <w:rFonts w:ascii="Bookman Old Style" w:hAnsi="Bookman Old Style"/>
          <w:b/>
          <w:bCs/>
          <w:color w:val="000000"/>
          <w:sz w:val="16"/>
          <w:szCs w:val="16"/>
          <w:lang w:val="en-US"/>
        </w:rPr>
      </w:pPr>
    </w:p>
    <w:p w:rsidR="00E333C5" w:rsidRPr="00997195" w:rsidRDefault="00E333C5" w:rsidP="005C68DF">
      <w:pPr>
        <w:ind w:left="360"/>
        <w:rPr>
          <w:rFonts w:ascii="Bookman Old Style" w:hAnsi="Bookman Old Style"/>
          <w:b/>
          <w:bCs/>
          <w:color w:val="000000"/>
          <w:sz w:val="16"/>
          <w:szCs w:val="16"/>
          <w:lang w:val="en-US"/>
        </w:rPr>
      </w:pPr>
    </w:p>
    <w:p w:rsidR="00E333C5" w:rsidRPr="00997195" w:rsidRDefault="00E333C5" w:rsidP="005C68DF">
      <w:pPr>
        <w:ind w:left="360"/>
        <w:rPr>
          <w:rFonts w:ascii="Bookman Old Style" w:hAnsi="Bookman Old Style"/>
          <w:b/>
          <w:bCs/>
          <w:color w:val="000000"/>
          <w:sz w:val="16"/>
          <w:szCs w:val="16"/>
          <w:lang w:val="en-US"/>
        </w:rPr>
      </w:pPr>
    </w:p>
    <w:p w:rsidR="00E333C5" w:rsidRPr="00997195" w:rsidRDefault="00E333C5" w:rsidP="005C68DF">
      <w:pPr>
        <w:ind w:left="360"/>
        <w:rPr>
          <w:rFonts w:ascii="Bookman Old Style" w:hAnsi="Bookman Old Style"/>
          <w:b/>
          <w:bCs/>
          <w:color w:val="000000"/>
          <w:sz w:val="16"/>
          <w:szCs w:val="16"/>
          <w:lang w:val="en-US"/>
        </w:rPr>
      </w:pPr>
    </w:p>
    <w:p w:rsidR="00E333C5" w:rsidRPr="00997195" w:rsidRDefault="00E333C5" w:rsidP="005C68DF">
      <w:pPr>
        <w:ind w:left="360"/>
        <w:rPr>
          <w:rFonts w:ascii="Bookman Old Style" w:hAnsi="Bookman Old Style"/>
          <w:b/>
          <w:bCs/>
          <w:color w:val="000000"/>
          <w:sz w:val="12"/>
          <w:szCs w:val="12"/>
          <w:lang w:val="en-US"/>
        </w:rPr>
      </w:pPr>
    </w:p>
    <w:p w:rsidR="005E6FFD" w:rsidRPr="00997195" w:rsidRDefault="005E6FFD" w:rsidP="005C68DF">
      <w:pPr>
        <w:ind w:left="360"/>
        <w:jc w:val="center"/>
        <w:rPr>
          <w:rFonts w:ascii="Bookman Old Style" w:hAnsi="Bookman Old Style"/>
          <w:b/>
          <w:bCs/>
          <w:color w:val="000000"/>
          <w:sz w:val="16"/>
          <w:szCs w:val="16"/>
          <w:lang w:val="en-US"/>
        </w:rPr>
      </w:pPr>
    </w:p>
    <w:p w:rsidR="00321D33" w:rsidRPr="00321D33" w:rsidRDefault="00321D33" w:rsidP="00997195">
      <w:pPr>
        <w:ind w:left="360"/>
        <w:jc w:val="center"/>
        <w:rPr>
          <w:rFonts w:ascii="Bookman Old Style" w:hAnsi="Bookman Old Style"/>
          <w:b/>
          <w:bCs/>
          <w:color w:val="000000"/>
          <w:sz w:val="16"/>
          <w:szCs w:val="16"/>
        </w:rPr>
      </w:pPr>
    </w:p>
    <w:p w:rsidR="00997195" w:rsidRPr="00321D33" w:rsidRDefault="00997195" w:rsidP="00997195">
      <w:pPr>
        <w:ind w:left="360"/>
        <w:jc w:val="center"/>
        <w:rPr>
          <w:rFonts w:ascii="Bookman Old Style" w:hAnsi="Bookman Old Style"/>
          <w:b/>
          <w:bCs/>
          <w:color w:val="000000"/>
          <w:sz w:val="26"/>
        </w:rPr>
      </w:pPr>
      <w:r w:rsidRPr="00B81316">
        <w:rPr>
          <w:rFonts w:ascii="Bookman Old Style" w:hAnsi="Bookman Old Style"/>
          <w:b/>
          <w:bCs/>
          <w:color w:val="000000"/>
          <w:sz w:val="28"/>
          <w:szCs w:val="28"/>
        </w:rPr>
        <w:t>КАЛЕНДАРНО</w:t>
      </w:r>
      <w:r w:rsidRPr="00321D33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- </w:t>
      </w:r>
      <w:r w:rsidRPr="00B81316">
        <w:rPr>
          <w:rFonts w:ascii="Bookman Old Style" w:hAnsi="Bookman Old Style"/>
          <w:b/>
          <w:bCs/>
          <w:color w:val="000000"/>
          <w:sz w:val="28"/>
          <w:szCs w:val="28"/>
        </w:rPr>
        <w:t>ТЕМАТИЧЕСКОЕ</w:t>
      </w:r>
      <w:r w:rsidRPr="00321D33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 </w:t>
      </w:r>
      <w:r w:rsidRPr="00B81316">
        <w:rPr>
          <w:rFonts w:ascii="Bookman Old Style" w:hAnsi="Bookman Old Style"/>
          <w:b/>
          <w:bCs/>
          <w:color w:val="000000"/>
          <w:sz w:val="28"/>
          <w:szCs w:val="28"/>
        </w:rPr>
        <w:t>ПЛАНИРОВАНИЕ</w:t>
      </w:r>
      <w:r w:rsidRPr="00321D33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  2  </w:t>
      </w:r>
      <w:r w:rsidRPr="00B81316">
        <w:rPr>
          <w:rFonts w:ascii="Bookman Old Style" w:hAnsi="Bookman Old Style"/>
          <w:b/>
          <w:bCs/>
          <w:color w:val="000000"/>
          <w:sz w:val="28"/>
          <w:szCs w:val="28"/>
        </w:rPr>
        <w:t>КЛАСС</w:t>
      </w:r>
      <w:r w:rsidRPr="00321D33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                                                                           </w:t>
      </w:r>
      <w:r w:rsidRPr="008447A7">
        <w:rPr>
          <w:rFonts w:ascii="Bookman Old Style" w:hAnsi="Bookman Old Style"/>
          <w:b/>
          <w:bCs/>
          <w:color w:val="000000"/>
          <w:sz w:val="26"/>
        </w:rPr>
        <w:t>УМК</w:t>
      </w:r>
      <w:r w:rsidRPr="00321D33">
        <w:rPr>
          <w:rFonts w:ascii="Bookman Old Style" w:hAnsi="Bookman Old Style"/>
          <w:b/>
          <w:bCs/>
          <w:color w:val="000000"/>
          <w:sz w:val="26"/>
        </w:rPr>
        <w:t xml:space="preserve">  </w:t>
      </w:r>
      <w:r w:rsidRPr="00321D33">
        <w:rPr>
          <w:rFonts w:ascii="Bookman Old Style" w:hAnsi="Bookman Old Style"/>
          <w:b/>
          <w:bCs/>
          <w:color w:val="000000"/>
          <w:sz w:val="28"/>
        </w:rPr>
        <w:t>«</w:t>
      </w:r>
      <w:r w:rsidRPr="008447A7">
        <w:rPr>
          <w:rFonts w:ascii="Bookman Old Style" w:hAnsi="Bookman Old Style"/>
          <w:b/>
          <w:bCs/>
          <w:color w:val="000000"/>
          <w:sz w:val="28"/>
          <w:lang w:val="en-US"/>
        </w:rPr>
        <w:t>SPOTLIGHT</w:t>
      </w:r>
      <w:r w:rsidRPr="00321D33">
        <w:rPr>
          <w:rFonts w:ascii="Bookman Old Style" w:hAnsi="Bookman Old Style"/>
          <w:b/>
          <w:bCs/>
          <w:color w:val="000000"/>
          <w:sz w:val="28"/>
        </w:rPr>
        <w:t xml:space="preserve"> -</w:t>
      </w:r>
      <w:r w:rsidRPr="00321D33">
        <w:rPr>
          <w:rFonts w:ascii="Arial Black" w:hAnsi="Arial Black"/>
          <w:b/>
          <w:bCs/>
          <w:color w:val="000000"/>
          <w:sz w:val="28"/>
        </w:rPr>
        <w:t>2</w:t>
      </w:r>
      <w:r w:rsidRPr="00321D33">
        <w:rPr>
          <w:rFonts w:ascii="Bookman Old Style" w:hAnsi="Bookman Old Style"/>
          <w:b/>
          <w:bCs/>
          <w:color w:val="000000"/>
          <w:sz w:val="28"/>
        </w:rPr>
        <w:t>»  («</w:t>
      </w:r>
      <w:r w:rsidRPr="008447A7">
        <w:rPr>
          <w:rFonts w:ascii="Bookman Old Style" w:hAnsi="Bookman Old Style"/>
          <w:b/>
          <w:bCs/>
          <w:color w:val="000000"/>
          <w:sz w:val="28"/>
        </w:rPr>
        <w:t>Английский</w:t>
      </w:r>
      <w:r w:rsidRPr="00321D33">
        <w:rPr>
          <w:rFonts w:ascii="Bookman Old Style" w:hAnsi="Bookman Old Style"/>
          <w:b/>
          <w:bCs/>
          <w:color w:val="000000"/>
          <w:sz w:val="28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8"/>
        </w:rPr>
        <w:t>в</w:t>
      </w:r>
      <w:r w:rsidRPr="00321D33">
        <w:rPr>
          <w:rFonts w:ascii="Bookman Old Style" w:hAnsi="Bookman Old Style"/>
          <w:b/>
          <w:bCs/>
          <w:color w:val="000000"/>
          <w:sz w:val="28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8"/>
        </w:rPr>
        <w:t>фокусе</w:t>
      </w:r>
      <w:r w:rsidRPr="00321D33">
        <w:rPr>
          <w:rFonts w:ascii="Bookman Old Style" w:hAnsi="Bookman Old Style"/>
          <w:b/>
          <w:bCs/>
          <w:color w:val="000000"/>
          <w:sz w:val="28"/>
        </w:rPr>
        <w:t xml:space="preserve">»)  </w:t>
      </w:r>
      <w:r w:rsidRPr="00321D33">
        <w:rPr>
          <w:rFonts w:ascii="Bookman Old Style" w:hAnsi="Bookman Old Style"/>
          <w:b/>
          <w:bCs/>
          <w:color w:val="000000"/>
          <w:sz w:val="26"/>
        </w:rPr>
        <w:t>(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Virginia</w:t>
      </w:r>
      <w:r w:rsidRPr="00321D33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Evans</w:t>
      </w:r>
      <w:r w:rsidRPr="00321D33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Jenny</w:t>
      </w:r>
      <w:r w:rsidRPr="00321D33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Dooley</w:t>
      </w:r>
      <w:r w:rsidRPr="00321D33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Nadezhda</w:t>
      </w:r>
      <w:r w:rsidRPr="00321D33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B</w:t>
      </w:r>
      <w:r w:rsidR="00EB040F">
        <w:rPr>
          <w:rFonts w:ascii="Bookman Old Style" w:hAnsi="Bookman Old Style"/>
          <w:b/>
          <w:bCs/>
          <w:color w:val="000000"/>
          <w:sz w:val="22"/>
          <w:szCs w:val="22"/>
        </w:rPr>
        <w:t>у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kova</w:t>
      </w:r>
      <w:r w:rsidRPr="00321D33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Marina</w:t>
      </w:r>
      <w:r w:rsidRPr="00321D33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Pospelova</w:t>
      </w:r>
      <w:r w:rsidRPr="00321D33">
        <w:rPr>
          <w:rFonts w:ascii="Bookman Old Style" w:hAnsi="Bookman Old Style"/>
          <w:b/>
          <w:bCs/>
          <w:color w:val="000000"/>
          <w:sz w:val="26"/>
        </w:rPr>
        <w:t xml:space="preserve"> )</w:t>
      </w:r>
    </w:p>
    <w:tbl>
      <w:tblPr>
        <w:tblW w:w="164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425"/>
        <w:gridCol w:w="1562"/>
        <w:gridCol w:w="1418"/>
        <w:gridCol w:w="1277"/>
        <w:gridCol w:w="2550"/>
        <w:gridCol w:w="1276"/>
        <w:gridCol w:w="1561"/>
        <w:gridCol w:w="3402"/>
        <w:gridCol w:w="851"/>
        <w:gridCol w:w="992"/>
        <w:gridCol w:w="709"/>
      </w:tblGrid>
      <w:tr w:rsidR="00D21B2B">
        <w:tblPrEx>
          <w:tblCellMar>
            <w:top w:w="0" w:type="dxa"/>
            <w:bottom w:w="0" w:type="dxa"/>
          </w:tblCellMar>
        </w:tblPrEx>
        <w:trPr>
          <w:cantSplit/>
          <w:trHeight w:val="578"/>
        </w:trPr>
        <w:tc>
          <w:tcPr>
            <w:tcW w:w="421" w:type="dxa"/>
            <w:vMerge w:val="restart"/>
            <w:textDirection w:val="btLr"/>
          </w:tcPr>
          <w:p w:rsidR="00D21B2B" w:rsidRPr="00775F38" w:rsidRDefault="00DD36D0" w:rsidP="0057361F">
            <w:pPr>
              <w:ind w:left="113" w:right="113"/>
              <w:jc w:val="center"/>
              <w:rPr>
                <w:rFonts w:ascii="Bookman Old Style" w:hAnsi="Bookman Old Style"/>
                <w:b/>
                <w:bCs/>
                <w:color w:val="000000"/>
                <w:sz w:val="14"/>
                <w:szCs w:val="14"/>
              </w:rPr>
            </w:pPr>
            <w:r w:rsidRPr="001F0A2B">
              <w:rPr>
                <w:rFonts w:ascii="Bookman Old Style" w:hAnsi="Bookman Old Style"/>
                <w:b/>
                <w:bCs/>
                <w:color w:val="000000"/>
                <w:sz w:val="20"/>
              </w:rPr>
              <w:t xml:space="preserve">№  </w:t>
            </w:r>
            <w:r>
              <w:rPr>
                <w:rFonts w:ascii="Bookman Old Style" w:hAnsi="Bookman Old Style"/>
                <w:b/>
                <w:bCs/>
                <w:color w:val="000000"/>
                <w:sz w:val="22"/>
                <w:szCs w:val="22"/>
              </w:rPr>
              <w:t>П.П.</w:t>
            </w:r>
          </w:p>
        </w:tc>
        <w:tc>
          <w:tcPr>
            <w:tcW w:w="1987" w:type="dxa"/>
            <w:gridSpan w:val="2"/>
            <w:vMerge w:val="restart"/>
          </w:tcPr>
          <w:p w:rsidR="00D21B2B" w:rsidRPr="007D0210" w:rsidRDefault="00D21B2B" w:rsidP="00B04421">
            <w:pPr>
              <w:pStyle w:val="af"/>
              <w:ind w:left="0" w:right="0"/>
              <w:rPr>
                <w:rFonts w:ascii="Bookman Old Style" w:hAnsi="Bookman Old Style"/>
                <w:color w:val="000000"/>
                <w:sz w:val="20"/>
              </w:rPr>
            </w:pPr>
            <w:r w:rsidRPr="007D0210">
              <w:rPr>
                <w:rFonts w:ascii="Bookman Old Style" w:hAnsi="Bookman Old Style"/>
                <w:color w:val="000000"/>
                <w:sz w:val="20"/>
              </w:rPr>
              <w:t>Тема</w:t>
            </w:r>
          </w:p>
          <w:p w:rsidR="00D21B2B" w:rsidRPr="007D0210" w:rsidRDefault="00D21B2B" w:rsidP="00B04421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Подтема</w:t>
            </w: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  <w:lang w:val="en-US"/>
              </w:rPr>
              <w:t xml:space="preserve">  </w:t>
            </w: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        </w:t>
            </w:r>
            <w:r w:rsidRPr="007D0210">
              <w:rPr>
                <w:rFonts w:ascii="Bookman Old Style" w:hAnsi="Bookman Old Style"/>
                <w:bCs/>
                <w:color w:val="000000"/>
                <w:sz w:val="17"/>
                <w:szCs w:val="17"/>
                <w:lang w:val="en-US"/>
              </w:rPr>
              <w:t>вид деятельности</w:t>
            </w:r>
          </w:p>
        </w:tc>
        <w:tc>
          <w:tcPr>
            <w:tcW w:w="6521" w:type="dxa"/>
            <w:gridSpan w:val="4"/>
          </w:tcPr>
          <w:p w:rsidR="00D21B2B" w:rsidRDefault="00D21B2B" w:rsidP="0057361F">
            <w:pPr>
              <w:pStyle w:val="5"/>
              <w:ind w:right="-108"/>
              <w:rPr>
                <w:rFonts w:ascii="Bookman Old Style" w:hAnsi="Bookman Old Style"/>
                <w:color w:val="000000"/>
                <w:sz w:val="8"/>
                <w:lang w:val="en-US"/>
              </w:rPr>
            </w:pPr>
          </w:p>
          <w:p w:rsidR="00D21B2B" w:rsidRPr="00C52ED5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"/>
              </w:rPr>
            </w:pPr>
            <w:r w:rsidRPr="00C52ED5">
              <w:rPr>
                <w:rFonts w:ascii="Bookman Old Style" w:hAnsi="Bookman Old Style"/>
                <w:b/>
              </w:rPr>
              <w:t>Коммуникативные умения и навыки</w:t>
            </w:r>
          </w:p>
        </w:tc>
        <w:tc>
          <w:tcPr>
            <w:tcW w:w="4963" w:type="dxa"/>
            <w:gridSpan w:val="2"/>
          </w:tcPr>
          <w:p w:rsidR="00D21B2B" w:rsidRDefault="00D21B2B" w:rsidP="0057361F">
            <w:pPr>
              <w:pStyle w:val="5"/>
              <w:rPr>
                <w:rFonts w:ascii="Bookman Old Style" w:hAnsi="Bookman Old Style"/>
                <w:bCs/>
                <w:color w:val="000000"/>
                <w:sz w:val="8"/>
              </w:rPr>
            </w:pPr>
          </w:p>
          <w:p w:rsidR="00D21B2B" w:rsidRPr="00C52ED5" w:rsidRDefault="00D21B2B" w:rsidP="0057361F">
            <w:pPr>
              <w:pStyle w:val="5"/>
              <w:rPr>
                <w:rFonts w:ascii="Bookman Old Style" w:hAnsi="Bookman Old Style"/>
                <w:bCs/>
                <w:color w:val="000000"/>
                <w:sz w:val="24"/>
                <w:szCs w:val="24"/>
              </w:rPr>
            </w:pPr>
            <w:r w:rsidRPr="00C52ED5">
              <w:rPr>
                <w:rFonts w:ascii="Bookman Old Style" w:hAnsi="Bookman Old Style"/>
                <w:bCs/>
                <w:color w:val="000000"/>
                <w:sz w:val="24"/>
                <w:szCs w:val="24"/>
              </w:rPr>
              <w:t>Языковые знания</w:t>
            </w:r>
          </w:p>
          <w:p w:rsidR="00D21B2B" w:rsidRDefault="00D21B2B" w:rsidP="0057361F">
            <w:pPr>
              <w:rPr>
                <w:color w:val="000000"/>
                <w:sz w:val="8"/>
              </w:rPr>
            </w:pPr>
          </w:p>
        </w:tc>
        <w:tc>
          <w:tcPr>
            <w:tcW w:w="851" w:type="dxa"/>
            <w:vMerge w:val="restart"/>
          </w:tcPr>
          <w:p w:rsidR="00D21B2B" w:rsidRDefault="00D21B2B" w:rsidP="0057361F">
            <w:pPr>
              <w:ind w:left="-108" w:right="-203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Д.З.</w:t>
            </w:r>
          </w:p>
        </w:tc>
        <w:tc>
          <w:tcPr>
            <w:tcW w:w="992" w:type="dxa"/>
            <w:vMerge w:val="restart"/>
          </w:tcPr>
          <w:p w:rsidR="00D21B2B" w:rsidRPr="0012455F" w:rsidRDefault="00D21B2B" w:rsidP="0057361F">
            <w:pPr>
              <w:ind w:left="-108" w:right="-153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Стра</w:t>
            </w:r>
            <w:r>
              <w:rPr>
                <w:rFonts w:ascii="Bookman Old Style" w:hAnsi="Bookman Old Style"/>
                <w:b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новеде          ние</w:t>
            </w:r>
          </w:p>
        </w:tc>
        <w:tc>
          <w:tcPr>
            <w:tcW w:w="709" w:type="dxa"/>
            <w:vMerge w:val="restart"/>
            <w:textDirection w:val="btLr"/>
          </w:tcPr>
          <w:p w:rsidR="00D21B2B" w:rsidRPr="0012455F" w:rsidRDefault="00D21B2B" w:rsidP="0057361F">
            <w:pPr>
              <w:ind w:left="-108" w:right="-153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</w:rPr>
              <w:t>КОНТРОЛЬ</w:t>
            </w:r>
          </w:p>
        </w:tc>
      </w:tr>
      <w:tr w:rsidR="00D21B2B">
        <w:tblPrEx>
          <w:tblCellMar>
            <w:top w:w="0" w:type="dxa"/>
            <w:bottom w:w="0" w:type="dxa"/>
          </w:tblCellMar>
        </w:tblPrEx>
        <w:trPr>
          <w:cantSplit/>
          <w:trHeight w:val="620"/>
        </w:trPr>
        <w:tc>
          <w:tcPr>
            <w:tcW w:w="421" w:type="dxa"/>
            <w:vMerge/>
          </w:tcPr>
          <w:p w:rsidR="00D21B2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1987" w:type="dxa"/>
            <w:gridSpan w:val="2"/>
            <w:vMerge/>
          </w:tcPr>
          <w:p w:rsidR="00D21B2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1418" w:type="dxa"/>
          </w:tcPr>
          <w:p w:rsidR="00D21B2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  <w:p w:rsidR="00D21B2B" w:rsidRDefault="00D21B2B" w:rsidP="00E9130A">
            <w:pPr>
              <w:ind w:left="-108" w:right="-250"/>
              <w:rPr>
                <w:rFonts w:ascii="Bookman Old Style" w:hAnsi="Bookman Old Style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Аудирование</w:t>
            </w:r>
          </w:p>
          <w:p w:rsidR="00D21B2B" w:rsidRPr="00ED0905" w:rsidRDefault="00D21B2B" w:rsidP="0057361F">
            <w:pPr>
              <w:ind w:hanging="108"/>
              <w:jc w:val="right"/>
              <w:rPr>
                <w:rFonts w:ascii="Bookman Old Style" w:hAnsi="Bookman Old Style"/>
                <w:b/>
                <w:bCs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1277" w:type="dxa"/>
          </w:tcPr>
          <w:p w:rsidR="00D21B2B" w:rsidRDefault="00D21B2B" w:rsidP="0057361F">
            <w:pPr>
              <w:ind w:right="-108" w:hanging="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  <w:p w:rsidR="00D21B2B" w:rsidRDefault="00D21B2B" w:rsidP="0057361F">
            <w:pPr>
              <w:ind w:right="-108" w:hanging="108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Чтение</w:t>
            </w:r>
          </w:p>
        </w:tc>
        <w:tc>
          <w:tcPr>
            <w:tcW w:w="2550" w:type="dxa"/>
          </w:tcPr>
          <w:p w:rsidR="00D21B2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D21B2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Говорение</w:t>
            </w:r>
          </w:p>
        </w:tc>
        <w:tc>
          <w:tcPr>
            <w:tcW w:w="1276" w:type="dxa"/>
          </w:tcPr>
          <w:p w:rsidR="00D21B2B" w:rsidRDefault="00D21B2B" w:rsidP="0057361F">
            <w:pPr>
              <w:ind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D21B2B" w:rsidRDefault="00D21B2B" w:rsidP="0057361F">
            <w:pPr>
              <w:ind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Письмо</w:t>
            </w:r>
          </w:p>
        </w:tc>
        <w:tc>
          <w:tcPr>
            <w:tcW w:w="1561" w:type="dxa"/>
          </w:tcPr>
          <w:p w:rsidR="00D21B2B" w:rsidRDefault="00D21B2B" w:rsidP="0057361F">
            <w:pPr>
              <w:ind w:lef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D21B2B" w:rsidRDefault="00D21B2B" w:rsidP="0057361F">
            <w:pPr>
              <w:ind w:left="-108" w:right="-77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Фонетика</w:t>
            </w:r>
          </w:p>
        </w:tc>
        <w:tc>
          <w:tcPr>
            <w:tcW w:w="3402" w:type="dxa"/>
          </w:tcPr>
          <w:p w:rsidR="00D21B2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D21B2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Лексика</w:t>
            </w:r>
          </w:p>
          <w:p w:rsidR="00D21B2B" w:rsidRDefault="00D21B2B" w:rsidP="0057361F">
            <w:pPr>
              <w:ind w:left="-108" w:right="-108"/>
              <w:rPr>
                <w:rFonts w:ascii="Bookman Old Style" w:hAnsi="Bookman Old Style"/>
                <w:b/>
                <w:bCs/>
                <w:color w:val="000000"/>
                <w:sz w:val="8"/>
                <w:lang w:val="en-US"/>
              </w:rPr>
            </w:pPr>
          </w:p>
          <w:p w:rsidR="00D21B2B" w:rsidRPr="00ED0905" w:rsidRDefault="00D21B2B" w:rsidP="0057361F">
            <w:pPr>
              <w:ind w:left="-108"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851" w:type="dxa"/>
            <w:vMerge/>
          </w:tcPr>
          <w:p w:rsidR="00D21B2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992" w:type="dxa"/>
            <w:vMerge/>
          </w:tcPr>
          <w:p w:rsidR="00D21B2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709" w:type="dxa"/>
            <w:vMerge/>
          </w:tcPr>
          <w:p w:rsidR="00D21B2B" w:rsidRDefault="00D21B2B" w:rsidP="0057361F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</w:tr>
      <w:tr w:rsidR="00D21B2B" w:rsidRPr="00F83BD3">
        <w:tblPrEx>
          <w:tblCellMar>
            <w:top w:w="0" w:type="dxa"/>
            <w:bottom w:w="0" w:type="dxa"/>
          </w:tblCellMar>
        </w:tblPrEx>
        <w:trPr>
          <w:cantSplit/>
          <w:trHeight w:val="84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2B" w:rsidRDefault="00D21B2B" w:rsidP="008F0910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</w:t>
            </w:r>
          </w:p>
          <w:p w:rsidR="00236885" w:rsidRDefault="00236885" w:rsidP="008F0910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236885" w:rsidRPr="009113BE" w:rsidRDefault="00236885" w:rsidP="008F0910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  <w:r w:rsidR="00D912DE">
              <w:rPr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D21B2B" w:rsidRPr="00165A98" w:rsidRDefault="00D21B2B" w:rsidP="0057361F">
            <w:pPr>
              <w:ind w:left="113" w:right="113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871F1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851ABE">
              <w:rPr>
                <w:b/>
                <w:bCs/>
                <w:color w:val="000000"/>
                <w:szCs w:val="24"/>
              </w:rPr>
              <w:t>М</w:t>
            </w:r>
            <w:r w:rsidRPr="00851ABE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851ABE">
              <w:rPr>
                <w:b/>
                <w:bCs/>
                <w:color w:val="000000"/>
                <w:szCs w:val="24"/>
              </w:rPr>
              <w:t>ОД</w:t>
            </w:r>
            <w:r w:rsidRPr="00851ABE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851ABE">
              <w:rPr>
                <w:b/>
                <w:bCs/>
                <w:color w:val="000000"/>
                <w:szCs w:val="24"/>
              </w:rPr>
              <w:t>У</w:t>
            </w:r>
            <w:r w:rsidRPr="00851ABE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851ABE">
              <w:rPr>
                <w:b/>
                <w:bCs/>
                <w:color w:val="000000"/>
                <w:szCs w:val="24"/>
              </w:rPr>
              <w:t>Л</w:t>
            </w:r>
            <w:r w:rsidRPr="00851ABE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851ABE">
              <w:rPr>
                <w:b/>
                <w:bCs/>
                <w:color w:val="000000"/>
                <w:szCs w:val="24"/>
              </w:rPr>
              <w:t>Ь</w:t>
            </w:r>
            <w:r>
              <w:rPr>
                <w:b/>
                <w:bCs/>
                <w:color w:val="000000"/>
                <w:szCs w:val="24"/>
              </w:rPr>
              <w:t xml:space="preserve">  </w:t>
            </w:r>
            <w:r w:rsidRPr="00851ABE">
              <w:rPr>
                <w:b/>
                <w:bCs/>
                <w:color w:val="000000"/>
                <w:szCs w:val="24"/>
                <w:lang w:val="en-US"/>
              </w:rPr>
              <w:t xml:space="preserve">  2 : </w:t>
            </w:r>
            <w:r>
              <w:rPr>
                <w:b/>
                <w:bCs/>
                <w:color w:val="000000"/>
                <w:szCs w:val="24"/>
              </w:rPr>
              <w:t xml:space="preserve">      </w:t>
            </w:r>
            <w:r w:rsidRPr="00851ABE">
              <w:rPr>
                <w:b/>
                <w:bCs/>
                <w:color w:val="000000"/>
                <w:szCs w:val="24"/>
                <w:lang w:val="en-US"/>
              </w:rPr>
              <w:t xml:space="preserve"> M Y    B I R T H D A Y !</w:t>
            </w:r>
            <w:r w:rsidRPr="001E7649">
              <w:rPr>
                <w:b/>
                <w:bCs/>
                <w:color w:val="000000"/>
                <w:szCs w:val="24"/>
                <w:lang w:val="en-US"/>
              </w:rPr>
              <w:t xml:space="preserve">   </w:t>
            </w:r>
            <w:r w:rsidRPr="00CF75FE">
              <w:rPr>
                <w:b/>
                <w:bCs/>
                <w:color w:val="000000"/>
                <w:sz w:val="20"/>
              </w:rPr>
              <w:t>11</w:t>
            </w:r>
            <w:r>
              <w:rPr>
                <w:b/>
                <w:bCs/>
                <w:color w:val="000000"/>
                <w:sz w:val="20"/>
              </w:rPr>
              <w:t xml:space="preserve"> часов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2B" w:rsidRPr="009113BE" w:rsidRDefault="00D21B2B" w:rsidP="008F0910">
            <w:pPr>
              <w:ind w:left="113" w:right="113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113BE">
              <w:rPr>
                <w:b/>
                <w:bCs/>
                <w:color w:val="000000"/>
                <w:sz w:val="26"/>
                <w:szCs w:val="26"/>
              </w:rPr>
              <w:t>4a</w:t>
            </w:r>
          </w:p>
          <w:p w:rsidR="00D21B2B" w:rsidRDefault="004F46EA" w:rsidP="008F0910">
            <w:pPr>
              <w:ind w:left="-108" w:right="-86"/>
              <w:jc w:val="center"/>
              <w:rPr>
                <w:b/>
                <w:bCs/>
                <w:color w:val="000000"/>
                <w:sz w:val="20"/>
              </w:rPr>
            </w:pPr>
            <w:r w:rsidRPr="004F46EA">
              <w:rPr>
                <w:b/>
                <w:bCs/>
                <w:color w:val="000000"/>
                <w:sz w:val="20"/>
              </w:rPr>
              <w:t>Мой день рождения</w:t>
            </w:r>
          </w:p>
          <w:p w:rsidR="006D5B78" w:rsidRPr="00162FAA" w:rsidRDefault="006D5B78" w:rsidP="008F0910">
            <w:pPr>
              <w:ind w:left="-108" w:right="-86"/>
              <w:jc w:val="center"/>
              <w:rPr>
                <w:b/>
                <w:bCs/>
                <w:color w:val="000000"/>
                <w:sz w:val="20"/>
              </w:rPr>
            </w:pPr>
            <w:r w:rsidRPr="00162FAA">
              <w:rPr>
                <w:b/>
                <w:bCs/>
                <w:color w:val="000000"/>
                <w:sz w:val="16"/>
                <w:szCs w:val="16"/>
              </w:rPr>
              <w:t>Введение</w:t>
            </w:r>
            <w:r w:rsidRPr="00162FAA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162FAA">
              <w:rPr>
                <w:b/>
                <w:bCs/>
                <w:color w:val="000000"/>
                <w:sz w:val="16"/>
                <w:szCs w:val="16"/>
              </w:rPr>
              <w:t>НЛЕ</w:t>
            </w:r>
            <w:r w:rsidRPr="00162FAA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r w:rsidRPr="00162FAA">
              <w:rPr>
                <w:b/>
                <w:bCs/>
                <w:color w:val="000000"/>
                <w:sz w:val="16"/>
                <w:szCs w:val="16"/>
              </w:rPr>
              <w:t xml:space="preserve">                Числительные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2B" w:rsidRDefault="00D21B2B" w:rsidP="008F0910">
            <w:pPr>
              <w:ind w:hanging="108"/>
              <w:jc w:val="center"/>
              <w:rPr>
                <w:bCs/>
                <w:color w:val="000000"/>
                <w:sz w:val="22"/>
                <w:szCs w:val="22"/>
              </w:rPr>
            </w:pPr>
            <w:r w:rsidRPr="00CD1DB8">
              <w:rPr>
                <w:bCs/>
                <w:color w:val="000000"/>
                <w:sz w:val="22"/>
                <w:szCs w:val="22"/>
              </w:rPr>
              <w:t xml:space="preserve">Упр. 1,3           с.44 </w:t>
            </w:r>
            <w:r>
              <w:rPr>
                <w:bCs/>
                <w:color w:val="000000"/>
                <w:sz w:val="22"/>
                <w:szCs w:val="22"/>
              </w:rPr>
              <w:t>–</w:t>
            </w:r>
            <w:r w:rsidRPr="00CD1DB8">
              <w:rPr>
                <w:bCs/>
                <w:color w:val="000000"/>
                <w:sz w:val="22"/>
                <w:szCs w:val="22"/>
              </w:rPr>
              <w:t xml:space="preserve"> 45</w:t>
            </w:r>
          </w:p>
          <w:p w:rsidR="00D21B2B" w:rsidRPr="00F023DE" w:rsidRDefault="00D21B2B" w:rsidP="009447D9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D21B2B" w:rsidRPr="00CD1DB8" w:rsidRDefault="00D21B2B" w:rsidP="009447D9">
            <w:pPr>
              <w:ind w:hanging="108"/>
              <w:jc w:val="center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задани</w:t>
            </w:r>
            <w:r w:rsidRPr="00F023DE">
              <w:rPr>
                <w:color w:val="000000"/>
                <w:spacing w:val="1"/>
                <w:sz w:val="16"/>
                <w:szCs w:val="16"/>
              </w:rPr>
              <w:t>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2B" w:rsidRPr="00961EE8" w:rsidRDefault="00D21B2B" w:rsidP="008F0910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CD1DB8">
              <w:rPr>
                <w:bCs/>
                <w:color w:val="000000"/>
                <w:sz w:val="22"/>
                <w:szCs w:val="22"/>
              </w:rPr>
              <w:t>Упр.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 w:rsidRPr="00CD1DB8">
              <w:rPr>
                <w:bCs/>
                <w:color w:val="000000"/>
                <w:sz w:val="22"/>
                <w:szCs w:val="22"/>
              </w:rPr>
              <w:t xml:space="preserve"> с.</w:t>
            </w:r>
            <w:r w:rsidRPr="00961EE8">
              <w:rPr>
                <w:bCs/>
                <w:color w:val="000000"/>
                <w:sz w:val="22"/>
                <w:szCs w:val="22"/>
              </w:rPr>
              <w:t>45</w:t>
            </w:r>
          </w:p>
          <w:p w:rsidR="00D21B2B" w:rsidRDefault="00D21B2B" w:rsidP="008F0910">
            <w:pPr>
              <w:ind w:right="-108"/>
              <w:jc w:val="center"/>
              <w:rPr>
                <w:sz w:val="16"/>
                <w:szCs w:val="16"/>
              </w:rPr>
            </w:pPr>
          </w:p>
          <w:p w:rsidR="00D21B2B" w:rsidRPr="00961EE8" w:rsidRDefault="00D21B2B" w:rsidP="008F0910">
            <w:pPr>
              <w:ind w:right="-108"/>
              <w:jc w:val="center"/>
              <w:rPr>
                <w:sz w:val="8"/>
                <w:szCs w:val="8"/>
              </w:rPr>
            </w:pPr>
          </w:p>
          <w:p w:rsidR="00D21B2B" w:rsidRPr="00961EE8" w:rsidRDefault="00D21B2B" w:rsidP="008F0910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961EE8">
              <w:rPr>
                <w:sz w:val="16"/>
                <w:szCs w:val="16"/>
              </w:rPr>
              <w:t>Из</w:t>
            </w:r>
            <w:r w:rsidRPr="00961EE8">
              <w:rPr>
                <w:spacing w:val="2"/>
                <w:sz w:val="16"/>
                <w:szCs w:val="16"/>
              </w:rPr>
              <w:t>у</w:t>
            </w:r>
            <w:r w:rsidRPr="00961EE8">
              <w:rPr>
                <w:spacing w:val="1"/>
                <w:sz w:val="16"/>
                <w:szCs w:val="16"/>
              </w:rPr>
              <w:t>ч</w:t>
            </w:r>
            <w:r w:rsidRPr="00961EE8">
              <w:rPr>
                <w:sz w:val="16"/>
                <w:szCs w:val="16"/>
              </w:rPr>
              <w:t>ающее чт</w:t>
            </w:r>
            <w:r w:rsidRPr="00961EE8">
              <w:rPr>
                <w:sz w:val="16"/>
                <w:szCs w:val="16"/>
              </w:rPr>
              <w:t>е</w:t>
            </w:r>
            <w:r w:rsidRPr="00961EE8">
              <w:rPr>
                <w:sz w:val="16"/>
                <w:szCs w:val="16"/>
              </w:rPr>
              <w:t>ние.Диалог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2B" w:rsidRPr="00CD1DB8" w:rsidRDefault="00D21B2B" w:rsidP="008F0910">
            <w:pPr>
              <w:ind w:right="-10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CD1DB8">
              <w:rPr>
                <w:bCs/>
                <w:color w:val="000000"/>
                <w:sz w:val="22"/>
                <w:szCs w:val="22"/>
                <w:lang w:val="en-US"/>
              </w:rPr>
              <w:t>-How old are you?</w:t>
            </w:r>
          </w:p>
          <w:p w:rsidR="00D21B2B" w:rsidRPr="00CD1DB8" w:rsidRDefault="00D21B2B" w:rsidP="008F0910">
            <w:pPr>
              <w:ind w:right="-10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CD1DB8">
              <w:rPr>
                <w:bCs/>
                <w:color w:val="000000"/>
                <w:sz w:val="22"/>
                <w:szCs w:val="22"/>
                <w:lang w:val="en-US"/>
              </w:rPr>
              <w:t>-  I`m eight!</w:t>
            </w:r>
          </w:p>
          <w:p w:rsidR="00D21B2B" w:rsidRDefault="00D21B2B" w:rsidP="008F0910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CD1DB8">
              <w:rPr>
                <w:bCs/>
                <w:color w:val="000000"/>
                <w:sz w:val="22"/>
                <w:szCs w:val="22"/>
                <w:lang w:val="en-US"/>
              </w:rPr>
              <w:t>Упр.2 с.44</w:t>
            </w:r>
          </w:p>
          <w:p w:rsidR="00D21B2B" w:rsidRPr="008748A7" w:rsidRDefault="00D21B2B" w:rsidP="008F0910"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938AE">
              <w:rPr>
                <w:bCs/>
                <w:color w:val="000000"/>
                <w:sz w:val="16"/>
                <w:szCs w:val="16"/>
              </w:rPr>
              <w:t xml:space="preserve">Мини диалоги учащихся </w:t>
            </w:r>
            <w:r>
              <w:rPr>
                <w:bCs/>
                <w:color w:val="000000"/>
                <w:sz w:val="16"/>
                <w:szCs w:val="16"/>
              </w:rPr>
              <w:t xml:space="preserve">       </w:t>
            </w:r>
            <w:r w:rsidRPr="00D938AE">
              <w:rPr>
                <w:bCs/>
                <w:color w:val="000000"/>
                <w:sz w:val="16"/>
                <w:szCs w:val="16"/>
              </w:rPr>
              <w:t>«Сколько тебе лет?»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2B" w:rsidRPr="00D938AE" w:rsidRDefault="00D21B2B" w:rsidP="008F0910">
            <w:pPr>
              <w:ind w:right="-5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2B" w:rsidRPr="00D938AE" w:rsidRDefault="00D21B2B" w:rsidP="008F0910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2B" w:rsidRPr="00CE23E8" w:rsidRDefault="00D21B2B" w:rsidP="008F0910">
            <w:pPr>
              <w:ind w:left="-108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D938A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D1DB8">
              <w:rPr>
                <w:b/>
                <w:bCs/>
                <w:color w:val="000000"/>
                <w:sz w:val="22"/>
                <w:szCs w:val="22"/>
                <w:lang w:val="en-US"/>
              </w:rPr>
              <w:t>Активная–</w:t>
            </w:r>
            <w:r w:rsidRPr="00CD1DB8">
              <w:rPr>
                <w:bCs/>
                <w:color w:val="000000"/>
                <w:sz w:val="22"/>
                <w:szCs w:val="22"/>
                <w:lang w:val="en-US"/>
              </w:rPr>
              <w:t>1–10! Birthday,candles,</w:t>
            </w:r>
            <w:r w:rsidRPr="00CE23E8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CD1DB8">
              <w:rPr>
                <w:bCs/>
                <w:color w:val="000000"/>
                <w:sz w:val="22"/>
                <w:szCs w:val="22"/>
                <w:lang w:val="en-US"/>
              </w:rPr>
              <w:t xml:space="preserve">party, happy, sad, </w:t>
            </w:r>
            <w:r w:rsidRPr="00CE23E8">
              <w:rPr>
                <w:b/>
                <w:bCs/>
                <w:color w:val="000000"/>
                <w:sz w:val="16"/>
                <w:szCs w:val="16"/>
                <w:lang w:val="en-US"/>
              </w:rPr>
              <w:t>Happy birthday to you!</w:t>
            </w:r>
          </w:p>
          <w:p w:rsidR="00D21B2B" w:rsidRPr="00CD1DB8" w:rsidRDefault="00D21B2B" w:rsidP="008F0910">
            <w:pPr>
              <w:ind w:left="-108" w:right="-250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CD1DB8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Пассивная</w:t>
            </w:r>
            <w:r w:rsidRPr="00CD1DB8">
              <w:rPr>
                <w:bCs/>
                <w:color w:val="000000"/>
                <w:sz w:val="22"/>
                <w:szCs w:val="22"/>
                <w:lang w:val="en-US"/>
              </w:rPr>
              <w:t>–today, surprise,up,down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2B" w:rsidRPr="00D217F2" w:rsidRDefault="00D21B2B" w:rsidP="008F0910">
            <w:pPr>
              <w:ind w:left="-108" w:right="-108"/>
              <w:jc w:val="center"/>
              <w:rPr>
                <w:bCs/>
                <w:color w:val="000000"/>
                <w:sz w:val="20"/>
              </w:rPr>
            </w:pPr>
            <w:r w:rsidRPr="00D217F2">
              <w:rPr>
                <w:bCs/>
                <w:color w:val="000000"/>
                <w:sz w:val="20"/>
                <w:lang w:val="en-US"/>
              </w:rPr>
              <w:t>WB</w:t>
            </w:r>
          </w:p>
          <w:p w:rsidR="00D21B2B" w:rsidRDefault="00D21B2B" w:rsidP="008F0910">
            <w:pPr>
              <w:ind w:left="-108" w:right="-108"/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1,2</w:t>
            </w:r>
            <w:r w:rsidRPr="00D217F2">
              <w:rPr>
                <w:bCs/>
                <w:color w:val="000000"/>
                <w:sz w:val="20"/>
              </w:rPr>
              <w:t xml:space="preserve"> с.2</w:t>
            </w:r>
            <w:r>
              <w:rPr>
                <w:bCs/>
                <w:color w:val="000000"/>
                <w:sz w:val="20"/>
              </w:rPr>
              <w:t>4</w:t>
            </w:r>
          </w:p>
          <w:p w:rsidR="00D21B2B" w:rsidRPr="00D217F2" w:rsidRDefault="00D21B2B" w:rsidP="008F0910">
            <w:pPr>
              <w:ind w:left="-108" w:right="-108"/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</w:rPr>
              <w:t>Песенка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2B" w:rsidRPr="00D217F2" w:rsidRDefault="00D21B2B" w:rsidP="00D217F2">
            <w:pPr>
              <w:ind w:right="-108"/>
              <w:jc w:val="center"/>
              <w:rPr>
                <w:sz w:val="18"/>
                <w:szCs w:val="18"/>
                <w:lang w:val="en-US"/>
              </w:rPr>
            </w:pPr>
            <w:r w:rsidRPr="00D217F2">
              <w:rPr>
                <w:b/>
                <w:bCs/>
                <w:color w:val="000000"/>
                <w:sz w:val="18"/>
                <w:szCs w:val="18"/>
                <w:lang w:val="en-US"/>
              </w:rPr>
              <w:t xml:space="preserve">Рождество в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         </w:t>
            </w:r>
            <w:r w:rsidRPr="00D217F2">
              <w:rPr>
                <w:b/>
                <w:bCs/>
                <w:color w:val="000000"/>
                <w:sz w:val="18"/>
                <w:szCs w:val="18"/>
                <w:lang w:val="en-US"/>
              </w:rPr>
              <w:t>Англии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2B" w:rsidRPr="00D35D2A" w:rsidRDefault="00D21B2B" w:rsidP="008F0910">
            <w:pPr>
              <w:ind w:left="-108" w:right="-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D21B2B" w:rsidRPr="00F54486">
        <w:tblPrEx>
          <w:tblCellMar>
            <w:top w:w="0" w:type="dxa"/>
            <w:bottom w:w="0" w:type="dxa"/>
          </w:tblCellMar>
        </w:tblPrEx>
        <w:trPr>
          <w:cantSplit/>
          <w:trHeight w:val="90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2B" w:rsidRDefault="00D21B2B" w:rsidP="008F0910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</w:t>
            </w:r>
          </w:p>
          <w:p w:rsidR="00236885" w:rsidRDefault="00236885" w:rsidP="008F0910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236885" w:rsidRPr="009113BE" w:rsidRDefault="00F03083" w:rsidP="008F0910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 w:rsidR="00D912DE">
              <w:rPr>
                <w:b/>
                <w:bCs/>
                <w:color w:val="000000"/>
                <w:sz w:val="16"/>
                <w:szCs w:val="16"/>
                <w:lang w:val="en-US"/>
              </w:rPr>
              <w:t>7</w:t>
            </w:r>
            <w:r w:rsidR="00236885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236885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D21B2B" w:rsidRPr="00F83BD3" w:rsidRDefault="00D21B2B" w:rsidP="0057361F">
            <w:pPr>
              <w:ind w:left="113" w:right="113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2B" w:rsidRPr="009113BE" w:rsidRDefault="00D21B2B" w:rsidP="008F0910">
            <w:pPr>
              <w:ind w:left="113" w:right="113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113BE">
              <w:rPr>
                <w:b/>
                <w:bCs/>
                <w:color w:val="000000"/>
                <w:sz w:val="26"/>
                <w:szCs w:val="26"/>
              </w:rPr>
              <w:t>4b</w:t>
            </w:r>
          </w:p>
          <w:p w:rsidR="00081239" w:rsidRDefault="00081239" w:rsidP="008F0910">
            <w:pPr>
              <w:ind w:left="-108" w:right="-86" w:hanging="26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Мой день рождения</w:t>
            </w:r>
          </w:p>
          <w:p w:rsidR="00081239" w:rsidRPr="00081239" w:rsidRDefault="00627059" w:rsidP="008F0910">
            <w:pPr>
              <w:ind w:left="-108" w:right="-86" w:hanging="26"/>
              <w:jc w:val="center"/>
              <w:rPr>
                <w:b/>
                <w:bCs/>
                <w:color w:val="000000"/>
                <w:sz w:val="20"/>
              </w:rPr>
            </w:pPr>
            <w:r w:rsidRPr="003350F7">
              <w:rPr>
                <w:b/>
                <w:iCs/>
                <w:sz w:val="16"/>
                <w:szCs w:val="16"/>
              </w:rPr>
              <w:t>Формиров</w:t>
            </w:r>
            <w:r w:rsidRPr="003350F7">
              <w:rPr>
                <w:b/>
                <w:iCs/>
                <w:sz w:val="16"/>
                <w:szCs w:val="16"/>
              </w:rPr>
              <w:t>а</w:t>
            </w:r>
            <w:r w:rsidRPr="003350F7">
              <w:rPr>
                <w:b/>
                <w:iCs/>
                <w:sz w:val="16"/>
                <w:szCs w:val="16"/>
              </w:rPr>
              <w:t xml:space="preserve">ние </w:t>
            </w:r>
            <w:r w:rsidR="00FD2114">
              <w:rPr>
                <w:b/>
                <w:iCs/>
                <w:sz w:val="16"/>
                <w:szCs w:val="16"/>
              </w:rPr>
              <w:t>умения</w:t>
            </w:r>
            <w:r w:rsidRPr="003350F7">
              <w:rPr>
                <w:b/>
                <w:iCs/>
                <w:sz w:val="16"/>
                <w:szCs w:val="16"/>
              </w:rPr>
              <w:t xml:space="preserve"> </w:t>
            </w:r>
            <w:r>
              <w:rPr>
                <w:b/>
                <w:iCs/>
                <w:sz w:val="16"/>
                <w:szCs w:val="16"/>
              </w:rPr>
              <w:t xml:space="preserve"> аудиров.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2B" w:rsidRDefault="00D21B2B" w:rsidP="008F0910">
            <w:pPr>
              <w:ind w:hanging="108"/>
              <w:jc w:val="center"/>
              <w:rPr>
                <w:bCs/>
                <w:color w:val="000000"/>
                <w:sz w:val="22"/>
                <w:szCs w:val="22"/>
              </w:rPr>
            </w:pPr>
            <w:r w:rsidRPr="006C05B4">
              <w:rPr>
                <w:bCs/>
                <w:color w:val="000000"/>
                <w:sz w:val="22"/>
                <w:szCs w:val="22"/>
                <w:lang w:val="en-US"/>
              </w:rPr>
              <w:t>Упр.3 с.47</w:t>
            </w:r>
          </w:p>
          <w:p w:rsidR="00D21B2B" w:rsidRPr="00F023DE" w:rsidRDefault="00D21B2B" w:rsidP="00C33094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D21B2B" w:rsidRPr="00C33094" w:rsidRDefault="00D21B2B" w:rsidP="00C33094">
            <w:pPr>
              <w:ind w:hanging="108"/>
              <w:jc w:val="center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</w:t>
            </w:r>
            <w:r>
              <w:rPr>
                <w:color w:val="000000"/>
                <w:sz w:val="16"/>
                <w:szCs w:val="16"/>
              </w:rPr>
              <w:t>песенки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2B" w:rsidRDefault="00D21B2B" w:rsidP="008F0910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6C05B4">
              <w:rPr>
                <w:bCs/>
                <w:color w:val="000000"/>
                <w:sz w:val="22"/>
                <w:szCs w:val="22"/>
              </w:rPr>
              <w:t>Упр.3  с. 47</w:t>
            </w:r>
          </w:p>
          <w:p w:rsidR="00D21B2B" w:rsidRPr="00E42C6C" w:rsidRDefault="00D21B2B" w:rsidP="00E42C6C">
            <w:pPr>
              <w:ind w:right="-108" w:hanging="107"/>
              <w:jc w:val="center"/>
              <w:rPr>
                <w:bCs/>
                <w:color w:val="000000"/>
                <w:sz w:val="16"/>
                <w:szCs w:val="16"/>
              </w:rPr>
            </w:pPr>
            <w:r w:rsidRPr="00E42C6C">
              <w:rPr>
                <w:sz w:val="16"/>
                <w:szCs w:val="16"/>
              </w:rPr>
              <w:t>Ознакомительное и из</w:t>
            </w:r>
            <w:r w:rsidRPr="00E42C6C">
              <w:rPr>
                <w:spacing w:val="2"/>
                <w:sz w:val="16"/>
                <w:szCs w:val="16"/>
              </w:rPr>
              <w:t>у</w:t>
            </w:r>
            <w:r w:rsidRPr="00E42C6C">
              <w:rPr>
                <w:spacing w:val="-1"/>
                <w:sz w:val="16"/>
                <w:szCs w:val="16"/>
              </w:rPr>
              <w:t>ч</w:t>
            </w:r>
            <w:r w:rsidRPr="00E42C6C">
              <w:rPr>
                <w:sz w:val="16"/>
                <w:szCs w:val="16"/>
              </w:rPr>
              <w:t>ающее чтение</w:t>
            </w:r>
          </w:p>
          <w:p w:rsidR="00D21B2B" w:rsidRPr="00B7145A" w:rsidRDefault="00D21B2B" w:rsidP="008F0910">
            <w:pPr>
              <w:ind w:left="-134" w:right="-108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2B" w:rsidRDefault="00D21B2B" w:rsidP="008F0910">
            <w:pPr>
              <w:ind w:right="-10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I am… = I`m...</w:t>
            </w:r>
          </w:p>
          <w:p w:rsidR="00D21B2B" w:rsidRDefault="00D21B2B" w:rsidP="008F0910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6C05B4">
              <w:rPr>
                <w:bCs/>
                <w:color w:val="000000"/>
                <w:sz w:val="22"/>
                <w:szCs w:val="22"/>
              </w:rPr>
              <w:t>Упр</w:t>
            </w:r>
            <w:r w:rsidRPr="008A581F">
              <w:rPr>
                <w:bCs/>
                <w:color w:val="000000"/>
                <w:sz w:val="22"/>
                <w:szCs w:val="22"/>
                <w:lang w:val="en-US"/>
              </w:rPr>
              <w:t xml:space="preserve">.1 </w:t>
            </w:r>
            <w:r w:rsidRPr="006C05B4">
              <w:rPr>
                <w:bCs/>
                <w:color w:val="000000"/>
                <w:sz w:val="22"/>
                <w:szCs w:val="22"/>
              </w:rPr>
              <w:t>с</w:t>
            </w:r>
            <w:r w:rsidRPr="008A581F">
              <w:rPr>
                <w:bCs/>
                <w:color w:val="000000"/>
                <w:sz w:val="22"/>
                <w:szCs w:val="22"/>
                <w:lang w:val="en-US"/>
              </w:rPr>
              <w:t>.46</w:t>
            </w:r>
          </w:p>
          <w:p w:rsidR="00D21B2B" w:rsidRDefault="00D21B2B" w:rsidP="008F0910">
            <w:pPr>
              <w:ind w:right="-108"/>
              <w:jc w:val="center"/>
              <w:rPr>
                <w:sz w:val="16"/>
                <w:szCs w:val="16"/>
              </w:rPr>
            </w:pPr>
            <w:r w:rsidRPr="00C10B9C">
              <w:rPr>
                <w:sz w:val="16"/>
                <w:szCs w:val="16"/>
              </w:rPr>
              <w:t>Высказыв</w:t>
            </w:r>
            <w:r w:rsidRPr="00C10B9C">
              <w:rPr>
                <w:spacing w:val="1"/>
                <w:sz w:val="16"/>
                <w:szCs w:val="16"/>
              </w:rPr>
              <w:t>а</w:t>
            </w:r>
            <w:r w:rsidRPr="00C10B9C">
              <w:rPr>
                <w:sz w:val="16"/>
                <w:szCs w:val="16"/>
              </w:rPr>
              <w:t>ния</w:t>
            </w:r>
            <w:r w:rsidRPr="00C10B9C">
              <w:rPr>
                <w:spacing w:val="2"/>
                <w:sz w:val="16"/>
                <w:szCs w:val="16"/>
              </w:rPr>
              <w:t xml:space="preserve"> </w:t>
            </w:r>
            <w:r w:rsidRPr="00C10B9C">
              <w:rPr>
                <w:sz w:val="16"/>
                <w:szCs w:val="16"/>
              </w:rPr>
              <w:t>с н</w:t>
            </w:r>
            <w:r w:rsidRPr="00C10B9C">
              <w:rPr>
                <w:sz w:val="16"/>
                <w:szCs w:val="16"/>
              </w:rPr>
              <w:t>о</w:t>
            </w:r>
            <w:r w:rsidRPr="00C10B9C">
              <w:rPr>
                <w:sz w:val="16"/>
                <w:szCs w:val="16"/>
              </w:rPr>
              <w:t>вой лексикой</w:t>
            </w:r>
            <w:r>
              <w:rPr>
                <w:sz w:val="16"/>
                <w:szCs w:val="16"/>
              </w:rPr>
              <w:t>.</w:t>
            </w:r>
          </w:p>
          <w:p w:rsidR="00D21B2B" w:rsidRPr="00C10B9C" w:rsidRDefault="00D21B2B" w:rsidP="008F0910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16"/>
                <w:szCs w:val="16"/>
              </w:rPr>
              <w:t>«Эмоции»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2B" w:rsidRPr="005B1573" w:rsidRDefault="00D21B2B" w:rsidP="008F0910">
            <w:pPr>
              <w:ind w:right="-5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C05B4">
              <w:rPr>
                <w:bCs/>
                <w:color w:val="000000"/>
                <w:sz w:val="22"/>
                <w:szCs w:val="22"/>
              </w:rPr>
              <w:t>Упр</w:t>
            </w:r>
            <w:r w:rsidRPr="005B1573">
              <w:rPr>
                <w:bCs/>
                <w:color w:val="000000"/>
                <w:sz w:val="22"/>
                <w:szCs w:val="22"/>
                <w:lang w:val="en-US"/>
              </w:rPr>
              <w:t xml:space="preserve">.1, 2 </w:t>
            </w:r>
            <w:r w:rsidRPr="006C05B4">
              <w:rPr>
                <w:bCs/>
                <w:color w:val="000000"/>
                <w:sz w:val="22"/>
                <w:szCs w:val="22"/>
              </w:rPr>
              <w:t>с</w:t>
            </w:r>
            <w:r w:rsidRPr="005B1573">
              <w:rPr>
                <w:bCs/>
                <w:color w:val="000000"/>
                <w:sz w:val="22"/>
                <w:szCs w:val="22"/>
                <w:lang w:val="en-US"/>
              </w:rPr>
              <w:t>.46</w:t>
            </w:r>
          </w:p>
          <w:p w:rsidR="00D21B2B" w:rsidRPr="005B1573" w:rsidRDefault="00D21B2B" w:rsidP="005B1573">
            <w:pPr>
              <w:ind w:left="-106" w:right="-110" w:hanging="106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5B1573">
              <w:rPr>
                <w:sz w:val="16"/>
                <w:szCs w:val="16"/>
              </w:rPr>
              <w:t>Предложения</w:t>
            </w:r>
            <w:r w:rsidRPr="005B1573">
              <w:rPr>
                <w:sz w:val="16"/>
                <w:szCs w:val="16"/>
                <w:lang w:val="en-US"/>
              </w:rPr>
              <w:t xml:space="preserve">  </w:t>
            </w:r>
            <w:r w:rsidRPr="005B1573">
              <w:rPr>
                <w:sz w:val="16"/>
                <w:szCs w:val="16"/>
              </w:rPr>
              <w:t>с</w:t>
            </w:r>
            <w:r w:rsidRPr="005B1573">
              <w:rPr>
                <w:sz w:val="16"/>
                <w:szCs w:val="16"/>
                <w:lang w:val="en-US"/>
              </w:rPr>
              <w:t xml:space="preserve"> </w:t>
            </w:r>
            <w:r w:rsidRPr="005B1573">
              <w:rPr>
                <w:sz w:val="16"/>
                <w:szCs w:val="16"/>
              </w:rPr>
              <w:t>исп</w:t>
            </w:r>
            <w:r w:rsidRPr="005B1573">
              <w:rPr>
                <w:sz w:val="16"/>
                <w:szCs w:val="16"/>
                <w:lang w:val="en-US"/>
              </w:rPr>
              <w:t xml:space="preserve">. </w:t>
            </w:r>
            <w:r>
              <w:rPr>
                <w:sz w:val="16"/>
                <w:szCs w:val="16"/>
              </w:rPr>
              <w:t>а</w:t>
            </w:r>
            <w:r w:rsidRPr="005B1573">
              <w:rPr>
                <w:sz w:val="16"/>
                <w:szCs w:val="16"/>
              </w:rPr>
              <w:t>кти</w:t>
            </w:r>
            <w:r w:rsidRPr="005B1573">
              <w:rPr>
                <w:sz w:val="16"/>
                <w:szCs w:val="16"/>
              </w:rPr>
              <w:t>в</w:t>
            </w:r>
            <w:r w:rsidRPr="005B1573">
              <w:rPr>
                <w:sz w:val="16"/>
                <w:szCs w:val="16"/>
              </w:rPr>
              <w:t>н</w:t>
            </w:r>
            <w:r w:rsidRPr="005B1573">
              <w:rPr>
                <w:sz w:val="16"/>
                <w:szCs w:val="16"/>
                <w:lang w:val="en-US"/>
              </w:rPr>
              <w:t>ых ЛЕ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2B" w:rsidRPr="005B1573" w:rsidRDefault="00D21B2B" w:rsidP="008F0910">
            <w:pPr>
              <w:ind w:right="-10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2B" w:rsidRPr="008A581F" w:rsidRDefault="00D21B2B" w:rsidP="008F0910">
            <w:pPr>
              <w:ind w:lef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5B1573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CD1DB8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Пассивная – </w:t>
            </w:r>
            <w:r w:rsidRPr="00CD1DB8">
              <w:rPr>
                <w:bCs/>
                <w:color w:val="000000"/>
                <w:sz w:val="22"/>
                <w:szCs w:val="22"/>
                <w:lang w:val="en-US"/>
              </w:rPr>
              <w:t xml:space="preserve">Look at the cake! Count  the candles. How many candles? What </w:t>
            </w:r>
            <w:r w:rsidRPr="008A581F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CD1DB8">
              <w:rPr>
                <w:bCs/>
                <w:color w:val="000000"/>
                <w:sz w:val="22"/>
                <w:szCs w:val="22"/>
                <w:lang w:val="en-US"/>
              </w:rPr>
              <w:t>are</w:t>
            </w:r>
            <w:r w:rsidRPr="008A581F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CD1DB8">
              <w:rPr>
                <w:bCs/>
                <w:color w:val="000000"/>
                <w:sz w:val="22"/>
                <w:szCs w:val="22"/>
                <w:lang w:val="en-US"/>
              </w:rPr>
              <w:t xml:space="preserve"> they?</w:t>
            </w:r>
            <w:r w:rsidRPr="00CD1DB8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2B" w:rsidRPr="008A581F" w:rsidRDefault="00D21B2B" w:rsidP="008F0910">
            <w:pPr>
              <w:ind w:left="-108" w:right="-108"/>
              <w:jc w:val="center"/>
              <w:rPr>
                <w:bCs/>
                <w:color w:val="000000"/>
                <w:sz w:val="20"/>
                <w:lang w:val="en-US"/>
              </w:rPr>
            </w:pPr>
            <w:r w:rsidRPr="00D217F2">
              <w:rPr>
                <w:bCs/>
                <w:color w:val="000000"/>
                <w:sz w:val="20"/>
                <w:lang w:val="en-US"/>
              </w:rPr>
              <w:t>WB</w:t>
            </w:r>
          </w:p>
          <w:p w:rsidR="00D21B2B" w:rsidRPr="00D217F2" w:rsidRDefault="00D21B2B" w:rsidP="008F0910">
            <w:pPr>
              <w:ind w:left="-108" w:right="-108"/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 w:rsidRPr="008A581F">
              <w:rPr>
                <w:bCs/>
                <w:color w:val="000000"/>
                <w:sz w:val="20"/>
                <w:lang w:val="en-US"/>
              </w:rPr>
              <w:t xml:space="preserve">3,4 </w:t>
            </w:r>
            <w:r w:rsidRPr="00D217F2">
              <w:rPr>
                <w:bCs/>
                <w:color w:val="000000"/>
                <w:sz w:val="20"/>
              </w:rPr>
              <w:t>с</w:t>
            </w:r>
            <w:r w:rsidRPr="008A581F">
              <w:rPr>
                <w:bCs/>
                <w:color w:val="000000"/>
                <w:sz w:val="20"/>
                <w:lang w:val="en-US"/>
              </w:rPr>
              <w:t>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2B" w:rsidRPr="00D217F2" w:rsidRDefault="00D21B2B" w:rsidP="008F0910">
            <w:pPr>
              <w:ind w:left="-108" w:right="-108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2B" w:rsidRPr="009C2C03" w:rsidRDefault="00D21B2B" w:rsidP="008F0910">
            <w:pPr>
              <w:ind w:left="-108" w:right="-108"/>
              <w:rPr>
                <w:b/>
                <w:bCs/>
                <w:color w:val="000000"/>
                <w:sz w:val="14"/>
                <w:szCs w:val="14"/>
                <w:lang w:val="en-US"/>
              </w:rPr>
            </w:pPr>
            <w:r w:rsidRPr="009C2C03">
              <w:rPr>
                <w:bCs/>
                <w:color w:val="000000"/>
                <w:sz w:val="14"/>
                <w:szCs w:val="14"/>
              </w:rPr>
              <w:t>Мини</w:t>
            </w:r>
            <w:r w:rsidRPr="009C2C03">
              <w:rPr>
                <w:bCs/>
                <w:color w:val="000000"/>
                <w:sz w:val="14"/>
                <w:szCs w:val="14"/>
                <w:lang w:val="en-US"/>
              </w:rPr>
              <w:t>-</w:t>
            </w:r>
            <w:r w:rsidRPr="009C2C03">
              <w:rPr>
                <w:bCs/>
                <w:color w:val="000000"/>
                <w:sz w:val="14"/>
                <w:szCs w:val="14"/>
              </w:rPr>
              <w:t>диалоги</w:t>
            </w:r>
          </w:p>
        </w:tc>
      </w:tr>
      <w:tr w:rsidR="00D21B2B" w:rsidRPr="00254184">
        <w:tblPrEx>
          <w:tblCellMar>
            <w:top w:w="0" w:type="dxa"/>
            <w:bottom w:w="0" w:type="dxa"/>
          </w:tblCellMar>
        </w:tblPrEx>
        <w:trPr>
          <w:cantSplit/>
          <w:trHeight w:val="606"/>
        </w:trPr>
        <w:tc>
          <w:tcPr>
            <w:tcW w:w="421" w:type="dxa"/>
          </w:tcPr>
          <w:p w:rsidR="00D21B2B" w:rsidRDefault="00D21B2B" w:rsidP="0057361F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B1573">
              <w:rPr>
                <w:b/>
                <w:bCs/>
                <w:color w:val="000000"/>
                <w:sz w:val="22"/>
                <w:szCs w:val="22"/>
                <w:lang w:val="en-US"/>
              </w:rPr>
              <w:t>25</w:t>
            </w:r>
          </w:p>
          <w:p w:rsidR="000809B9" w:rsidRDefault="000809B9" w:rsidP="0057361F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0809B9" w:rsidRPr="000809B9" w:rsidRDefault="000809B9" w:rsidP="0057361F">
            <w:pPr>
              <w:ind w:left="-108" w:right="-108"/>
              <w:jc w:val="center"/>
              <w:rPr>
                <w:rFonts w:ascii="Arial Black" w:hAnsi="Arial Black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D912DE">
              <w:rPr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D21B2B" w:rsidRPr="001E7649" w:rsidRDefault="00D21B2B" w:rsidP="0057361F">
            <w:pPr>
              <w:ind w:left="113" w:right="113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1562" w:type="dxa"/>
          </w:tcPr>
          <w:p w:rsidR="00D21B2B" w:rsidRPr="001E7649" w:rsidRDefault="00D21B2B" w:rsidP="0057361F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 w:rsidRPr="001E7649">
              <w:rPr>
                <w:b/>
                <w:bCs/>
                <w:color w:val="000000"/>
                <w:szCs w:val="24"/>
                <w:lang w:val="en-US"/>
              </w:rPr>
              <w:t>5</w:t>
            </w:r>
            <w:r>
              <w:rPr>
                <w:b/>
                <w:bCs/>
                <w:color w:val="000000"/>
                <w:szCs w:val="24"/>
              </w:rPr>
              <w:t>а</w:t>
            </w:r>
          </w:p>
          <w:p w:rsidR="00D21B2B" w:rsidRDefault="00081239" w:rsidP="0057361F">
            <w:pPr>
              <w:ind w:left="-108" w:right="-86"/>
              <w:jc w:val="center"/>
              <w:rPr>
                <w:b/>
                <w:bCs/>
                <w:color w:val="000000"/>
                <w:sz w:val="20"/>
              </w:rPr>
            </w:pPr>
            <w:r w:rsidRPr="00081239">
              <w:rPr>
                <w:b/>
                <w:bCs/>
                <w:color w:val="000000"/>
                <w:sz w:val="20"/>
              </w:rPr>
              <w:t>Шоколад-это вкусно</w:t>
            </w:r>
            <w:r w:rsidR="00D21B2B" w:rsidRPr="00081239">
              <w:rPr>
                <w:b/>
                <w:bCs/>
                <w:color w:val="000000"/>
                <w:sz w:val="20"/>
                <w:lang w:val="en-US"/>
              </w:rPr>
              <w:t>!</w:t>
            </w:r>
          </w:p>
          <w:p w:rsidR="00FC6DD1" w:rsidRPr="002B226F" w:rsidRDefault="00FC6DD1" w:rsidP="002B226F">
            <w:pPr>
              <w:ind w:left="-108" w:right="-252"/>
              <w:rPr>
                <w:b/>
                <w:bCs/>
                <w:color w:val="000000"/>
                <w:sz w:val="15"/>
                <w:szCs w:val="15"/>
              </w:rPr>
            </w:pPr>
            <w:r w:rsidRPr="002B226F">
              <w:rPr>
                <w:b/>
                <w:sz w:val="15"/>
                <w:szCs w:val="15"/>
              </w:rPr>
              <w:t>Активизация реч</w:t>
            </w:r>
            <w:r w:rsidRPr="002B226F">
              <w:rPr>
                <w:b/>
                <w:sz w:val="15"/>
                <w:szCs w:val="15"/>
              </w:rPr>
              <w:t>е</w:t>
            </w:r>
            <w:r w:rsidRPr="002B226F">
              <w:rPr>
                <w:b/>
                <w:sz w:val="15"/>
                <w:szCs w:val="15"/>
              </w:rPr>
              <w:t>вой деятельности</w:t>
            </w:r>
            <w:r w:rsidR="002B226F" w:rsidRPr="002B226F">
              <w:rPr>
                <w:b/>
                <w:sz w:val="15"/>
                <w:szCs w:val="15"/>
              </w:rPr>
              <w:t xml:space="preserve"> </w:t>
            </w:r>
            <w:r w:rsidRPr="002B226F">
              <w:rPr>
                <w:b/>
                <w:sz w:val="15"/>
                <w:szCs w:val="15"/>
              </w:rPr>
              <w:t xml:space="preserve"> уч</w:t>
            </w:r>
            <w:r w:rsidRPr="002B226F">
              <w:rPr>
                <w:b/>
                <w:sz w:val="15"/>
                <w:szCs w:val="15"/>
              </w:rPr>
              <w:t>а</w:t>
            </w:r>
            <w:r w:rsidRPr="002B226F">
              <w:rPr>
                <w:b/>
                <w:sz w:val="15"/>
                <w:szCs w:val="15"/>
              </w:rPr>
              <w:t>щихся по теме «ЕДА». НЛЕ</w:t>
            </w:r>
          </w:p>
          <w:p w:rsidR="00D21B2B" w:rsidRPr="002B226F" w:rsidRDefault="00D21B2B" w:rsidP="0057361F">
            <w:pPr>
              <w:jc w:val="center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18" w:type="dxa"/>
          </w:tcPr>
          <w:p w:rsidR="00D21B2B" w:rsidRDefault="00D21B2B" w:rsidP="0057361F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0D49C1">
              <w:rPr>
                <w:bCs/>
                <w:color w:val="000000"/>
                <w:sz w:val="22"/>
                <w:szCs w:val="22"/>
              </w:rPr>
              <w:t>Упр</w:t>
            </w:r>
            <w:r w:rsidRPr="001E7649">
              <w:rPr>
                <w:bCs/>
                <w:color w:val="000000"/>
                <w:sz w:val="22"/>
                <w:szCs w:val="22"/>
                <w:lang w:val="en-US"/>
              </w:rPr>
              <w:t xml:space="preserve">. 1,3              </w:t>
            </w:r>
            <w:r w:rsidRPr="000D49C1">
              <w:rPr>
                <w:bCs/>
                <w:color w:val="000000"/>
                <w:sz w:val="22"/>
                <w:szCs w:val="22"/>
              </w:rPr>
              <w:t>с</w:t>
            </w:r>
            <w:r w:rsidRPr="001E7649">
              <w:rPr>
                <w:bCs/>
                <w:color w:val="000000"/>
                <w:sz w:val="22"/>
                <w:szCs w:val="22"/>
                <w:lang w:val="en-US"/>
              </w:rPr>
              <w:t>.48-49</w:t>
            </w:r>
          </w:p>
          <w:p w:rsidR="00D21B2B" w:rsidRPr="00F023DE" w:rsidRDefault="00D21B2B" w:rsidP="00C33094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D21B2B" w:rsidRPr="00C33094" w:rsidRDefault="00D21B2B" w:rsidP="00FC6DD1">
            <w:pPr>
              <w:ind w:right="-108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задани</w:t>
            </w:r>
            <w:r w:rsidRPr="00F023DE">
              <w:rPr>
                <w:color w:val="000000"/>
                <w:spacing w:val="1"/>
                <w:sz w:val="16"/>
                <w:szCs w:val="16"/>
              </w:rPr>
              <w:t>я</w:t>
            </w:r>
          </w:p>
        </w:tc>
        <w:tc>
          <w:tcPr>
            <w:tcW w:w="1277" w:type="dxa"/>
          </w:tcPr>
          <w:p w:rsidR="00D21B2B" w:rsidRDefault="00D21B2B" w:rsidP="0057361F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0D49C1">
              <w:rPr>
                <w:bCs/>
                <w:color w:val="000000"/>
                <w:sz w:val="22"/>
                <w:szCs w:val="22"/>
              </w:rPr>
              <w:t>Упр</w:t>
            </w:r>
            <w:r w:rsidRPr="00B36DBB">
              <w:rPr>
                <w:bCs/>
                <w:color w:val="000000"/>
                <w:sz w:val="22"/>
                <w:szCs w:val="22"/>
              </w:rPr>
              <w:t xml:space="preserve">.3 </w:t>
            </w:r>
            <w:r w:rsidRPr="000D49C1">
              <w:rPr>
                <w:bCs/>
                <w:color w:val="000000"/>
                <w:sz w:val="22"/>
                <w:szCs w:val="22"/>
              </w:rPr>
              <w:t>с</w:t>
            </w:r>
            <w:r w:rsidRPr="00B36DBB">
              <w:rPr>
                <w:bCs/>
                <w:color w:val="000000"/>
                <w:sz w:val="22"/>
                <w:szCs w:val="22"/>
              </w:rPr>
              <w:t>.49</w:t>
            </w:r>
          </w:p>
          <w:p w:rsidR="00D21B2B" w:rsidRDefault="00D21B2B" w:rsidP="00B36DBB">
            <w:pPr>
              <w:ind w:right="-108" w:hanging="107"/>
              <w:jc w:val="center"/>
              <w:rPr>
                <w:sz w:val="16"/>
                <w:szCs w:val="16"/>
              </w:rPr>
            </w:pPr>
          </w:p>
          <w:p w:rsidR="00D21B2B" w:rsidRPr="009D7B6D" w:rsidRDefault="00D21B2B" w:rsidP="00B36DBB">
            <w:pPr>
              <w:ind w:right="-108" w:hanging="107"/>
              <w:jc w:val="center"/>
              <w:rPr>
                <w:sz w:val="8"/>
                <w:szCs w:val="8"/>
              </w:rPr>
            </w:pPr>
          </w:p>
          <w:p w:rsidR="00D21B2B" w:rsidRPr="007A0CDB" w:rsidRDefault="00D21B2B" w:rsidP="00FC6DD1">
            <w:pPr>
              <w:ind w:right="-108" w:hanging="107"/>
              <w:jc w:val="center"/>
              <w:rPr>
                <w:bCs/>
                <w:color w:val="000000"/>
                <w:sz w:val="22"/>
                <w:szCs w:val="22"/>
              </w:rPr>
            </w:pPr>
            <w:r w:rsidRPr="00E42C6C">
              <w:rPr>
                <w:sz w:val="16"/>
                <w:szCs w:val="16"/>
              </w:rPr>
              <w:t>Ознакомительное чтение</w:t>
            </w:r>
          </w:p>
          <w:p w:rsidR="00D21B2B" w:rsidRPr="00B36DBB" w:rsidRDefault="00D21B2B" w:rsidP="0057361F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50" w:type="dxa"/>
          </w:tcPr>
          <w:p w:rsidR="00D21B2B" w:rsidRPr="000D49C1" w:rsidRDefault="00D21B2B" w:rsidP="0057361F">
            <w:pPr>
              <w:ind w:right="-5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82B20">
              <w:rPr>
                <w:bCs/>
                <w:color w:val="000000"/>
                <w:sz w:val="22"/>
                <w:szCs w:val="22"/>
                <w:lang w:val="en-US"/>
              </w:rPr>
              <w:t>-</w:t>
            </w:r>
            <w:r w:rsidRPr="000D49C1">
              <w:rPr>
                <w:bCs/>
                <w:color w:val="000000"/>
                <w:sz w:val="22"/>
                <w:szCs w:val="22"/>
                <w:lang w:val="en-US"/>
              </w:rPr>
              <w:t>What`s your favourite food?</w:t>
            </w:r>
          </w:p>
          <w:p w:rsidR="00D21B2B" w:rsidRDefault="00D21B2B" w:rsidP="0057361F">
            <w:pPr>
              <w:ind w:right="-58"/>
              <w:jc w:val="center"/>
              <w:rPr>
                <w:bCs/>
                <w:color w:val="000000"/>
                <w:sz w:val="22"/>
                <w:szCs w:val="22"/>
              </w:rPr>
            </w:pPr>
            <w:r w:rsidRPr="000D49C1">
              <w:rPr>
                <w:bCs/>
                <w:color w:val="000000"/>
                <w:sz w:val="22"/>
                <w:szCs w:val="22"/>
              </w:rPr>
              <w:t>Упр</w:t>
            </w:r>
            <w:r w:rsidRPr="000D49C1">
              <w:rPr>
                <w:bCs/>
                <w:color w:val="000000"/>
                <w:sz w:val="22"/>
                <w:szCs w:val="22"/>
                <w:lang w:val="en-US"/>
              </w:rPr>
              <w:t>.</w:t>
            </w:r>
            <w:r w:rsidRPr="001E7649">
              <w:rPr>
                <w:bCs/>
                <w:color w:val="000000"/>
                <w:sz w:val="22"/>
                <w:szCs w:val="22"/>
                <w:lang w:val="en-US"/>
              </w:rPr>
              <w:t xml:space="preserve">2 </w:t>
            </w:r>
            <w:r w:rsidRPr="000D49C1">
              <w:rPr>
                <w:bCs/>
                <w:color w:val="000000"/>
                <w:sz w:val="22"/>
                <w:szCs w:val="22"/>
              </w:rPr>
              <w:t>с</w:t>
            </w:r>
            <w:r w:rsidRPr="001E7649">
              <w:rPr>
                <w:bCs/>
                <w:color w:val="000000"/>
                <w:sz w:val="22"/>
                <w:szCs w:val="22"/>
                <w:lang w:val="en-US"/>
              </w:rPr>
              <w:t>.48</w:t>
            </w:r>
            <w:r w:rsidRPr="000D49C1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D21B2B" w:rsidRPr="00E82B20" w:rsidRDefault="00D21B2B" w:rsidP="0057361F">
            <w:pPr>
              <w:ind w:right="-58"/>
              <w:jc w:val="center"/>
              <w:rPr>
                <w:bCs/>
                <w:color w:val="000000"/>
                <w:sz w:val="16"/>
                <w:szCs w:val="16"/>
              </w:rPr>
            </w:pPr>
            <w:r w:rsidRPr="00E82B20">
              <w:rPr>
                <w:bCs/>
                <w:color w:val="000000"/>
                <w:sz w:val="16"/>
                <w:szCs w:val="16"/>
              </w:rPr>
              <w:t>Работа в парах. Мини диалоги</w:t>
            </w:r>
          </w:p>
        </w:tc>
        <w:tc>
          <w:tcPr>
            <w:tcW w:w="1276" w:type="dxa"/>
          </w:tcPr>
          <w:p w:rsidR="00D21B2B" w:rsidRPr="001E7649" w:rsidRDefault="00D21B2B" w:rsidP="0057361F">
            <w:pPr>
              <w:ind w:right="-10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61" w:type="dxa"/>
          </w:tcPr>
          <w:p w:rsidR="00D21B2B" w:rsidRPr="000D49C1" w:rsidRDefault="00D21B2B" w:rsidP="0057361F">
            <w:pPr>
              <w:ind w:left="-10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</w:tcPr>
          <w:p w:rsidR="00D21B2B" w:rsidRPr="000D49C1" w:rsidRDefault="00D21B2B" w:rsidP="0057361F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D49C1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0D49C1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0D49C1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0D49C1">
              <w:rPr>
                <w:bCs/>
                <w:color w:val="000000"/>
                <w:sz w:val="22"/>
                <w:szCs w:val="22"/>
                <w:lang w:val="en-US"/>
              </w:rPr>
              <w:t xml:space="preserve">burgers, chips, apples,  </w:t>
            </w:r>
          </w:p>
          <w:p w:rsidR="00D21B2B" w:rsidRPr="000D49C1" w:rsidRDefault="00D21B2B" w:rsidP="0057361F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D49C1">
              <w:rPr>
                <w:bCs/>
                <w:color w:val="000000"/>
                <w:sz w:val="22"/>
                <w:szCs w:val="22"/>
                <w:lang w:val="en-US"/>
              </w:rPr>
              <w:t xml:space="preserve"> bananas, sandwiches, chocolate, yummy</w:t>
            </w:r>
          </w:p>
          <w:p w:rsidR="00D21B2B" w:rsidRPr="000D49C1" w:rsidRDefault="00D21B2B" w:rsidP="0057361F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D49C1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0D49C1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0D49C1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</w:t>
            </w:r>
            <w:r w:rsidRPr="000D49C1">
              <w:rPr>
                <w:bCs/>
                <w:color w:val="000000"/>
                <w:sz w:val="22"/>
                <w:szCs w:val="22"/>
                <w:lang w:val="en-US"/>
              </w:rPr>
              <w:t xml:space="preserve">Give me more! My   </w:t>
            </w:r>
          </w:p>
          <w:p w:rsidR="00D21B2B" w:rsidRPr="000D49C1" w:rsidRDefault="00D21B2B" w:rsidP="0057361F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0D49C1">
              <w:rPr>
                <w:bCs/>
                <w:color w:val="000000"/>
                <w:sz w:val="22"/>
                <w:szCs w:val="22"/>
                <w:lang w:val="en-US"/>
              </w:rPr>
              <w:t xml:space="preserve"> favourite food is chocolate.</w:t>
            </w:r>
          </w:p>
        </w:tc>
        <w:tc>
          <w:tcPr>
            <w:tcW w:w="851" w:type="dxa"/>
          </w:tcPr>
          <w:p w:rsidR="00D21B2B" w:rsidRPr="00872571" w:rsidRDefault="00D21B2B" w:rsidP="005249FF">
            <w:pPr>
              <w:ind w:left="-108" w:right="-108"/>
              <w:jc w:val="center"/>
              <w:rPr>
                <w:bCs/>
                <w:color w:val="000000"/>
                <w:sz w:val="20"/>
              </w:rPr>
            </w:pPr>
            <w:r w:rsidRPr="00872571">
              <w:rPr>
                <w:bCs/>
                <w:color w:val="000000"/>
                <w:sz w:val="20"/>
                <w:lang w:val="en-US"/>
              </w:rPr>
              <w:t>WB</w:t>
            </w:r>
          </w:p>
          <w:p w:rsidR="00D21B2B" w:rsidRPr="00872571" w:rsidRDefault="00D21B2B" w:rsidP="005249FF">
            <w:pPr>
              <w:ind w:left="-108" w:right="-108"/>
              <w:jc w:val="center"/>
              <w:rPr>
                <w:bCs/>
                <w:color w:val="000000"/>
                <w:sz w:val="20"/>
              </w:rPr>
            </w:pPr>
            <w:r w:rsidRPr="00872571">
              <w:rPr>
                <w:bCs/>
                <w:color w:val="000000"/>
                <w:sz w:val="20"/>
              </w:rPr>
              <w:t>1, 2 с.26</w:t>
            </w:r>
          </w:p>
        </w:tc>
        <w:tc>
          <w:tcPr>
            <w:tcW w:w="992" w:type="dxa"/>
          </w:tcPr>
          <w:p w:rsidR="00D21B2B" w:rsidRPr="00D217F2" w:rsidRDefault="00D21B2B" w:rsidP="00C42DB8">
            <w:pPr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217F2">
              <w:rPr>
                <w:b/>
                <w:bCs/>
                <w:color w:val="000000"/>
                <w:sz w:val="18"/>
                <w:szCs w:val="18"/>
              </w:rPr>
              <w:t xml:space="preserve">Рождество в </w:t>
            </w:r>
          </w:p>
          <w:p w:rsidR="00D21B2B" w:rsidRPr="00D217F2" w:rsidRDefault="00D21B2B" w:rsidP="00C42DB8">
            <w:pPr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217F2">
              <w:rPr>
                <w:b/>
                <w:bCs/>
                <w:color w:val="000000"/>
                <w:sz w:val="18"/>
                <w:szCs w:val="18"/>
              </w:rPr>
              <w:t>Амери ке</w:t>
            </w:r>
          </w:p>
        </w:tc>
        <w:tc>
          <w:tcPr>
            <w:tcW w:w="709" w:type="dxa"/>
          </w:tcPr>
          <w:p w:rsidR="00D21B2B" w:rsidRPr="00F3256D" w:rsidRDefault="00D21B2B" w:rsidP="00F3256D">
            <w:pPr>
              <w:rPr>
                <w:sz w:val="22"/>
                <w:szCs w:val="22"/>
              </w:rPr>
            </w:pPr>
          </w:p>
        </w:tc>
      </w:tr>
      <w:tr w:rsidR="00D21B2B" w:rsidRPr="00447598">
        <w:tblPrEx>
          <w:tblCellMar>
            <w:top w:w="0" w:type="dxa"/>
            <w:bottom w:w="0" w:type="dxa"/>
          </w:tblCellMar>
        </w:tblPrEx>
        <w:trPr>
          <w:cantSplit/>
          <w:trHeight w:val="977"/>
        </w:trPr>
        <w:tc>
          <w:tcPr>
            <w:tcW w:w="421" w:type="dxa"/>
          </w:tcPr>
          <w:p w:rsidR="00D21B2B" w:rsidRDefault="00D21B2B" w:rsidP="0057361F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6F4C">
              <w:rPr>
                <w:b/>
                <w:bCs/>
                <w:color w:val="000000"/>
                <w:sz w:val="22"/>
                <w:szCs w:val="22"/>
              </w:rPr>
              <w:t>26</w:t>
            </w:r>
          </w:p>
          <w:p w:rsidR="00D97215" w:rsidRDefault="00D97215" w:rsidP="0057361F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D97215" w:rsidRPr="00AB6F4C" w:rsidRDefault="00D97215" w:rsidP="0057361F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D912DE">
              <w:rPr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D21B2B" w:rsidRPr="00DC10E3" w:rsidRDefault="00D21B2B" w:rsidP="0057361F">
            <w:pPr>
              <w:ind w:left="113" w:right="113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2" w:type="dxa"/>
          </w:tcPr>
          <w:p w:rsidR="00D21B2B" w:rsidRDefault="00D21B2B" w:rsidP="0057361F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5в</w:t>
            </w:r>
          </w:p>
          <w:p w:rsidR="00D21B2B" w:rsidRDefault="00081239" w:rsidP="0057361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081239">
              <w:rPr>
                <w:b/>
                <w:bCs/>
                <w:color w:val="000000"/>
                <w:sz w:val="20"/>
              </w:rPr>
              <w:t>Шоколад-это вкусно</w:t>
            </w:r>
            <w:r w:rsidR="00D21B2B" w:rsidRPr="00081239">
              <w:rPr>
                <w:b/>
                <w:bCs/>
                <w:color w:val="000000"/>
                <w:sz w:val="20"/>
              </w:rPr>
              <w:t>!</w:t>
            </w:r>
          </w:p>
          <w:p w:rsidR="00310C9A" w:rsidRPr="00081239" w:rsidRDefault="00310C9A" w:rsidP="0057361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10C9A">
              <w:rPr>
                <w:b/>
                <w:iCs/>
                <w:sz w:val="16"/>
                <w:szCs w:val="16"/>
              </w:rPr>
              <w:t xml:space="preserve">Формирование </w:t>
            </w:r>
            <w:r w:rsidR="00FD2114">
              <w:rPr>
                <w:b/>
                <w:iCs/>
                <w:sz w:val="16"/>
                <w:szCs w:val="16"/>
              </w:rPr>
              <w:t>умения</w:t>
            </w:r>
            <w:r w:rsidRPr="00310C9A">
              <w:rPr>
                <w:b/>
                <w:iCs/>
                <w:sz w:val="16"/>
                <w:szCs w:val="16"/>
              </w:rPr>
              <w:t xml:space="preserve"> ауд</w:t>
            </w:r>
            <w:r w:rsidRPr="00310C9A">
              <w:rPr>
                <w:b/>
                <w:iCs/>
                <w:sz w:val="16"/>
                <w:szCs w:val="16"/>
              </w:rPr>
              <w:t>и</w:t>
            </w:r>
            <w:r w:rsidRPr="00310C9A">
              <w:rPr>
                <w:b/>
                <w:iCs/>
                <w:sz w:val="16"/>
                <w:szCs w:val="16"/>
              </w:rPr>
              <w:t>ров</w:t>
            </w:r>
            <w:r>
              <w:rPr>
                <w:b/>
                <w:iCs/>
                <w:sz w:val="16"/>
                <w:szCs w:val="16"/>
              </w:rPr>
              <w:t xml:space="preserve">.         </w:t>
            </w:r>
            <w:r w:rsidRPr="00310C9A">
              <w:rPr>
                <w:b/>
                <w:iCs/>
                <w:sz w:val="16"/>
                <w:szCs w:val="16"/>
              </w:rPr>
              <w:t xml:space="preserve"> и г</w:t>
            </w:r>
            <w:r w:rsidRPr="00310C9A">
              <w:rPr>
                <w:b/>
                <w:iCs/>
                <w:sz w:val="16"/>
                <w:szCs w:val="16"/>
              </w:rPr>
              <w:t>о</w:t>
            </w:r>
            <w:r w:rsidRPr="00310C9A">
              <w:rPr>
                <w:b/>
                <w:iCs/>
                <w:sz w:val="16"/>
                <w:szCs w:val="16"/>
              </w:rPr>
              <w:t>ворения</w:t>
            </w:r>
            <w:r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1418" w:type="dxa"/>
          </w:tcPr>
          <w:p w:rsidR="00D21B2B" w:rsidRDefault="00D21B2B" w:rsidP="0057361F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0D49C1">
              <w:rPr>
                <w:bCs/>
                <w:color w:val="000000"/>
                <w:sz w:val="22"/>
                <w:szCs w:val="22"/>
              </w:rPr>
              <w:t>Упр.1,3 с.50-51</w:t>
            </w:r>
          </w:p>
          <w:p w:rsidR="00D21B2B" w:rsidRPr="00F023DE" w:rsidRDefault="00D21B2B" w:rsidP="00C33094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D21B2B" w:rsidRPr="000D49C1" w:rsidRDefault="00D21B2B" w:rsidP="00C33094">
            <w:pPr>
              <w:ind w:right="-108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</w:t>
            </w:r>
            <w:r>
              <w:rPr>
                <w:color w:val="000000"/>
                <w:sz w:val="16"/>
                <w:szCs w:val="16"/>
              </w:rPr>
              <w:t>песенки</w:t>
            </w:r>
          </w:p>
        </w:tc>
        <w:tc>
          <w:tcPr>
            <w:tcW w:w="1277" w:type="dxa"/>
          </w:tcPr>
          <w:p w:rsidR="00D21B2B" w:rsidRDefault="00D21B2B" w:rsidP="0057361F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0D49C1">
              <w:rPr>
                <w:bCs/>
                <w:color w:val="000000"/>
                <w:sz w:val="22"/>
                <w:szCs w:val="22"/>
              </w:rPr>
              <w:t>Упр.1,3 с.50-51</w:t>
            </w:r>
          </w:p>
          <w:p w:rsidR="00D21B2B" w:rsidRPr="004D6BAD" w:rsidRDefault="00D21B2B" w:rsidP="0057361F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4D6BAD">
              <w:rPr>
                <w:bCs/>
                <w:color w:val="000000"/>
                <w:sz w:val="16"/>
                <w:szCs w:val="16"/>
              </w:rPr>
              <w:t>Чтение диалога по ролям</w:t>
            </w:r>
          </w:p>
        </w:tc>
        <w:tc>
          <w:tcPr>
            <w:tcW w:w="2550" w:type="dxa"/>
          </w:tcPr>
          <w:p w:rsidR="00D21B2B" w:rsidRPr="000D49C1" w:rsidRDefault="00D21B2B" w:rsidP="0057361F">
            <w:pPr>
              <w:ind w:right="-5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D49C1">
              <w:rPr>
                <w:bCs/>
                <w:color w:val="000000"/>
                <w:sz w:val="22"/>
                <w:szCs w:val="22"/>
                <w:lang w:val="en-US"/>
              </w:rPr>
              <w:t>I like.  /  I don`t like.</w:t>
            </w:r>
          </w:p>
          <w:p w:rsidR="00D21B2B" w:rsidRPr="000D49C1" w:rsidRDefault="00D21B2B" w:rsidP="0057361F">
            <w:pPr>
              <w:ind w:right="-5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D49C1">
              <w:rPr>
                <w:bCs/>
                <w:color w:val="000000"/>
                <w:sz w:val="22"/>
                <w:szCs w:val="22"/>
                <w:lang w:val="en-US"/>
              </w:rPr>
              <w:t>I`ve got…</w:t>
            </w:r>
          </w:p>
          <w:p w:rsidR="00D21B2B" w:rsidRPr="005F2346" w:rsidRDefault="00D21B2B" w:rsidP="005F2346">
            <w:pPr>
              <w:widowControl w:val="0"/>
              <w:autoSpaceDE w:val="0"/>
              <w:autoSpaceDN w:val="0"/>
              <w:adjustRightInd w:val="0"/>
              <w:ind w:left="101" w:right="257"/>
              <w:jc w:val="center"/>
              <w:rPr>
                <w:sz w:val="16"/>
                <w:szCs w:val="16"/>
              </w:rPr>
            </w:pPr>
            <w:r w:rsidRPr="005F2346">
              <w:rPr>
                <w:sz w:val="16"/>
                <w:szCs w:val="16"/>
              </w:rPr>
              <w:t>Выраж</w:t>
            </w:r>
            <w:r w:rsidRPr="005F2346">
              <w:rPr>
                <w:sz w:val="16"/>
                <w:szCs w:val="16"/>
              </w:rPr>
              <w:t>е</w:t>
            </w:r>
            <w:r w:rsidRPr="005F2346">
              <w:rPr>
                <w:sz w:val="16"/>
                <w:szCs w:val="16"/>
              </w:rPr>
              <w:t>ние личного</w:t>
            </w:r>
          </w:p>
          <w:p w:rsidR="00D21B2B" w:rsidRPr="000D49C1" w:rsidRDefault="00D21B2B" w:rsidP="005F2346">
            <w:pPr>
              <w:ind w:right="-5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F2346">
              <w:rPr>
                <w:sz w:val="16"/>
                <w:szCs w:val="16"/>
              </w:rPr>
              <w:t>ар</w:t>
            </w:r>
            <w:r w:rsidRPr="005F2346">
              <w:rPr>
                <w:spacing w:val="-1"/>
                <w:sz w:val="16"/>
                <w:szCs w:val="16"/>
              </w:rPr>
              <w:t>г</w:t>
            </w:r>
            <w:r w:rsidRPr="005F2346">
              <w:rPr>
                <w:spacing w:val="1"/>
                <w:sz w:val="16"/>
                <w:szCs w:val="16"/>
              </w:rPr>
              <w:t>у</w:t>
            </w:r>
            <w:r w:rsidRPr="005F2346">
              <w:rPr>
                <w:sz w:val="16"/>
                <w:szCs w:val="16"/>
              </w:rPr>
              <w:t>ментированного отношения</w:t>
            </w:r>
          </w:p>
        </w:tc>
        <w:tc>
          <w:tcPr>
            <w:tcW w:w="1276" w:type="dxa"/>
          </w:tcPr>
          <w:p w:rsidR="00D21B2B" w:rsidRPr="000D49C1" w:rsidRDefault="00D21B2B" w:rsidP="0057361F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</w:tcPr>
          <w:p w:rsidR="00D21B2B" w:rsidRPr="000D49C1" w:rsidRDefault="00D21B2B" w:rsidP="0057361F">
            <w:pPr>
              <w:ind w:left="-10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</w:tcPr>
          <w:p w:rsidR="00D21B2B" w:rsidRPr="000D49C1" w:rsidRDefault="00D21B2B" w:rsidP="0057361F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D49C1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0D49C1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0D49C1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0D49C1">
              <w:rPr>
                <w:bCs/>
                <w:color w:val="000000"/>
                <w:sz w:val="22"/>
                <w:szCs w:val="22"/>
                <w:lang w:val="en-US"/>
              </w:rPr>
              <w:t>– cake, biscuit</w:t>
            </w:r>
          </w:p>
          <w:p w:rsidR="00D21B2B" w:rsidRPr="000D49C1" w:rsidRDefault="00D21B2B" w:rsidP="0057361F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D49C1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0D49C1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0D49C1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0D49C1">
              <w:rPr>
                <w:bCs/>
                <w:color w:val="000000"/>
                <w:sz w:val="22"/>
                <w:szCs w:val="22"/>
                <w:lang w:val="en-US"/>
              </w:rPr>
              <w:t xml:space="preserve">That`s what I like.                    </w:t>
            </w:r>
          </w:p>
          <w:p w:rsidR="00D21B2B" w:rsidRPr="000D49C1" w:rsidRDefault="00D21B2B" w:rsidP="0057361F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0D49C1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0D49C1">
              <w:rPr>
                <w:bCs/>
                <w:color w:val="000000"/>
                <w:sz w:val="22"/>
                <w:szCs w:val="22"/>
                <w:lang w:val="en-US"/>
              </w:rPr>
              <w:t>Yes, please. What has he got?</w:t>
            </w:r>
          </w:p>
        </w:tc>
        <w:tc>
          <w:tcPr>
            <w:tcW w:w="851" w:type="dxa"/>
          </w:tcPr>
          <w:p w:rsidR="00D21B2B" w:rsidRPr="00EA18B4" w:rsidRDefault="00D21B2B" w:rsidP="00EA18B4">
            <w:pPr>
              <w:ind w:right="-108"/>
              <w:jc w:val="center"/>
              <w:rPr>
                <w:bCs/>
                <w:color w:val="000000"/>
                <w:sz w:val="20"/>
                <w:lang w:val="en-US"/>
              </w:rPr>
            </w:pPr>
            <w:r w:rsidRPr="00EA18B4">
              <w:rPr>
                <w:bCs/>
                <w:color w:val="000000"/>
                <w:sz w:val="20"/>
                <w:lang w:val="en-US"/>
              </w:rPr>
              <w:t xml:space="preserve">WB </w:t>
            </w:r>
            <w:r>
              <w:rPr>
                <w:bCs/>
                <w:color w:val="000000"/>
                <w:sz w:val="20"/>
              </w:rPr>
              <w:t xml:space="preserve">   </w:t>
            </w:r>
            <w:r w:rsidRPr="00EA18B4">
              <w:rPr>
                <w:bCs/>
                <w:color w:val="000000"/>
                <w:sz w:val="20"/>
                <w:lang w:val="en-US"/>
              </w:rPr>
              <w:t>3,4</w:t>
            </w:r>
            <w:r>
              <w:rPr>
                <w:bCs/>
                <w:color w:val="000000"/>
                <w:sz w:val="20"/>
              </w:rPr>
              <w:t xml:space="preserve"> </w:t>
            </w:r>
            <w:r w:rsidRPr="00EA18B4">
              <w:rPr>
                <w:bCs/>
                <w:color w:val="000000"/>
                <w:sz w:val="20"/>
              </w:rPr>
              <w:t>с</w:t>
            </w:r>
            <w:r w:rsidRPr="00EA18B4">
              <w:rPr>
                <w:bCs/>
                <w:color w:val="000000"/>
                <w:sz w:val="20"/>
                <w:lang w:val="en-US"/>
              </w:rPr>
              <w:t>.27</w:t>
            </w:r>
          </w:p>
        </w:tc>
        <w:tc>
          <w:tcPr>
            <w:tcW w:w="992" w:type="dxa"/>
          </w:tcPr>
          <w:p w:rsidR="00D21B2B" w:rsidRPr="00447598" w:rsidRDefault="00D21B2B" w:rsidP="0057361F">
            <w:pPr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D21B2B" w:rsidRPr="009C2C03" w:rsidRDefault="00D21B2B" w:rsidP="009C2C03">
            <w:pPr>
              <w:ind w:left="-154"/>
              <w:rPr>
                <w:bCs/>
                <w:color w:val="000000"/>
                <w:sz w:val="14"/>
                <w:szCs w:val="14"/>
              </w:rPr>
            </w:pPr>
            <w:r w:rsidRPr="009C2C03">
              <w:rPr>
                <w:bCs/>
                <w:color w:val="000000"/>
                <w:sz w:val="14"/>
                <w:szCs w:val="14"/>
              </w:rPr>
              <w:t>Словарн. игра</w:t>
            </w:r>
          </w:p>
        </w:tc>
      </w:tr>
      <w:tr w:rsidR="00D21B2B" w:rsidRPr="00F87549">
        <w:tblPrEx>
          <w:tblCellMar>
            <w:top w:w="0" w:type="dxa"/>
            <w:bottom w:w="0" w:type="dxa"/>
          </w:tblCellMar>
        </w:tblPrEx>
        <w:trPr>
          <w:cantSplit/>
          <w:trHeight w:val="606"/>
        </w:trPr>
        <w:tc>
          <w:tcPr>
            <w:tcW w:w="421" w:type="dxa"/>
          </w:tcPr>
          <w:p w:rsidR="00D21B2B" w:rsidRDefault="00D21B2B" w:rsidP="0057361F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</w:t>
            </w:r>
          </w:p>
          <w:p w:rsidR="00D97215" w:rsidRDefault="00D97215" w:rsidP="0057361F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D97215" w:rsidRPr="00352616" w:rsidRDefault="008611F4" w:rsidP="0057361F">
            <w:pPr>
              <w:ind w:left="-108" w:right="-108"/>
              <w:jc w:val="center"/>
              <w:rPr>
                <w:rFonts w:ascii="Arial Black" w:hAnsi="Arial Black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09</w:t>
            </w:r>
            <w:r w:rsidR="00D97215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D97215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D21B2B" w:rsidRPr="00352616" w:rsidRDefault="00D21B2B" w:rsidP="0057361F">
            <w:pPr>
              <w:ind w:left="113" w:right="113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2" w:type="dxa"/>
          </w:tcPr>
          <w:p w:rsidR="00D21B2B" w:rsidRDefault="00D21B2B" w:rsidP="0057361F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6а</w:t>
            </w:r>
          </w:p>
          <w:p w:rsidR="00D21B2B" w:rsidRPr="005200DC" w:rsidRDefault="00115C16" w:rsidP="0057361F">
            <w:pPr>
              <w:ind w:left="-108" w:right="-86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200DC">
              <w:rPr>
                <w:b/>
                <w:bCs/>
                <w:color w:val="000000"/>
                <w:sz w:val="18"/>
                <w:szCs w:val="18"/>
              </w:rPr>
              <w:t>Моя любимая еда!</w:t>
            </w:r>
          </w:p>
          <w:p w:rsidR="00FD2114" w:rsidRPr="00DA7A25" w:rsidRDefault="00032B24" w:rsidP="0057361F">
            <w:pPr>
              <w:ind w:left="-108" w:right="-8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A7A25">
              <w:rPr>
                <w:b/>
                <w:bCs/>
                <w:color w:val="000000"/>
                <w:sz w:val="16"/>
                <w:szCs w:val="16"/>
              </w:rPr>
              <w:t>Микродиалоги</w:t>
            </w:r>
            <w:r w:rsidR="006766F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A7A25">
              <w:rPr>
                <w:b/>
                <w:bCs/>
                <w:color w:val="000000"/>
                <w:sz w:val="16"/>
                <w:szCs w:val="16"/>
              </w:rPr>
              <w:t>с исп.НЛЕ</w:t>
            </w:r>
          </w:p>
          <w:p w:rsidR="00F60D39" w:rsidRPr="00115C16" w:rsidRDefault="00F60D39" w:rsidP="0057361F">
            <w:pPr>
              <w:ind w:left="-108" w:right="-86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D21B2B" w:rsidRDefault="00D21B2B" w:rsidP="0057361F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0D49C1">
              <w:rPr>
                <w:bCs/>
                <w:color w:val="000000"/>
                <w:sz w:val="22"/>
                <w:szCs w:val="22"/>
              </w:rPr>
              <w:t>Упр.1,3    с.52-53</w:t>
            </w:r>
          </w:p>
          <w:p w:rsidR="00D21B2B" w:rsidRPr="00F023DE" w:rsidRDefault="00D21B2B" w:rsidP="00673AD2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D21B2B" w:rsidRPr="000D49C1" w:rsidRDefault="00D21B2B" w:rsidP="00673AD2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задани</w:t>
            </w:r>
            <w:r w:rsidRPr="00F023DE">
              <w:rPr>
                <w:color w:val="000000"/>
                <w:spacing w:val="1"/>
                <w:sz w:val="16"/>
                <w:szCs w:val="16"/>
              </w:rPr>
              <w:t>я</w:t>
            </w:r>
          </w:p>
        </w:tc>
        <w:tc>
          <w:tcPr>
            <w:tcW w:w="1277" w:type="dxa"/>
          </w:tcPr>
          <w:p w:rsidR="00D21B2B" w:rsidRDefault="00D21B2B" w:rsidP="0057361F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0D49C1">
              <w:rPr>
                <w:bCs/>
                <w:color w:val="000000"/>
                <w:sz w:val="22"/>
                <w:szCs w:val="22"/>
              </w:rPr>
              <w:t>Упр.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 w:rsidRPr="000D49C1">
              <w:rPr>
                <w:bCs/>
                <w:color w:val="000000"/>
                <w:sz w:val="22"/>
                <w:szCs w:val="22"/>
              </w:rPr>
              <w:t xml:space="preserve"> с. 53</w:t>
            </w:r>
          </w:p>
          <w:p w:rsidR="00D21B2B" w:rsidRPr="000D49C1" w:rsidRDefault="00D21B2B" w:rsidP="0057361F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4D6BAD">
              <w:rPr>
                <w:bCs/>
                <w:color w:val="000000"/>
                <w:sz w:val="16"/>
                <w:szCs w:val="16"/>
              </w:rPr>
              <w:t>Чтение диалога по ролям</w:t>
            </w:r>
          </w:p>
          <w:p w:rsidR="00D21B2B" w:rsidRPr="000D49C1" w:rsidRDefault="00D21B2B" w:rsidP="0057361F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50" w:type="dxa"/>
          </w:tcPr>
          <w:p w:rsidR="00D21B2B" w:rsidRDefault="00D21B2B" w:rsidP="0057361F">
            <w:pPr>
              <w:ind w:right="-58"/>
              <w:jc w:val="center"/>
              <w:rPr>
                <w:bCs/>
                <w:color w:val="000000"/>
                <w:sz w:val="22"/>
                <w:szCs w:val="22"/>
              </w:rPr>
            </w:pPr>
            <w:r w:rsidRPr="000D49C1">
              <w:rPr>
                <w:bCs/>
                <w:color w:val="000000"/>
                <w:sz w:val="22"/>
                <w:szCs w:val="22"/>
                <w:lang w:val="en-US"/>
              </w:rPr>
              <w:t>My favourite food is…</w:t>
            </w:r>
          </w:p>
          <w:p w:rsidR="00D21B2B" w:rsidRPr="005F2346" w:rsidRDefault="00D21B2B" w:rsidP="00603557">
            <w:pPr>
              <w:widowControl w:val="0"/>
              <w:autoSpaceDE w:val="0"/>
              <w:autoSpaceDN w:val="0"/>
              <w:adjustRightInd w:val="0"/>
              <w:ind w:left="101" w:right="257"/>
              <w:jc w:val="center"/>
              <w:rPr>
                <w:sz w:val="16"/>
                <w:szCs w:val="16"/>
              </w:rPr>
            </w:pPr>
            <w:r w:rsidRPr="005F2346">
              <w:rPr>
                <w:sz w:val="16"/>
                <w:szCs w:val="16"/>
              </w:rPr>
              <w:t>Выраж</w:t>
            </w:r>
            <w:r w:rsidRPr="005F2346">
              <w:rPr>
                <w:sz w:val="16"/>
                <w:szCs w:val="16"/>
              </w:rPr>
              <w:t>е</w:t>
            </w:r>
            <w:r w:rsidRPr="005F2346">
              <w:rPr>
                <w:sz w:val="16"/>
                <w:szCs w:val="16"/>
              </w:rPr>
              <w:t>ние личного</w:t>
            </w:r>
          </w:p>
          <w:p w:rsidR="00D21B2B" w:rsidRPr="00603557" w:rsidRDefault="00D21B2B" w:rsidP="00603557">
            <w:pPr>
              <w:ind w:right="-58"/>
              <w:jc w:val="center"/>
              <w:rPr>
                <w:bCs/>
                <w:color w:val="000000"/>
                <w:sz w:val="22"/>
                <w:szCs w:val="22"/>
              </w:rPr>
            </w:pPr>
            <w:r w:rsidRPr="005F2346">
              <w:rPr>
                <w:sz w:val="16"/>
                <w:szCs w:val="16"/>
              </w:rPr>
              <w:t>ар</w:t>
            </w:r>
            <w:r w:rsidRPr="005F2346">
              <w:rPr>
                <w:spacing w:val="-1"/>
                <w:sz w:val="16"/>
                <w:szCs w:val="16"/>
              </w:rPr>
              <w:t>г</w:t>
            </w:r>
            <w:r w:rsidRPr="005F2346">
              <w:rPr>
                <w:spacing w:val="1"/>
                <w:sz w:val="16"/>
                <w:szCs w:val="16"/>
              </w:rPr>
              <w:t>у</w:t>
            </w:r>
            <w:r w:rsidRPr="005F2346">
              <w:rPr>
                <w:sz w:val="16"/>
                <w:szCs w:val="16"/>
              </w:rPr>
              <w:t>ментированного отношения</w:t>
            </w:r>
          </w:p>
        </w:tc>
        <w:tc>
          <w:tcPr>
            <w:tcW w:w="1276" w:type="dxa"/>
          </w:tcPr>
          <w:p w:rsidR="00D21B2B" w:rsidRPr="000D49C1" w:rsidRDefault="00D21B2B" w:rsidP="0057361F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</w:tcPr>
          <w:p w:rsidR="00D21B2B" w:rsidRPr="000D49C1" w:rsidRDefault="00D21B2B" w:rsidP="0057361F">
            <w:pPr>
              <w:ind w:left="-10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</w:tcPr>
          <w:p w:rsidR="00D21B2B" w:rsidRPr="000D49C1" w:rsidRDefault="00D21B2B" w:rsidP="0057361F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D49C1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 </w:t>
            </w:r>
            <w:r w:rsidRPr="000D49C1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0D49C1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0D49C1">
              <w:rPr>
                <w:bCs/>
                <w:color w:val="000000"/>
                <w:sz w:val="22"/>
                <w:szCs w:val="22"/>
                <w:lang w:val="en-US"/>
              </w:rPr>
              <w:t xml:space="preserve">ice cream, pizza, milk,  </w:t>
            </w:r>
          </w:p>
          <w:p w:rsidR="00D21B2B" w:rsidRPr="000D49C1" w:rsidRDefault="00D21B2B" w:rsidP="0057361F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D49C1">
              <w:rPr>
                <w:bCs/>
                <w:color w:val="000000"/>
                <w:sz w:val="22"/>
                <w:szCs w:val="22"/>
                <w:lang w:val="en-US"/>
              </w:rPr>
              <w:t xml:space="preserve"> orange juice, chocolate cake</w:t>
            </w:r>
          </w:p>
          <w:p w:rsidR="00D21B2B" w:rsidRPr="000D49C1" w:rsidRDefault="00D21B2B" w:rsidP="0057361F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0D49C1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0D49C1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0D49C1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0D49C1">
              <w:rPr>
                <w:bCs/>
                <w:color w:val="000000"/>
                <w:sz w:val="22"/>
                <w:szCs w:val="22"/>
                <w:lang w:val="en-US"/>
              </w:rPr>
              <w:t>What`s on the table?</w:t>
            </w:r>
          </w:p>
        </w:tc>
        <w:tc>
          <w:tcPr>
            <w:tcW w:w="851" w:type="dxa"/>
          </w:tcPr>
          <w:p w:rsidR="00D21B2B" w:rsidRPr="00EA18B4" w:rsidRDefault="00D21B2B" w:rsidP="00EA18B4">
            <w:pPr>
              <w:ind w:left="-108"/>
              <w:jc w:val="center"/>
              <w:rPr>
                <w:bCs/>
                <w:color w:val="000000"/>
                <w:sz w:val="20"/>
                <w:lang w:val="en-US"/>
              </w:rPr>
            </w:pPr>
            <w:r w:rsidRPr="00EA18B4">
              <w:rPr>
                <w:bCs/>
                <w:color w:val="000000"/>
                <w:sz w:val="20"/>
                <w:lang w:val="en-US"/>
              </w:rPr>
              <w:t>WB</w:t>
            </w:r>
            <w:r w:rsidRPr="00EA18B4">
              <w:rPr>
                <w:bCs/>
                <w:color w:val="000000"/>
                <w:sz w:val="20"/>
              </w:rPr>
              <w:t xml:space="preserve">  </w:t>
            </w:r>
            <w:r>
              <w:rPr>
                <w:bCs/>
                <w:color w:val="000000"/>
                <w:sz w:val="20"/>
              </w:rPr>
              <w:t xml:space="preserve">          </w:t>
            </w:r>
            <w:r w:rsidRPr="00EA18B4">
              <w:rPr>
                <w:bCs/>
                <w:color w:val="000000"/>
                <w:sz w:val="20"/>
              </w:rPr>
              <w:t>1,2 с.28</w:t>
            </w:r>
          </w:p>
        </w:tc>
        <w:tc>
          <w:tcPr>
            <w:tcW w:w="992" w:type="dxa"/>
          </w:tcPr>
          <w:p w:rsidR="00D21B2B" w:rsidRPr="00F87549" w:rsidRDefault="00D21B2B" w:rsidP="0057361F">
            <w:pPr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D21B2B" w:rsidRPr="009C2C03" w:rsidRDefault="00D21B2B" w:rsidP="009C2C03">
            <w:pPr>
              <w:rPr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D21B2B" w:rsidRPr="00447598">
        <w:tblPrEx>
          <w:tblCellMar>
            <w:top w:w="0" w:type="dxa"/>
            <w:bottom w:w="0" w:type="dxa"/>
          </w:tblCellMar>
        </w:tblPrEx>
        <w:trPr>
          <w:cantSplit/>
          <w:trHeight w:val="606"/>
        </w:trPr>
        <w:tc>
          <w:tcPr>
            <w:tcW w:w="421" w:type="dxa"/>
          </w:tcPr>
          <w:p w:rsidR="00D21B2B" w:rsidRDefault="00D21B2B" w:rsidP="0057361F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</w:t>
            </w:r>
          </w:p>
          <w:p w:rsidR="00213B7B" w:rsidRDefault="00213B7B" w:rsidP="0057361F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213B7B" w:rsidRPr="00254184" w:rsidRDefault="00213B7B" w:rsidP="0057361F">
            <w:pPr>
              <w:ind w:left="-108" w:right="-108"/>
              <w:jc w:val="center"/>
              <w:rPr>
                <w:rFonts w:ascii="Arial Black" w:hAnsi="Arial Black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="008611F4">
              <w:rPr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D21B2B" w:rsidRPr="00DC10E3" w:rsidRDefault="00D21B2B" w:rsidP="0057361F">
            <w:pPr>
              <w:ind w:left="113" w:right="113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2" w:type="dxa"/>
          </w:tcPr>
          <w:p w:rsidR="00D21B2B" w:rsidRDefault="00D21B2B" w:rsidP="0057361F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>
              <w:rPr>
                <w:b/>
                <w:bCs/>
                <w:color w:val="000000"/>
                <w:szCs w:val="24"/>
              </w:rPr>
              <w:t>6в</w:t>
            </w:r>
          </w:p>
          <w:p w:rsidR="00D21B2B" w:rsidRPr="005200DC" w:rsidRDefault="00115C16" w:rsidP="0057361F">
            <w:pPr>
              <w:ind w:left="-108" w:right="-86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200DC">
              <w:rPr>
                <w:b/>
                <w:bCs/>
                <w:color w:val="000000"/>
                <w:sz w:val="18"/>
                <w:szCs w:val="18"/>
              </w:rPr>
              <w:t>Моя любимая еда!</w:t>
            </w:r>
          </w:p>
          <w:p w:rsidR="00FD2114" w:rsidRPr="00115C16" w:rsidRDefault="00FD2114" w:rsidP="0057361F">
            <w:pPr>
              <w:ind w:left="-108" w:right="-86"/>
              <w:jc w:val="center"/>
              <w:rPr>
                <w:b/>
                <w:bCs/>
                <w:color w:val="000000"/>
                <w:sz w:val="20"/>
              </w:rPr>
            </w:pPr>
            <w:r w:rsidRPr="003A7CD8">
              <w:rPr>
                <w:b/>
                <w:sz w:val="16"/>
                <w:szCs w:val="16"/>
              </w:rPr>
              <w:t>Обобщение пройденного материала</w:t>
            </w:r>
            <w:r>
              <w:rPr>
                <w:b/>
                <w:sz w:val="16"/>
                <w:szCs w:val="16"/>
              </w:rPr>
              <w:t xml:space="preserve"> по теме «ЕДА»</w:t>
            </w:r>
            <w:r w:rsidRPr="003A7CD8">
              <w:rPr>
                <w:b/>
                <w:sz w:val="16"/>
                <w:szCs w:val="16"/>
              </w:rPr>
              <w:t xml:space="preserve">  </w:t>
            </w:r>
          </w:p>
          <w:p w:rsidR="00D21B2B" w:rsidRPr="008E783E" w:rsidRDefault="00D21B2B" w:rsidP="0057361F">
            <w:pPr>
              <w:ind w:left="-108" w:right="-86"/>
              <w:jc w:val="center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18" w:type="dxa"/>
          </w:tcPr>
          <w:p w:rsidR="00D21B2B" w:rsidRDefault="00D21B2B" w:rsidP="0057361F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0D49C1">
              <w:rPr>
                <w:bCs/>
                <w:color w:val="000000"/>
                <w:sz w:val="22"/>
                <w:szCs w:val="22"/>
              </w:rPr>
              <w:t>Упр.</w:t>
            </w:r>
            <w:r>
              <w:rPr>
                <w:bCs/>
                <w:color w:val="000000"/>
                <w:sz w:val="22"/>
                <w:szCs w:val="22"/>
              </w:rPr>
              <w:t>5 с.</w:t>
            </w:r>
            <w:r w:rsidRPr="000D49C1">
              <w:rPr>
                <w:bCs/>
                <w:color w:val="000000"/>
                <w:sz w:val="22"/>
                <w:szCs w:val="22"/>
              </w:rPr>
              <w:t>55</w:t>
            </w:r>
          </w:p>
          <w:p w:rsidR="00D21B2B" w:rsidRPr="00F023DE" w:rsidRDefault="00D21B2B" w:rsidP="00A77D86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D21B2B" w:rsidRDefault="00D21B2B" w:rsidP="00A77D86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</w:t>
            </w:r>
            <w:r>
              <w:rPr>
                <w:color w:val="000000"/>
                <w:sz w:val="16"/>
                <w:szCs w:val="16"/>
              </w:rPr>
              <w:t>песенки</w:t>
            </w:r>
          </w:p>
          <w:p w:rsidR="00D21B2B" w:rsidRPr="000D49C1" w:rsidRDefault="00D21B2B" w:rsidP="0057361F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</w:tcPr>
          <w:p w:rsidR="00D21B2B" w:rsidRDefault="00D21B2B" w:rsidP="0057361F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0D49C1">
              <w:rPr>
                <w:bCs/>
                <w:color w:val="000000"/>
                <w:sz w:val="22"/>
                <w:szCs w:val="22"/>
              </w:rPr>
              <w:t>Упр.5 с.55</w:t>
            </w:r>
          </w:p>
          <w:p w:rsidR="00D21B2B" w:rsidRPr="00E42C6C" w:rsidRDefault="00D21B2B" w:rsidP="00A76E1C">
            <w:pPr>
              <w:ind w:right="-108" w:hanging="107"/>
              <w:jc w:val="center"/>
              <w:rPr>
                <w:bCs/>
                <w:color w:val="000000"/>
                <w:sz w:val="16"/>
                <w:szCs w:val="16"/>
              </w:rPr>
            </w:pPr>
            <w:r w:rsidRPr="00E42C6C">
              <w:rPr>
                <w:sz w:val="16"/>
                <w:szCs w:val="16"/>
              </w:rPr>
              <w:t>Ознакомительное чтение</w:t>
            </w:r>
          </w:p>
          <w:p w:rsidR="00D21B2B" w:rsidRPr="000D49C1" w:rsidRDefault="00D21B2B" w:rsidP="0057361F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50" w:type="dxa"/>
          </w:tcPr>
          <w:p w:rsidR="00D21B2B" w:rsidRPr="000D49C1" w:rsidRDefault="00D21B2B" w:rsidP="0057361F">
            <w:pPr>
              <w:ind w:right="-5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D49C1">
              <w:rPr>
                <w:bCs/>
                <w:color w:val="000000"/>
                <w:sz w:val="22"/>
                <w:szCs w:val="22"/>
                <w:lang w:val="en-US"/>
              </w:rPr>
              <w:t>I like.  /  I don`t like.</w:t>
            </w:r>
          </w:p>
          <w:p w:rsidR="00D21B2B" w:rsidRDefault="00D21B2B" w:rsidP="0057361F">
            <w:pPr>
              <w:ind w:right="-58"/>
              <w:jc w:val="center"/>
              <w:rPr>
                <w:bCs/>
                <w:color w:val="000000"/>
                <w:sz w:val="22"/>
                <w:szCs w:val="22"/>
              </w:rPr>
            </w:pPr>
            <w:r w:rsidRPr="000D49C1">
              <w:rPr>
                <w:bCs/>
                <w:color w:val="000000"/>
                <w:sz w:val="22"/>
                <w:szCs w:val="22"/>
              </w:rPr>
              <w:t>Упр.1 с.54</w:t>
            </w:r>
          </w:p>
          <w:p w:rsidR="00D21B2B" w:rsidRPr="005F2346" w:rsidRDefault="00D21B2B" w:rsidP="004559B4">
            <w:pPr>
              <w:widowControl w:val="0"/>
              <w:autoSpaceDE w:val="0"/>
              <w:autoSpaceDN w:val="0"/>
              <w:adjustRightInd w:val="0"/>
              <w:ind w:left="101" w:right="257"/>
              <w:jc w:val="center"/>
              <w:rPr>
                <w:sz w:val="16"/>
                <w:szCs w:val="16"/>
              </w:rPr>
            </w:pPr>
            <w:r w:rsidRPr="005F2346">
              <w:rPr>
                <w:sz w:val="16"/>
                <w:szCs w:val="16"/>
              </w:rPr>
              <w:t>Выраж</w:t>
            </w:r>
            <w:r w:rsidRPr="005F2346">
              <w:rPr>
                <w:sz w:val="16"/>
                <w:szCs w:val="16"/>
              </w:rPr>
              <w:t>е</w:t>
            </w:r>
            <w:r w:rsidRPr="005F2346">
              <w:rPr>
                <w:sz w:val="16"/>
                <w:szCs w:val="16"/>
              </w:rPr>
              <w:t>ние личного</w:t>
            </w:r>
          </w:p>
          <w:p w:rsidR="00D21B2B" w:rsidRPr="000D49C1" w:rsidRDefault="00D21B2B" w:rsidP="004559B4">
            <w:pPr>
              <w:ind w:right="-58"/>
              <w:jc w:val="center"/>
              <w:rPr>
                <w:bCs/>
                <w:color w:val="000000"/>
                <w:sz w:val="22"/>
                <w:szCs w:val="22"/>
              </w:rPr>
            </w:pPr>
            <w:r w:rsidRPr="005F2346">
              <w:rPr>
                <w:sz w:val="16"/>
                <w:szCs w:val="16"/>
              </w:rPr>
              <w:t>ар</w:t>
            </w:r>
            <w:r w:rsidRPr="005F2346">
              <w:rPr>
                <w:spacing w:val="-1"/>
                <w:sz w:val="16"/>
                <w:szCs w:val="16"/>
              </w:rPr>
              <w:t>г</w:t>
            </w:r>
            <w:r w:rsidRPr="005F2346">
              <w:rPr>
                <w:spacing w:val="1"/>
                <w:sz w:val="16"/>
                <w:szCs w:val="16"/>
              </w:rPr>
              <w:t>у</w:t>
            </w:r>
            <w:r w:rsidRPr="005F2346">
              <w:rPr>
                <w:sz w:val="16"/>
                <w:szCs w:val="16"/>
              </w:rPr>
              <w:t>ментированного отношения</w:t>
            </w:r>
          </w:p>
          <w:p w:rsidR="00D21B2B" w:rsidRPr="000D49C1" w:rsidRDefault="00D21B2B" w:rsidP="00327BCE">
            <w:pPr>
              <w:ind w:right="-5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D21B2B" w:rsidRDefault="00D21B2B" w:rsidP="0057361F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0D49C1">
              <w:rPr>
                <w:bCs/>
                <w:color w:val="000000"/>
                <w:sz w:val="22"/>
                <w:szCs w:val="22"/>
              </w:rPr>
              <w:t>Упр.3,4</w:t>
            </w:r>
            <w:r>
              <w:rPr>
                <w:bCs/>
                <w:color w:val="000000"/>
                <w:sz w:val="22"/>
                <w:szCs w:val="22"/>
              </w:rPr>
              <w:t xml:space="preserve">    </w:t>
            </w:r>
            <w:r w:rsidRPr="000D49C1">
              <w:rPr>
                <w:bCs/>
                <w:color w:val="000000"/>
                <w:sz w:val="22"/>
                <w:szCs w:val="22"/>
              </w:rPr>
              <w:t xml:space="preserve"> с.54 -55</w:t>
            </w:r>
          </w:p>
          <w:p w:rsidR="00D21B2B" w:rsidRPr="005D2F65" w:rsidRDefault="00D21B2B" w:rsidP="005D2F65">
            <w:pPr>
              <w:ind w:left="-106" w:right="-110"/>
              <w:jc w:val="center"/>
              <w:rPr>
                <w:bCs/>
                <w:color w:val="000000"/>
                <w:sz w:val="14"/>
                <w:szCs w:val="14"/>
              </w:rPr>
            </w:pPr>
            <w:r w:rsidRPr="005D2F65">
              <w:rPr>
                <w:bCs/>
                <w:color w:val="000000"/>
                <w:sz w:val="16"/>
                <w:szCs w:val="16"/>
              </w:rPr>
              <w:t xml:space="preserve">Работа парами у доски </w:t>
            </w:r>
            <w:r w:rsidRPr="005D2F65">
              <w:rPr>
                <w:bCs/>
                <w:color w:val="000000"/>
                <w:sz w:val="14"/>
                <w:szCs w:val="14"/>
              </w:rPr>
              <w:t>«распредели слова»</w:t>
            </w:r>
          </w:p>
          <w:p w:rsidR="00D21B2B" w:rsidRPr="00B7145A" w:rsidRDefault="00D21B2B" w:rsidP="0057361F">
            <w:pPr>
              <w:ind w:right="-108"/>
              <w:jc w:val="center"/>
              <w:rPr>
                <w:bCs/>
                <w:color w:val="000000"/>
                <w:sz w:val="8"/>
                <w:szCs w:val="8"/>
              </w:rPr>
            </w:pPr>
          </w:p>
        </w:tc>
        <w:tc>
          <w:tcPr>
            <w:tcW w:w="1561" w:type="dxa"/>
          </w:tcPr>
          <w:p w:rsidR="00D21B2B" w:rsidRPr="000D49C1" w:rsidRDefault="00D21B2B" w:rsidP="0057361F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0D49C1">
              <w:rPr>
                <w:bCs/>
                <w:color w:val="000000"/>
                <w:sz w:val="22"/>
                <w:szCs w:val="22"/>
              </w:rPr>
              <w:t>Упр.2,3 с.54</w:t>
            </w:r>
          </w:p>
          <w:p w:rsidR="00D21B2B" w:rsidRPr="00BE04BA" w:rsidRDefault="00D21B2B" w:rsidP="0057361F">
            <w:pPr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E04BA">
              <w:rPr>
                <w:b/>
                <w:bCs/>
                <w:color w:val="000000"/>
                <w:sz w:val="22"/>
                <w:szCs w:val="22"/>
              </w:rPr>
              <w:t xml:space="preserve">[ </w:t>
            </w:r>
            <w:r w:rsidRPr="00BE04BA">
              <w:rPr>
                <w:b/>
                <w:bCs/>
                <w:color w:val="000000"/>
                <w:sz w:val="22"/>
                <w:szCs w:val="22"/>
                <w:lang w:val="en-US"/>
              </w:rPr>
              <w:t>ts</w:t>
            </w:r>
            <w:r w:rsidRPr="00BE04BA">
              <w:rPr>
                <w:b/>
                <w:bCs/>
                <w:color w:val="000000"/>
                <w:sz w:val="22"/>
                <w:szCs w:val="22"/>
              </w:rPr>
              <w:t xml:space="preserve"> ]   [ </w:t>
            </w:r>
            <w:r w:rsidRPr="00BE04BA">
              <w:rPr>
                <w:b/>
                <w:bCs/>
                <w:color w:val="000000"/>
                <w:sz w:val="22"/>
                <w:szCs w:val="22"/>
                <w:lang w:val="en-US"/>
              </w:rPr>
              <w:t>k</w:t>
            </w:r>
            <w:r w:rsidRPr="00BE04BA">
              <w:rPr>
                <w:b/>
                <w:bCs/>
                <w:color w:val="000000"/>
                <w:sz w:val="22"/>
                <w:szCs w:val="22"/>
              </w:rPr>
              <w:t xml:space="preserve"> ]</w:t>
            </w:r>
          </w:p>
          <w:p w:rsidR="00D21B2B" w:rsidRPr="00105602" w:rsidRDefault="00D21B2B" w:rsidP="00105602">
            <w:pPr>
              <w:ind w:lef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105602">
              <w:rPr>
                <w:bCs/>
                <w:color w:val="000000"/>
                <w:sz w:val="16"/>
                <w:szCs w:val="16"/>
              </w:rPr>
              <w:t>Правила Чтение Сс. СН.</w:t>
            </w:r>
          </w:p>
          <w:p w:rsidR="00D21B2B" w:rsidRPr="00B7145A" w:rsidRDefault="00D21B2B" w:rsidP="0057361F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B7145A"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D21B2B" w:rsidRPr="000D49C1" w:rsidRDefault="00D21B2B" w:rsidP="0057361F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B7145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D49C1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0D49C1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0D49C1">
              <w:rPr>
                <w:bCs/>
                <w:color w:val="000000"/>
                <w:sz w:val="22"/>
                <w:szCs w:val="22"/>
                <w:lang w:val="en-US"/>
              </w:rPr>
              <w:t>to, from.</w:t>
            </w:r>
          </w:p>
          <w:p w:rsidR="00D21B2B" w:rsidRPr="000D49C1" w:rsidRDefault="00D21B2B" w:rsidP="0057361F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0D49C1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0D49C1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0D49C1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FB2B02">
              <w:rPr>
                <w:bCs/>
                <w:color w:val="000000"/>
                <w:sz w:val="18"/>
                <w:szCs w:val="18"/>
                <w:lang w:val="en-US"/>
              </w:rPr>
              <w:t>Hurry, hurry. Here you are.</w:t>
            </w:r>
          </w:p>
        </w:tc>
        <w:tc>
          <w:tcPr>
            <w:tcW w:w="851" w:type="dxa"/>
          </w:tcPr>
          <w:p w:rsidR="00D21B2B" w:rsidRPr="00EA18B4" w:rsidRDefault="00D21B2B" w:rsidP="00327BCE">
            <w:pPr>
              <w:ind w:right="-58"/>
              <w:jc w:val="center"/>
              <w:rPr>
                <w:bCs/>
                <w:color w:val="000000"/>
                <w:sz w:val="20"/>
              </w:rPr>
            </w:pPr>
            <w:r w:rsidRPr="00EA18B4">
              <w:rPr>
                <w:bCs/>
                <w:color w:val="000000"/>
                <w:sz w:val="20"/>
                <w:lang w:val="en-US"/>
              </w:rPr>
              <w:t>WB</w:t>
            </w:r>
            <w:r>
              <w:rPr>
                <w:bCs/>
                <w:color w:val="000000"/>
                <w:sz w:val="20"/>
              </w:rPr>
              <w:t xml:space="preserve">             </w:t>
            </w:r>
            <w:r w:rsidRPr="00EA18B4">
              <w:rPr>
                <w:bCs/>
                <w:color w:val="000000"/>
                <w:sz w:val="20"/>
              </w:rPr>
              <w:t>3,4 с.29</w:t>
            </w:r>
          </w:p>
          <w:p w:rsidR="00D21B2B" w:rsidRPr="00EA18B4" w:rsidRDefault="00D21B2B" w:rsidP="0057361F">
            <w:pPr>
              <w:ind w:left="-108" w:right="-108"/>
              <w:rPr>
                <w:bCs/>
                <w:color w:val="000000"/>
                <w:sz w:val="16"/>
                <w:szCs w:val="16"/>
              </w:rPr>
            </w:pPr>
            <w:r w:rsidRPr="00EA18B4">
              <w:rPr>
                <w:bCs/>
                <w:color w:val="000000"/>
                <w:sz w:val="20"/>
              </w:rPr>
              <w:t xml:space="preserve"> </w:t>
            </w:r>
            <w:r w:rsidRPr="00EA18B4">
              <w:rPr>
                <w:bCs/>
                <w:color w:val="000000"/>
                <w:sz w:val="16"/>
                <w:szCs w:val="16"/>
              </w:rPr>
              <w:t xml:space="preserve">Открытка </w:t>
            </w:r>
          </w:p>
        </w:tc>
        <w:tc>
          <w:tcPr>
            <w:tcW w:w="992" w:type="dxa"/>
          </w:tcPr>
          <w:p w:rsidR="00D21B2B" w:rsidRPr="00740CBE" w:rsidRDefault="00D21B2B" w:rsidP="003326A4">
            <w:pPr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0CBE">
              <w:rPr>
                <w:b/>
                <w:bCs/>
                <w:color w:val="000000"/>
                <w:sz w:val="18"/>
                <w:szCs w:val="18"/>
              </w:rPr>
              <w:t>Новый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        </w:t>
            </w:r>
            <w:r w:rsidRPr="00740CBE">
              <w:rPr>
                <w:b/>
                <w:bCs/>
                <w:color w:val="000000"/>
                <w:sz w:val="18"/>
                <w:szCs w:val="18"/>
              </w:rPr>
              <w:t xml:space="preserve"> год за рубежом</w:t>
            </w:r>
          </w:p>
        </w:tc>
        <w:tc>
          <w:tcPr>
            <w:tcW w:w="709" w:type="dxa"/>
          </w:tcPr>
          <w:p w:rsidR="00D21B2B" w:rsidRPr="009C2C03" w:rsidRDefault="00D21B2B" w:rsidP="009C2C03">
            <w:pPr>
              <w:ind w:left="-108" w:right="-108"/>
              <w:rPr>
                <w:bCs/>
                <w:color w:val="000000"/>
                <w:sz w:val="14"/>
                <w:szCs w:val="14"/>
              </w:rPr>
            </w:pPr>
            <w:r w:rsidRPr="009C2C03">
              <w:rPr>
                <w:bCs/>
                <w:color w:val="000000"/>
                <w:sz w:val="14"/>
                <w:szCs w:val="14"/>
              </w:rPr>
              <w:t>Конкурс открыток</w:t>
            </w:r>
          </w:p>
        </w:tc>
      </w:tr>
      <w:tr w:rsidR="00D21B2B" w:rsidRPr="00305A61">
        <w:tblPrEx>
          <w:tblCellMar>
            <w:top w:w="0" w:type="dxa"/>
            <w:bottom w:w="0" w:type="dxa"/>
          </w:tblCellMar>
        </w:tblPrEx>
        <w:trPr>
          <w:cantSplit/>
          <w:trHeight w:val="606"/>
        </w:trPr>
        <w:tc>
          <w:tcPr>
            <w:tcW w:w="421" w:type="dxa"/>
          </w:tcPr>
          <w:p w:rsidR="00D21B2B" w:rsidRDefault="00D21B2B" w:rsidP="0057361F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29</w:t>
            </w:r>
          </w:p>
          <w:p w:rsidR="00931C35" w:rsidRDefault="00931C35" w:rsidP="0057361F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931C35" w:rsidRPr="00447598" w:rsidRDefault="00931C35" w:rsidP="0057361F">
            <w:pPr>
              <w:ind w:left="-108" w:right="-108"/>
              <w:jc w:val="center"/>
              <w:rPr>
                <w:rFonts w:ascii="Arial Black" w:hAnsi="Arial Black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="008611F4">
              <w:rPr>
                <w:b/>
                <w:bCs/>
                <w:color w:val="000000"/>
                <w:sz w:val="16"/>
                <w:szCs w:val="16"/>
                <w:lang w:val="en-US"/>
              </w:rPr>
              <w:t>6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D21B2B" w:rsidRPr="00DC10E3" w:rsidRDefault="00D21B2B" w:rsidP="0057361F">
            <w:pPr>
              <w:ind w:left="113" w:right="113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2" w:type="dxa"/>
          </w:tcPr>
          <w:p w:rsidR="00D21B2B" w:rsidRPr="005C29F9" w:rsidRDefault="00D21B2B" w:rsidP="002E79A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C29F9">
              <w:rPr>
                <w:b/>
                <w:bCs/>
                <w:color w:val="000000"/>
                <w:sz w:val="20"/>
              </w:rPr>
              <w:t>В  школе весело!!!</w:t>
            </w:r>
          </w:p>
          <w:p w:rsidR="00D21B2B" w:rsidRPr="006267FA" w:rsidRDefault="00D21B2B" w:rsidP="00AD0179">
            <w:pPr>
              <w:ind w:left="-103" w:right="-394" w:hanging="5"/>
              <w:rPr>
                <w:b/>
                <w:bCs/>
                <w:color w:val="000000"/>
                <w:sz w:val="16"/>
                <w:szCs w:val="16"/>
              </w:rPr>
            </w:pPr>
            <w:r w:rsidRPr="003F0318">
              <w:rPr>
                <w:b/>
                <w:sz w:val="16"/>
                <w:szCs w:val="16"/>
              </w:rPr>
              <w:t>Формиров</w:t>
            </w:r>
            <w:r>
              <w:rPr>
                <w:b/>
                <w:sz w:val="16"/>
                <w:szCs w:val="16"/>
              </w:rPr>
              <w:t>.</w:t>
            </w:r>
            <w:r w:rsidRPr="003F0318">
              <w:rPr>
                <w:b/>
                <w:sz w:val="16"/>
                <w:szCs w:val="16"/>
              </w:rPr>
              <w:t xml:space="preserve"> навыков самост</w:t>
            </w:r>
            <w:r>
              <w:rPr>
                <w:b/>
                <w:sz w:val="16"/>
                <w:szCs w:val="16"/>
              </w:rPr>
              <w:t>.</w:t>
            </w:r>
            <w:r w:rsidRPr="003F0318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р</w:t>
            </w:r>
            <w:r w:rsidRPr="003F0318">
              <w:rPr>
                <w:b/>
                <w:sz w:val="16"/>
                <w:szCs w:val="16"/>
              </w:rPr>
              <w:t>аботы</w:t>
            </w:r>
          </w:p>
        </w:tc>
        <w:tc>
          <w:tcPr>
            <w:tcW w:w="1418" w:type="dxa"/>
          </w:tcPr>
          <w:p w:rsidR="00D21B2B" w:rsidRPr="000D49C1" w:rsidRDefault="00D21B2B" w:rsidP="0057361F">
            <w:pPr>
              <w:ind w:right="-108" w:hanging="13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7" w:type="dxa"/>
          </w:tcPr>
          <w:p w:rsidR="00D21B2B" w:rsidRPr="000D49C1" w:rsidRDefault="00D21B2B" w:rsidP="0057361F">
            <w:pPr>
              <w:ind w:right="-10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50" w:type="dxa"/>
          </w:tcPr>
          <w:p w:rsidR="00D21B2B" w:rsidRDefault="00D21B2B" w:rsidP="0057361F">
            <w:pPr>
              <w:ind w:right="-58"/>
              <w:jc w:val="center"/>
              <w:rPr>
                <w:b/>
                <w:bCs/>
                <w:color w:val="000000"/>
                <w:sz w:val="20"/>
              </w:rPr>
            </w:pPr>
            <w:r w:rsidRPr="00C70589">
              <w:rPr>
                <w:b/>
                <w:bCs/>
                <w:color w:val="000000"/>
                <w:sz w:val="20"/>
              </w:rPr>
              <w:t>Мастерим праздничный колпак.</w:t>
            </w:r>
          </w:p>
          <w:p w:rsidR="00D21B2B" w:rsidRPr="00C70589" w:rsidRDefault="00D21B2B" w:rsidP="0057361F">
            <w:pPr>
              <w:ind w:right="-5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0589">
              <w:rPr>
                <w:b/>
                <w:bCs/>
                <w:color w:val="000000"/>
                <w:sz w:val="18"/>
                <w:szCs w:val="18"/>
              </w:rPr>
              <w:t>Песенка «с днем рождения»</w:t>
            </w:r>
          </w:p>
        </w:tc>
        <w:tc>
          <w:tcPr>
            <w:tcW w:w="1276" w:type="dxa"/>
          </w:tcPr>
          <w:p w:rsidR="00D21B2B" w:rsidRPr="002B3194" w:rsidRDefault="00D21B2B" w:rsidP="008F0910">
            <w:pPr>
              <w:ind w:right="-108"/>
              <w:jc w:val="center"/>
              <w:rPr>
                <w:b/>
                <w:bCs/>
                <w:color w:val="000000"/>
                <w:szCs w:val="24"/>
                <w:u w:val="single"/>
              </w:rPr>
            </w:pPr>
            <w:r w:rsidRPr="00CF310F">
              <w:rPr>
                <w:b/>
                <w:bCs/>
                <w:color w:val="000000"/>
                <w:szCs w:val="24"/>
              </w:rPr>
              <w:t xml:space="preserve"> </w:t>
            </w:r>
            <w:r w:rsidRPr="002B3194">
              <w:rPr>
                <w:b/>
                <w:bCs/>
                <w:color w:val="000000"/>
                <w:szCs w:val="24"/>
                <w:u w:val="single"/>
                <w:lang w:val="en-US"/>
              </w:rPr>
              <w:t>Portfolio</w:t>
            </w:r>
          </w:p>
          <w:p w:rsidR="00D21B2B" w:rsidRPr="00CF310F" w:rsidRDefault="00D21B2B" w:rsidP="008F0910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151C11">
              <w:rPr>
                <w:bCs/>
                <w:color w:val="000000"/>
                <w:sz w:val="22"/>
                <w:szCs w:val="22"/>
                <w:lang w:val="en-US"/>
              </w:rPr>
              <w:t>c</w:t>
            </w:r>
            <w:r w:rsidRPr="00CF310F">
              <w:rPr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bCs/>
                <w:color w:val="000000"/>
                <w:sz w:val="22"/>
                <w:szCs w:val="22"/>
              </w:rPr>
              <w:t>56</w:t>
            </w:r>
            <w:r w:rsidRPr="00CF310F">
              <w:rPr>
                <w:bCs/>
                <w:color w:val="000000"/>
                <w:sz w:val="22"/>
                <w:szCs w:val="22"/>
              </w:rPr>
              <w:t xml:space="preserve">  </w:t>
            </w:r>
          </w:p>
          <w:p w:rsidR="00D21B2B" w:rsidRPr="00CF310F" w:rsidRDefault="00D21B2B" w:rsidP="008F0910">
            <w:pPr>
              <w:ind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4747">
              <w:rPr>
                <w:b/>
                <w:bCs/>
                <w:color w:val="000000"/>
                <w:sz w:val="18"/>
                <w:szCs w:val="18"/>
                <w:lang w:val="en-US"/>
              </w:rPr>
              <w:t>C</w:t>
            </w:r>
            <w:r w:rsidRPr="00CF310F">
              <w:rPr>
                <w:b/>
                <w:bCs/>
                <w:color w:val="000000"/>
                <w:sz w:val="18"/>
                <w:szCs w:val="18"/>
              </w:rPr>
              <w:t xml:space="preserve">очинение </w:t>
            </w:r>
            <w:r w:rsidRPr="00CF310F">
              <w:rPr>
                <w:b/>
                <w:bCs/>
                <w:color w:val="000000"/>
                <w:sz w:val="16"/>
                <w:szCs w:val="16"/>
              </w:rPr>
              <w:t>“</w:t>
            </w:r>
            <w:r>
              <w:rPr>
                <w:b/>
                <w:bCs/>
                <w:color w:val="000000"/>
                <w:sz w:val="16"/>
                <w:szCs w:val="16"/>
              </w:rPr>
              <w:t>любимая еда</w:t>
            </w:r>
            <w:r w:rsidRPr="00EC74FE">
              <w:rPr>
                <w:b/>
                <w:bCs/>
                <w:color w:val="000000"/>
                <w:sz w:val="16"/>
                <w:szCs w:val="16"/>
              </w:rPr>
              <w:t>»</w:t>
            </w:r>
            <w:r w:rsidRPr="00CF310F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1" w:type="dxa"/>
          </w:tcPr>
          <w:p w:rsidR="00D21B2B" w:rsidRPr="000E728E" w:rsidRDefault="00D21B2B" w:rsidP="0057361F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D21B2B" w:rsidRPr="000D49C1" w:rsidRDefault="00D21B2B" w:rsidP="0057361F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E728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D49C1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0D49C1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0D49C1">
              <w:rPr>
                <w:bCs/>
                <w:color w:val="000000"/>
                <w:sz w:val="22"/>
                <w:szCs w:val="22"/>
                <w:lang w:val="en-US"/>
              </w:rPr>
              <w:t xml:space="preserve">party hat, paper plate, </w:t>
            </w:r>
          </w:p>
          <w:p w:rsidR="00D21B2B" w:rsidRPr="000D49C1" w:rsidRDefault="00D21B2B" w:rsidP="0057361F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0D49C1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0D49C1">
              <w:rPr>
                <w:bCs/>
                <w:color w:val="000000"/>
                <w:sz w:val="22"/>
                <w:szCs w:val="22"/>
                <w:lang w:val="en-US"/>
              </w:rPr>
              <w:t>coloured paper, paint, markers, crayons, scissors, glue</w:t>
            </w:r>
          </w:p>
        </w:tc>
        <w:tc>
          <w:tcPr>
            <w:tcW w:w="851" w:type="dxa"/>
          </w:tcPr>
          <w:p w:rsidR="00D21B2B" w:rsidRPr="001D2E5A" w:rsidRDefault="00D21B2B" w:rsidP="00997062">
            <w:pPr>
              <w:ind w:left="-108" w:firstLine="108"/>
              <w:jc w:val="center"/>
              <w:rPr>
                <w:bCs/>
                <w:color w:val="000000"/>
                <w:sz w:val="18"/>
                <w:szCs w:val="18"/>
              </w:rPr>
            </w:pPr>
            <w:r w:rsidRPr="001D2E5A">
              <w:rPr>
                <w:bCs/>
                <w:color w:val="000000"/>
                <w:sz w:val="18"/>
                <w:szCs w:val="18"/>
              </w:rPr>
              <w:t>Портфолио</w:t>
            </w:r>
          </w:p>
        </w:tc>
        <w:tc>
          <w:tcPr>
            <w:tcW w:w="992" w:type="dxa"/>
          </w:tcPr>
          <w:p w:rsidR="00D21B2B" w:rsidRPr="00305A61" w:rsidRDefault="00D21B2B" w:rsidP="0057361F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D21B2B" w:rsidRPr="00305A61" w:rsidRDefault="00D21B2B" w:rsidP="0057361F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</w:tr>
      <w:tr w:rsidR="00D21B2B" w:rsidRPr="004E0D3E">
        <w:tblPrEx>
          <w:tblCellMar>
            <w:top w:w="0" w:type="dxa"/>
            <w:bottom w:w="0" w:type="dxa"/>
          </w:tblCellMar>
        </w:tblPrEx>
        <w:trPr>
          <w:cantSplit/>
          <w:trHeight w:val="606"/>
        </w:trPr>
        <w:tc>
          <w:tcPr>
            <w:tcW w:w="421" w:type="dxa"/>
          </w:tcPr>
          <w:p w:rsidR="00D21B2B" w:rsidRDefault="00D21B2B" w:rsidP="0057361F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  <w:p w:rsidR="00931C35" w:rsidRDefault="00931C35" w:rsidP="0057361F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931C35" w:rsidRPr="004E0D3E" w:rsidRDefault="008611F4" w:rsidP="0057361F">
            <w:pPr>
              <w:ind w:left="-108" w:right="-108"/>
              <w:jc w:val="center"/>
              <w:rPr>
                <w:rFonts w:ascii="Arial Black" w:hAnsi="Arial Black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18</w:t>
            </w:r>
            <w:r w:rsidR="00931C35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931C35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D21B2B" w:rsidRPr="004E0D3E" w:rsidRDefault="00D21B2B" w:rsidP="0057361F">
            <w:pPr>
              <w:ind w:left="113" w:right="113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07" w:type="dxa"/>
            <w:gridSpan w:val="4"/>
          </w:tcPr>
          <w:p w:rsidR="00D21B2B" w:rsidRPr="001B1057" w:rsidRDefault="00D21B2B" w:rsidP="0057361F">
            <w:pPr>
              <w:ind w:right="-58"/>
              <w:rPr>
                <w:b/>
                <w:bCs/>
                <w:color w:val="000000"/>
                <w:szCs w:val="24"/>
                <w:lang w:val="en-US"/>
              </w:rPr>
            </w:pPr>
            <w:r w:rsidRPr="0094395F">
              <w:rPr>
                <w:b/>
                <w:bCs/>
                <w:color w:val="000000"/>
                <w:szCs w:val="24"/>
                <w:u w:val="single"/>
                <w:lang w:val="en-US"/>
              </w:rPr>
              <w:t xml:space="preserve">Spotlight on the </w:t>
            </w:r>
            <w:smartTag w:uri="urn:schemas-microsoft-com:office:smarttags" w:element="place">
              <w:smartTag w:uri="urn:schemas-microsoft-com:office:smarttags" w:element="country-region">
                <w:r w:rsidRPr="0094395F">
                  <w:rPr>
                    <w:b/>
                    <w:bCs/>
                    <w:color w:val="000000"/>
                    <w:szCs w:val="24"/>
                    <w:u w:val="single"/>
                    <w:lang w:val="en-US"/>
                  </w:rPr>
                  <w:t>UK</w:t>
                </w:r>
              </w:smartTag>
            </w:smartTag>
            <w:r w:rsidRPr="0094395F">
              <w:rPr>
                <w:b/>
                <w:bCs/>
                <w:color w:val="000000"/>
                <w:szCs w:val="24"/>
                <w:u w:val="single"/>
                <w:lang w:val="en-US"/>
              </w:rPr>
              <w:t>!!!</w:t>
            </w:r>
            <w:r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1B1057">
              <w:rPr>
                <w:b/>
                <w:bCs/>
                <w:color w:val="000000"/>
                <w:szCs w:val="24"/>
                <w:lang w:val="en-US"/>
              </w:rPr>
              <w:t xml:space="preserve">   </w:t>
            </w:r>
            <w:r>
              <w:rPr>
                <w:b/>
                <w:bCs/>
                <w:color w:val="000000"/>
                <w:szCs w:val="24"/>
              </w:rPr>
              <w:t>Любимая</w:t>
            </w:r>
            <w:r w:rsidRPr="001B1057">
              <w:rPr>
                <w:b/>
                <w:bCs/>
                <w:color w:val="000000"/>
                <w:szCs w:val="24"/>
                <w:lang w:val="en-US"/>
              </w:rPr>
              <w:t xml:space="preserve">  </w:t>
            </w:r>
            <w:r>
              <w:rPr>
                <w:b/>
                <w:bCs/>
                <w:color w:val="000000"/>
                <w:szCs w:val="24"/>
              </w:rPr>
              <w:t>еда</w:t>
            </w:r>
            <w:r>
              <w:rPr>
                <w:b/>
                <w:bCs/>
                <w:color w:val="000000"/>
                <w:szCs w:val="24"/>
                <w:lang w:val="en-US"/>
              </w:rPr>
              <w:t>! (p.56)</w:t>
            </w:r>
          </w:p>
          <w:p w:rsidR="00D21B2B" w:rsidRPr="008D6A60" w:rsidRDefault="00D21B2B" w:rsidP="0057361F">
            <w:pPr>
              <w:ind w:right="-58"/>
              <w:rPr>
                <w:b/>
                <w:bCs/>
                <w:color w:val="000000"/>
                <w:szCs w:val="24"/>
              </w:rPr>
            </w:pPr>
            <w:r w:rsidRPr="00A0101A">
              <w:rPr>
                <w:b/>
                <w:bCs/>
                <w:color w:val="000000"/>
                <w:szCs w:val="24"/>
                <w:u w:val="single"/>
                <w:lang w:val="en-US"/>
              </w:rPr>
              <w:t>Spotlight</w:t>
            </w:r>
            <w:r w:rsidRPr="008D6A60">
              <w:rPr>
                <w:b/>
                <w:bCs/>
                <w:color w:val="000000"/>
                <w:szCs w:val="24"/>
                <w:u w:val="single"/>
              </w:rPr>
              <w:t xml:space="preserve">  </w:t>
            </w:r>
            <w:r w:rsidRPr="00A0101A">
              <w:rPr>
                <w:b/>
                <w:bCs/>
                <w:color w:val="000000"/>
                <w:szCs w:val="24"/>
                <w:u w:val="single"/>
                <w:lang w:val="en-US"/>
              </w:rPr>
              <w:t>on</w:t>
            </w:r>
            <w:r w:rsidRPr="008D6A60">
              <w:rPr>
                <w:b/>
                <w:bCs/>
                <w:color w:val="000000"/>
                <w:szCs w:val="24"/>
                <w:u w:val="single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A0101A">
                  <w:rPr>
                    <w:b/>
                    <w:bCs/>
                    <w:color w:val="000000"/>
                    <w:szCs w:val="24"/>
                    <w:u w:val="single"/>
                    <w:lang w:val="en-US"/>
                  </w:rPr>
                  <w:t>Russia</w:t>
                </w:r>
              </w:smartTag>
            </w:smartTag>
            <w:r w:rsidRPr="008D6A60">
              <w:rPr>
                <w:b/>
                <w:bCs/>
                <w:color w:val="000000"/>
                <w:szCs w:val="24"/>
              </w:rPr>
              <w:t xml:space="preserve">.  </w:t>
            </w:r>
            <w:r>
              <w:rPr>
                <w:b/>
                <w:bCs/>
                <w:color w:val="000000"/>
                <w:szCs w:val="24"/>
              </w:rPr>
              <w:t xml:space="preserve">   Традиционные русские блюда</w:t>
            </w:r>
            <w:r w:rsidRPr="008D6A60">
              <w:rPr>
                <w:b/>
                <w:bCs/>
                <w:color w:val="000000"/>
                <w:szCs w:val="24"/>
              </w:rPr>
              <w:t>. (</w:t>
            </w:r>
            <w:r>
              <w:rPr>
                <w:b/>
                <w:bCs/>
                <w:color w:val="000000"/>
                <w:szCs w:val="24"/>
                <w:lang w:val="en-US"/>
              </w:rPr>
              <w:t>p</w:t>
            </w:r>
            <w:r w:rsidRPr="008D6A60">
              <w:rPr>
                <w:b/>
                <w:bCs/>
                <w:color w:val="000000"/>
                <w:szCs w:val="24"/>
              </w:rPr>
              <w:t>.136)</w:t>
            </w:r>
          </w:p>
          <w:p w:rsidR="00D21B2B" w:rsidRPr="001B1057" w:rsidRDefault="00D21B2B" w:rsidP="0057361F">
            <w:pPr>
              <w:ind w:right="-58"/>
              <w:rPr>
                <w:bCs/>
                <w:color w:val="000000"/>
                <w:sz w:val="16"/>
                <w:szCs w:val="16"/>
                <w:lang w:val="en-US"/>
              </w:rPr>
            </w:pPr>
            <w:r w:rsidRPr="00703B86">
              <w:rPr>
                <w:bCs/>
                <w:color w:val="000000"/>
                <w:sz w:val="16"/>
                <w:szCs w:val="16"/>
              </w:rPr>
              <w:t>Страноведение</w:t>
            </w:r>
          </w:p>
        </w:tc>
        <w:tc>
          <w:tcPr>
            <w:tcW w:w="1276" w:type="dxa"/>
          </w:tcPr>
          <w:p w:rsidR="00D21B2B" w:rsidRPr="001B1057" w:rsidRDefault="00D21B2B" w:rsidP="0057361F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7A0631">
              <w:rPr>
                <w:b/>
                <w:bCs/>
                <w:color w:val="000000"/>
                <w:sz w:val="22"/>
                <w:szCs w:val="22"/>
              </w:rPr>
              <w:t>Проект</w:t>
            </w:r>
          </w:p>
        </w:tc>
        <w:tc>
          <w:tcPr>
            <w:tcW w:w="1561" w:type="dxa"/>
          </w:tcPr>
          <w:p w:rsidR="00D21B2B" w:rsidRPr="004E0D3E" w:rsidRDefault="00D21B2B" w:rsidP="0057361F">
            <w:pPr>
              <w:ind w:left="-108"/>
              <w:jc w:val="center"/>
              <w:rPr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D21B2B" w:rsidRPr="001B2050" w:rsidRDefault="00D21B2B" w:rsidP="0057361F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1B2050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1B2050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1B2050">
              <w:rPr>
                <w:bCs/>
                <w:color w:val="000000"/>
                <w:sz w:val="22"/>
                <w:szCs w:val="22"/>
                <w:lang w:val="en-US"/>
              </w:rPr>
              <w:t xml:space="preserve">fish and chips, dish, popular, pie, chicken </w:t>
            </w:r>
          </w:p>
          <w:p w:rsidR="00D21B2B" w:rsidRPr="001613A2" w:rsidRDefault="00D21B2B" w:rsidP="0057361F">
            <w:pPr>
              <w:ind w:left="-108" w:right="-108"/>
              <w:rPr>
                <w:b/>
                <w:bCs/>
                <w:color w:val="000000"/>
                <w:szCs w:val="24"/>
                <w:lang w:val="en-US"/>
              </w:rPr>
            </w:pPr>
            <w:r w:rsidRPr="001B2050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1B2050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1B2050">
              <w:rPr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B2050">
              <w:rPr>
                <w:bCs/>
                <w:color w:val="000000"/>
                <w:sz w:val="22"/>
                <w:szCs w:val="22"/>
                <w:lang w:val="en-US"/>
              </w:rPr>
              <w:t xml:space="preserve">typical, dumplings, kebab, </w:t>
            </w:r>
            <w:r w:rsidRPr="001B2050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1B2050">
              <w:rPr>
                <w:bCs/>
                <w:color w:val="000000"/>
                <w:sz w:val="22"/>
                <w:szCs w:val="22"/>
                <w:lang w:val="en-US"/>
              </w:rPr>
              <w:t>curry</w:t>
            </w:r>
          </w:p>
        </w:tc>
        <w:tc>
          <w:tcPr>
            <w:tcW w:w="851" w:type="dxa"/>
          </w:tcPr>
          <w:p w:rsidR="00D21B2B" w:rsidRDefault="00D21B2B" w:rsidP="00B5498B">
            <w:pPr>
              <w:ind w:left="-108"/>
              <w:jc w:val="center"/>
              <w:rPr>
                <w:bCs/>
                <w:color w:val="000000"/>
                <w:sz w:val="18"/>
                <w:szCs w:val="18"/>
              </w:rPr>
            </w:pPr>
            <w:r w:rsidRPr="00997062">
              <w:rPr>
                <w:bCs/>
                <w:color w:val="000000"/>
                <w:sz w:val="18"/>
                <w:szCs w:val="18"/>
              </w:rPr>
              <w:t>Проект</w:t>
            </w:r>
          </w:p>
          <w:p w:rsidR="009828FE" w:rsidRPr="009828FE" w:rsidRDefault="009828FE" w:rsidP="00B5498B">
            <w:pPr>
              <w:ind w:left="-108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9828FE">
              <w:rPr>
                <w:bCs/>
                <w:color w:val="000000"/>
                <w:sz w:val="16"/>
                <w:szCs w:val="16"/>
              </w:rPr>
              <w:t>«Мой рецепт»</w:t>
            </w:r>
          </w:p>
        </w:tc>
        <w:tc>
          <w:tcPr>
            <w:tcW w:w="992" w:type="dxa"/>
          </w:tcPr>
          <w:p w:rsidR="00D21B2B" w:rsidRPr="004E0D3E" w:rsidRDefault="00D21B2B" w:rsidP="0057361F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D21B2B" w:rsidRPr="004E0D3E" w:rsidRDefault="00D21B2B" w:rsidP="0057361F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</w:tr>
    </w:tbl>
    <w:p w:rsidR="00EE79C4" w:rsidRPr="00FE5FF4" w:rsidRDefault="00EE79C4" w:rsidP="00950099">
      <w:pPr>
        <w:rPr>
          <w:sz w:val="16"/>
          <w:szCs w:val="16"/>
          <w:lang w:val="en-US"/>
        </w:rPr>
      </w:pPr>
    </w:p>
    <w:p w:rsidR="00ED0905" w:rsidRPr="00CA5726" w:rsidRDefault="00ED5066" w:rsidP="008F2C8A">
      <w:pPr>
        <w:ind w:left="360"/>
        <w:rPr>
          <w:rFonts w:ascii="Bookman Old Style" w:hAnsi="Bookman Old Style"/>
          <w:b/>
          <w:bCs/>
          <w:color w:val="000000"/>
          <w:sz w:val="16"/>
          <w:szCs w:val="16"/>
        </w:rPr>
      </w:pPr>
      <w:r w:rsidRPr="00ED5066">
        <w:rPr>
          <w:rFonts w:ascii="Bookman Old Style" w:hAnsi="Bookman Old Style"/>
          <w:b/>
          <w:bCs/>
          <w:color w:val="000000"/>
          <w:sz w:val="32"/>
          <w:lang w:val="en-US"/>
        </w:rPr>
        <w:lastRenderedPageBreak/>
        <w:t xml:space="preserve">                          </w:t>
      </w:r>
    </w:p>
    <w:p w:rsidR="008F2C8A" w:rsidRPr="00ED0905" w:rsidRDefault="008F2C8A" w:rsidP="00ED0905">
      <w:pPr>
        <w:ind w:left="360"/>
        <w:jc w:val="center"/>
        <w:rPr>
          <w:rFonts w:ascii="Bookman Old Style" w:hAnsi="Bookman Old Style"/>
          <w:b/>
          <w:bCs/>
          <w:color w:val="000000"/>
          <w:sz w:val="26"/>
        </w:rPr>
      </w:pPr>
      <w:r w:rsidRPr="00B81316">
        <w:rPr>
          <w:rFonts w:ascii="Bookman Old Style" w:hAnsi="Bookman Old Style"/>
          <w:b/>
          <w:bCs/>
          <w:color w:val="000000"/>
          <w:sz w:val="28"/>
          <w:szCs w:val="28"/>
        </w:rPr>
        <w:t>КАЛЕНДАРНО</w:t>
      </w:r>
      <w:r w:rsidRPr="00ED0905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- </w:t>
      </w:r>
      <w:r w:rsidRPr="00B81316">
        <w:rPr>
          <w:rFonts w:ascii="Bookman Old Style" w:hAnsi="Bookman Old Style"/>
          <w:b/>
          <w:bCs/>
          <w:color w:val="000000"/>
          <w:sz w:val="28"/>
          <w:szCs w:val="28"/>
        </w:rPr>
        <w:t>ТЕМАТИЧЕСКОЕ</w:t>
      </w:r>
      <w:r w:rsidRPr="00ED0905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 </w:t>
      </w:r>
      <w:r w:rsidRPr="00B81316">
        <w:rPr>
          <w:rFonts w:ascii="Bookman Old Style" w:hAnsi="Bookman Old Style"/>
          <w:b/>
          <w:bCs/>
          <w:color w:val="000000"/>
          <w:sz w:val="28"/>
          <w:szCs w:val="28"/>
        </w:rPr>
        <w:t>ПЛАНИРОВАНИЕ</w:t>
      </w:r>
      <w:r w:rsidRPr="00ED0905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  2  </w:t>
      </w:r>
      <w:r w:rsidRPr="00B81316">
        <w:rPr>
          <w:rFonts w:ascii="Bookman Old Style" w:hAnsi="Bookman Old Style"/>
          <w:b/>
          <w:bCs/>
          <w:color w:val="000000"/>
          <w:sz w:val="28"/>
          <w:szCs w:val="28"/>
        </w:rPr>
        <w:t>КЛАСС</w:t>
      </w:r>
      <w:r w:rsidRPr="00ED0905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                                                                           </w:t>
      </w:r>
      <w:r w:rsidRPr="008447A7">
        <w:rPr>
          <w:rFonts w:ascii="Bookman Old Style" w:hAnsi="Bookman Old Style"/>
          <w:b/>
          <w:bCs/>
          <w:color w:val="000000"/>
          <w:sz w:val="26"/>
        </w:rPr>
        <w:t>УМК</w:t>
      </w:r>
      <w:r w:rsidRPr="00ED0905">
        <w:rPr>
          <w:rFonts w:ascii="Bookman Old Style" w:hAnsi="Bookman Old Style"/>
          <w:b/>
          <w:bCs/>
          <w:color w:val="000000"/>
          <w:sz w:val="26"/>
        </w:rPr>
        <w:t xml:space="preserve">  </w:t>
      </w:r>
      <w:r w:rsidRPr="00ED0905">
        <w:rPr>
          <w:rFonts w:ascii="Bookman Old Style" w:hAnsi="Bookman Old Style"/>
          <w:b/>
          <w:bCs/>
          <w:color w:val="000000"/>
          <w:sz w:val="28"/>
        </w:rPr>
        <w:t>«</w:t>
      </w:r>
      <w:r w:rsidRPr="008447A7">
        <w:rPr>
          <w:rFonts w:ascii="Bookman Old Style" w:hAnsi="Bookman Old Style"/>
          <w:b/>
          <w:bCs/>
          <w:color w:val="000000"/>
          <w:sz w:val="28"/>
          <w:lang w:val="en-US"/>
        </w:rPr>
        <w:t>SPOTLIGHT</w:t>
      </w:r>
      <w:r w:rsidRPr="00ED0905">
        <w:rPr>
          <w:rFonts w:ascii="Bookman Old Style" w:hAnsi="Bookman Old Style"/>
          <w:b/>
          <w:bCs/>
          <w:color w:val="000000"/>
          <w:sz w:val="28"/>
        </w:rPr>
        <w:t xml:space="preserve"> -</w:t>
      </w:r>
      <w:r w:rsidRPr="00ED0905">
        <w:rPr>
          <w:rFonts w:ascii="Arial Black" w:hAnsi="Arial Black"/>
          <w:b/>
          <w:bCs/>
          <w:color w:val="000000"/>
          <w:sz w:val="28"/>
        </w:rPr>
        <w:t>2</w:t>
      </w:r>
      <w:r w:rsidRPr="00ED0905">
        <w:rPr>
          <w:rFonts w:ascii="Bookman Old Style" w:hAnsi="Bookman Old Style"/>
          <w:b/>
          <w:bCs/>
          <w:color w:val="000000"/>
          <w:sz w:val="28"/>
        </w:rPr>
        <w:t>»  («</w:t>
      </w:r>
      <w:r w:rsidRPr="008447A7">
        <w:rPr>
          <w:rFonts w:ascii="Bookman Old Style" w:hAnsi="Bookman Old Style"/>
          <w:b/>
          <w:bCs/>
          <w:color w:val="000000"/>
          <w:sz w:val="28"/>
        </w:rPr>
        <w:t>Английский</w:t>
      </w:r>
      <w:r w:rsidRPr="00ED0905">
        <w:rPr>
          <w:rFonts w:ascii="Bookman Old Style" w:hAnsi="Bookman Old Style"/>
          <w:b/>
          <w:bCs/>
          <w:color w:val="000000"/>
          <w:sz w:val="28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8"/>
        </w:rPr>
        <w:t>в</w:t>
      </w:r>
      <w:r w:rsidRPr="00ED0905">
        <w:rPr>
          <w:rFonts w:ascii="Bookman Old Style" w:hAnsi="Bookman Old Style"/>
          <w:b/>
          <w:bCs/>
          <w:color w:val="000000"/>
          <w:sz w:val="28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8"/>
        </w:rPr>
        <w:t>фокусе</w:t>
      </w:r>
      <w:r w:rsidRPr="00ED0905">
        <w:rPr>
          <w:rFonts w:ascii="Bookman Old Style" w:hAnsi="Bookman Old Style"/>
          <w:b/>
          <w:bCs/>
          <w:color w:val="000000"/>
          <w:sz w:val="28"/>
        </w:rPr>
        <w:t xml:space="preserve">»)  </w:t>
      </w:r>
      <w:r w:rsidRPr="00ED0905">
        <w:rPr>
          <w:rFonts w:ascii="Bookman Old Style" w:hAnsi="Bookman Old Style"/>
          <w:b/>
          <w:bCs/>
          <w:color w:val="000000"/>
          <w:sz w:val="26"/>
        </w:rPr>
        <w:t>(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Virginia</w:t>
      </w:r>
      <w:r w:rsidRPr="00ED0905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Evans</w:t>
      </w:r>
      <w:r w:rsidRPr="00ED0905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Jenny</w:t>
      </w:r>
      <w:r w:rsidRPr="00ED0905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Dooley</w:t>
      </w:r>
      <w:r w:rsidRPr="00ED0905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Nadezhda</w:t>
      </w:r>
      <w:r w:rsidRPr="00ED0905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B</w:t>
      </w:r>
      <w:r w:rsidR="00EB040F">
        <w:rPr>
          <w:rFonts w:ascii="Bookman Old Style" w:hAnsi="Bookman Old Style"/>
          <w:b/>
          <w:bCs/>
          <w:color w:val="000000"/>
          <w:sz w:val="22"/>
          <w:szCs w:val="22"/>
        </w:rPr>
        <w:t>у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kova</w:t>
      </w:r>
      <w:r w:rsidRPr="00ED0905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Marina</w:t>
      </w:r>
      <w:r w:rsidRPr="00ED0905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Pospelova</w:t>
      </w:r>
      <w:r w:rsidRPr="00ED0905">
        <w:rPr>
          <w:rFonts w:ascii="Bookman Old Style" w:hAnsi="Bookman Old Style"/>
          <w:b/>
          <w:bCs/>
          <w:color w:val="000000"/>
          <w:sz w:val="26"/>
        </w:rPr>
        <w:t xml:space="preserve"> )</w:t>
      </w:r>
    </w:p>
    <w:p w:rsidR="00ED5066" w:rsidRPr="00ED0905" w:rsidRDefault="00ED5066" w:rsidP="00ED5066">
      <w:pPr>
        <w:ind w:left="360"/>
        <w:rPr>
          <w:rFonts w:ascii="Bookman Old Style" w:hAnsi="Bookman Old Style"/>
          <w:b/>
          <w:bCs/>
          <w:color w:val="000000"/>
          <w:sz w:val="4"/>
          <w:szCs w:val="4"/>
        </w:rPr>
      </w:pPr>
    </w:p>
    <w:tbl>
      <w:tblPr>
        <w:tblW w:w="164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"/>
        <w:gridCol w:w="449"/>
        <w:gridCol w:w="1523"/>
        <w:gridCol w:w="1419"/>
        <w:gridCol w:w="1281"/>
        <w:gridCol w:w="2543"/>
        <w:gridCol w:w="1276"/>
        <w:gridCol w:w="1558"/>
        <w:gridCol w:w="3394"/>
        <w:gridCol w:w="864"/>
        <w:gridCol w:w="1022"/>
        <w:gridCol w:w="713"/>
      </w:tblGrid>
      <w:tr w:rsidR="00CD1AE7">
        <w:tblPrEx>
          <w:tblCellMar>
            <w:top w:w="0" w:type="dxa"/>
            <w:bottom w:w="0" w:type="dxa"/>
          </w:tblCellMar>
        </w:tblPrEx>
        <w:trPr>
          <w:cantSplit/>
          <w:trHeight w:val="456"/>
        </w:trPr>
        <w:tc>
          <w:tcPr>
            <w:tcW w:w="402" w:type="dxa"/>
            <w:vMerge w:val="restart"/>
            <w:textDirection w:val="btLr"/>
          </w:tcPr>
          <w:p w:rsidR="00D21B2B" w:rsidRPr="00775F38" w:rsidRDefault="00DD36D0" w:rsidP="004F7F22">
            <w:pPr>
              <w:ind w:left="113" w:right="113"/>
              <w:jc w:val="center"/>
              <w:rPr>
                <w:rFonts w:ascii="Bookman Old Style" w:hAnsi="Bookman Old Style"/>
                <w:b/>
                <w:bCs/>
                <w:color w:val="000000"/>
                <w:sz w:val="14"/>
                <w:szCs w:val="14"/>
              </w:rPr>
            </w:pPr>
            <w:r w:rsidRPr="001F0A2B">
              <w:rPr>
                <w:rFonts w:ascii="Bookman Old Style" w:hAnsi="Bookman Old Style"/>
                <w:b/>
                <w:bCs/>
                <w:color w:val="000000"/>
                <w:sz w:val="20"/>
              </w:rPr>
              <w:t xml:space="preserve">№  </w:t>
            </w:r>
            <w:r>
              <w:rPr>
                <w:rFonts w:ascii="Bookman Old Style" w:hAnsi="Bookman Old Style"/>
                <w:b/>
                <w:bCs/>
                <w:color w:val="000000"/>
                <w:sz w:val="22"/>
                <w:szCs w:val="22"/>
              </w:rPr>
              <w:t>П.П.</w:t>
            </w:r>
          </w:p>
        </w:tc>
        <w:tc>
          <w:tcPr>
            <w:tcW w:w="1972" w:type="dxa"/>
            <w:gridSpan w:val="2"/>
            <w:vMerge w:val="restart"/>
          </w:tcPr>
          <w:p w:rsidR="00D21B2B" w:rsidRPr="007D0210" w:rsidRDefault="00D21B2B" w:rsidP="00B04421">
            <w:pPr>
              <w:pStyle w:val="af"/>
              <w:ind w:left="0" w:right="0"/>
              <w:rPr>
                <w:rFonts w:ascii="Bookman Old Style" w:hAnsi="Bookman Old Style"/>
                <w:color w:val="000000"/>
                <w:sz w:val="20"/>
              </w:rPr>
            </w:pPr>
            <w:r w:rsidRPr="007D0210">
              <w:rPr>
                <w:rFonts w:ascii="Bookman Old Style" w:hAnsi="Bookman Old Style"/>
                <w:color w:val="000000"/>
                <w:sz w:val="20"/>
              </w:rPr>
              <w:t>Тема</w:t>
            </w:r>
          </w:p>
          <w:p w:rsidR="00D21B2B" w:rsidRPr="007D0210" w:rsidRDefault="00D21B2B" w:rsidP="00B04421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Подтема</w:t>
            </w: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  <w:lang w:val="en-US"/>
              </w:rPr>
              <w:t xml:space="preserve">  </w:t>
            </w: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        </w:t>
            </w:r>
            <w:r w:rsidRPr="007D0210">
              <w:rPr>
                <w:rFonts w:ascii="Bookman Old Style" w:hAnsi="Bookman Old Style"/>
                <w:bCs/>
                <w:color w:val="000000"/>
                <w:sz w:val="17"/>
                <w:szCs w:val="17"/>
                <w:lang w:val="en-US"/>
              </w:rPr>
              <w:t>вид деятельности</w:t>
            </w:r>
          </w:p>
        </w:tc>
        <w:tc>
          <w:tcPr>
            <w:tcW w:w="6519" w:type="dxa"/>
            <w:gridSpan w:val="4"/>
          </w:tcPr>
          <w:p w:rsidR="00D21B2B" w:rsidRDefault="00D21B2B" w:rsidP="004F7F22">
            <w:pPr>
              <w:pStyle w:val="5"/>
              <w:ind w:right="-108"/>
              <w:rPr>
                <w:rFonts w:ascii="Bookman Old Style" w:hAnsi="Bookman Old Style"/>
                <w:color w:val="000000"/>
                <w:sz w:val="8"/>
                <w:lang w:val="en-US"/>
              </w:rPr>
            </w:pPr>
          </w:p>
          <w:p w:rsidR="00D21B2B" w:rsidRPr="00C52ED5" w:rsidRDefault="00D21B2B" w:rsidP="004F7F22">
            <w:pPr>
              <w:pStyle w:val="5"/>
              <w:ind w:right="-108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C52ED5">
              <w:rPr>
                <w:rFonts w:ascii="Bookman Old Style" w:hAnsi="Bookman Old Style"/>
                <w:color w:val="000000"/>
                <w:sz w:val="24"/>
                <w:szCs w:val="24"/>
              </w:rPr>
              <w:t>Коммуникативные умения и навыки</w:t>
            </w:r>
          </w:p>
          <w:p w:rsidR="00D21B2B" w:rsidRDefault="00D21B2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"/>
              </w:rPr>
            </w:pPr>
          </w:p>
        </w:tc>
        <w:tc>
          <w:tcPr>
            <w:tcW w:w="4952" w:type="dxa"/>
            <w:gridSpan w:val="2"/>
          </w:tcPr>
          <w:p w:rsidR="00D21B2B" w:rsidRDefault="00D21B2B" w:rsidP="004F7F22">
            <w:pPr>
              <w:pStyle w:val="5"/>
              <w:rPr>
                <w:rFonts w:ascii="Bookman Old Style" w:hAnsi="Bookman Old Style"/>
                <w:bCs/>
                <w:color w:val="000000"/>
                <w:sz w:val="8"/>
              </w:rPr>
            </w:pPr>
          </w:p>
          <w:p w:rsidR="00D21B2B" w:rsidRPr="00C52ED5" w:rsidRDefault="00D21B2B" w:rsidP="004F7F22">
            <w:pPr>
              <w:pStyle w:val="5"/>
              <w:rPr>
                <w:rFonts w:ascii="Bookman Old Style" w:hAnsi="Bookman Old Style"/>
                <w:bCs/>
                <w:color w:val="000000"/>
                <w:sz w:val="24"/>
                <w:szCs w:val="24"/>
              </w:rPr>
            </w:pPr>
            <w:r w:rsidRPr="00C52ED5">
              <w:rPr>
                <w:rFonts w:ascii="Bookman Old Style" w:hAnsi="Bookman Old Style"/>
                <w:bCs/>
                <w:color w:val="000000"/>
                <w:sz w:val="24"/>
                <w:szCs w:val="24"/>
              </w:rPr>
              <w:t>Языковые знания</w:t>
            </w:r>
          </w:p>
          <w:p w:rsidR="00D21B2B" w:rsidRDefault="00D21B2B" w:rsidP="004F7F22">
            <w:pPr>
              <w:rPr>
                <w:color w:val="000000"/>
                <w:sz w:val="8"/>
              </w:rPr>
            </w:pPr>
          </w:p>
        </w:tc>
        <w:tc>
          <w:tcPr>
            <w:tcW w:w="864" w:type="dxa"/>
            <w:vMerge w:val="restart"/>
          </w:tcPr>
          <w:p w:rsidR="00D21B2B" w:rsidRDefault="00D21B2B" w:rsidP="004F7F22">
            <w:pPr>
              <w:ind w:left="-108" w:right="-203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Д.З.</w:t>
            </w:r>
          </w:p>
        </w:tc>
        <w:tc>
          <w:tcPr>
            <w:tcW w:w="1022" w:type="dxa"/>
            <w:vMerge w:val="restart"/>
          </w:tcPr>
          <w:p w:rsidR="00D21B2B" w:rsidRPr="0012455F" w:rsidRDefault="00D21B2B" w:rsidP="004F7F22">
            <w:pPr>
              <w:ind w:left="-108" w:right="-153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Стра</w:t>
            </w:r>
            <w:r>
              <w:rPr>
                <w:rFonts w:ascii="Bookman Old Style" w:hAnsi="Bookman Old Style"/>
                <w:b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новеде          ние</w:t>
            </w:r>
          </w:p>
        </w:tc>
        <w:tc>
          <w:tcPr>
            <w:tcW w:w="713" w:type="dxa"/>
            <w:vMerge w:val="restart"/>
            <w:textDirection w:val="btLr"/>
          </w:tcPr>
          <w:p w:rsidR="00D21B2B" w:rsidRPr="0012455F" w:rsidRDefault="00D21B2B" w:rsidP="004F7F22">
            <w:pPr>
              <w:ind w:left="-108" w:right="-153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</w:rPr>
              <w:t>КОНТРОЛЬ</w:t>
            </w:r>
          </w:p>
        </w:tc>
      </w:tr>
      <w:tr w:rsidR="00D9521C">
        <w:tblPrEx>
          <w:tblCellMar>
            <w:top w:w="0" w:type="dxa"/>
            <w:bottom w:w="0" w:type="dxa"/>
          </w:tblCellMar>
        </w:tblPrEx>
        <w:trPr>
          <w:cantSplit/>
          <w:trHeight w:val="548"/>
        </w:trPr>
        <w:tc>
          <w:tcPr>
            <w:tcW w:w="402" w:type="dxa"/>
            <w:vMerge/>
          </w:tcPr>
          <w:p w:rsidR="00D21B2B" w:rsidRDefault="00D21B2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1972" w:type="dxa"/>
            <w:gridSpan w:val="2"/>
            <w:vMerge/>
          </w:tcPr>
          <w:p w:rsidR="00D21B2B" w:rsidRDefault="00D21B2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1419" w:type="dxa"/>
          </w:tcPr>
          <w:p w:rsidR="00D21B2B" w:rsidRDefault="00D21B2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  <w:p w:rsidR="00D21B2B" w:rsidRDefault="00D21B2B" w:rsidP="0046116F">
            <w:pPr>
              <w:ind w:left="-105" w:right="-251" w:hanging="3"/>
              <w:rPr>
                <w:rFonts w:ascii="Bookman Old Style" w:hAnsi="Bookman Old Style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Аудирование</w:t>
            </w:r>
          </w:p>
          <w:p w:rsidR="00D21B2B" w:rsidRPr="00E825CF" w:rsidRDefault="00D21B2B" w:rsidP="004F7F22">
            <w:pPr>
              <w:ind w:hanging="108"/>
              <w:jc w:val="right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81" w:type="dxa"/>
          </w:tcPr>
          <w:p w:rsidR="00D21B2B" w:rsidRDefault="00D21B2B" w:rsidP="004F7F22">
            <w:pPr>
              <w:ind w:right="-108" w:hanging="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  <w:p w:rsidR="00D21B2B" w:rsidRDefault="00D21B2B" w:rsidP="004F7F22">
            <w:pPr>
              <w:ind w:right="-108" w:hanging="108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Чтение</w:t>
            </w:r>
          </w:p>
        </w:tc>
        <w:tc>
          <w:tcPr>
            <w:tcW w:w="2543" w:type="dxa"/>
          </w:tcPr>
          <w:p w:rsidR="00D21B2B" w:rsidRDefault="00D21B2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D21B2B" w:rsidRDefault="00D21B2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Говорение</w:t>
            </w:r>
          </w:p>
        </w:tc>
        <w:tc>
          <w:tcPr>
            <w:tcW w:w="1276" w:type="dxa"/>
          </w:tcPr>
          <w:p w:rsidR="00D21B2B" w:rsidRDefault="00D21B2B" w:rsidP="004F7F22">
            <w:pPr>
              <w:ind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D21B2B" w:rsidRDefault="00D21B2B" w:rsidP="004F7F22">
            <w:pPr>
              <w:ind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Письмо</w:t>
            </w:r>
          </w:p>
        </w:tc>
        <w:tc>
          <w:tcPr>
            <w:tcW w:w="1558" w:type="dxa"/>
          </w:tcPr>
          <w:p w:rsidR="00D21B2B" w:rsidRPr="0041541E" w:rsidRDefault="00D21B2B" w:rsidP="004F7F22">
            <w:pPr>
              <w:ind w:lef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:rsidR="00D21B2B" w:rsidRPr="00806E06" w:rsidRDefault="00D21B2B" w:rsidP="004F7F22">
            <w:pPr>
              <w:ind w:left="-108" w:right="-77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 w:rsidRPr="00806E06">
              <w:rPr>
                <w:rFonts w:ascii="Bookman Old Style" w:hAnsi="Bookman Old Style"/>
                <w:b/>
                <w:bCs/>
                <w:color w:val="000000"/>
                <w:sz w:val="20"/>
              </w:rPr>
              <w:t>Фонетика</w:t>
            </w:r>
          </w:p>
        </w:tc>
        <w:tc>
          <w:tcPr>
            <w:tcW w:w="3394" w:type="dxa"/>
          </w:tcPr>
          <w:p w:rsidR="00D21B2B" w:rsidRDefault="00D21B2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D21B2B" w:rsidRDefault="00D21B2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Лексика</w:t>
            </w:r>
          </w:p>
          <w:p w:rsidR="00D21B2B" w:rsidRDefault="00D21B2B" w:rsidP="004F7F22">
            <w:pPr>
              <w:ind w:left="-108" w:right="-108"/>
              <w:rPr>
                <w:rFonts w:ascii="Bookman Old Style" w:hAnsi="Bookman Old Style"/>
                <w:b/>
                <w:bCs/>
                <w:color w:val="000000"/>
                <w:sz w:val="8"/>
                <w:lang w:val="en-US"/>
              </w:rPr>
            </w:pPr>
          </w:p>
          <w:p w:rsidR="00D21B2B" w:rsidRPr="00ED0905" w:rsidRDefault="00D21B2B" w:rsidP="004F7F22">
            <w:pPr>
              <w:ind w:left="-108"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864" w:type="dxa"/>
            <w:vMerge/>
          </w:tcPr>
          <w:p w:rsidR="00D21B2B" w:rsidRDefault="00D21B2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022" w:type="dxa"/>
            <w:vMerge/>
          </w:tcPr>
          <w:p w:rsidR="00D21B2B" w:rsidRDefault="00D21B2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713" w:type="dxa"/>
            <w:vMerge/>
          </w:tcPr>
          <w:p w:rsidR="00D21B2B" w:rsidRDefault="00D21B2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</w:tr>
      <w:tr w:rsidR="00E849A1">
        <w:tblPrEx>
          <w:tblCellMar>
            <w:top w:w="0" w:type="dxa"/>
            <w:bottom w:w="0" w:type="dxa"/>
          </w:tblCellMar>
        </w:tblPrEx>
        <w:trPr>
          <w:cantSplit/>
          <w:trHeight w:val="589"/>
        </w:trPr>
        <w:tc>
          <w:tcPr>
            <w:tcW w:w="402" w:type="dxa"/>
          </w:tcPr>
          <w:p w:rsidR="00E849A1" w:rsidRDefault="00E849A1" w:rsidP="00D9521C">
            <w:pPr>
              <w:ind w:right="-13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521C">
              <w:rPr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</w:p>
          <w:p w:rsidR="00206B33" w:rsidRPr="00206B33" w:rsidRDefault="00206B33" w:rsidP="00206B33">
            <w:pPr>
              <w:ind w:right="-132" w:hanging="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  <w:r w:rsidR="008611F4">
              <w:rPr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49" w:type="dxa"/>
            <w:vMerge w:val="restart"/>
            <w:textDirection w:val="btLr"/>
          </w:tcPr>
          <w:p w:rsidR="00E849A1" w:rsidRDefault="00E849A1" w:rsidP="008F0910">
            <w:pPr>
              <w:ind w:left="113" w:right="113"/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  <w:r w:rsidRPr="00851ABE">
              <w:rPr>
                <w:b/>
                <w:bCs/>
                <w:color w:val="000000"/>
                <w:szCs w:val="24"/>
              </w:rPr>
              <w:t>М</w:t>
            </w:r>
            <w:r w:rsidRPr="00851ABE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851ABE">
              <w:rPr>
                <w:b/>
                <w:bCs/>
                <w:color w:val="000000"/>
                <w:szCs w:val="24"/>
              </w:rPr>
              <w:t>ОД</w:t>
            </w:r>
            <w:r w:rsidRPr="00851ABE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851ABE">
              <w:rPr>
                <w:b/>
                <w:bCs/>
                <w:color w:val="000000"/>
                <w:szCs w:val="24"/>
              </w:rPr>
              <w:t>У</w:t>
            </w:r>
            <w:r w:rsidRPr="00851ABE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851ABE">
              <w:rPr>
                <w:b/>
                <w:bCs/>
                <w:color w:val="000000"/>
                <w:szCs w:val="24"/>
              </w:rPr>
              <w:t>Л</w:t>
            </w:r>
            <w:r w:rsidRPr="00851ABE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851ABE">
              <w:rPr>
                <w:b/>
                <w:bCs/>
                <w:color w:val="000000"/>
                <w:szCs w:val="24"/>
              </w:rPr>
              <w:t>Ь</w:t>
            </w:r>
            <w:r>
              <w:rPr>
                <w:b/>
                <w:bCs/>
                <w:color w:val="000000"/>
                <w:szCs w:val="24"/>
              </w:rPr>
              <w:t xml:space="preserve">  </w:t>
            </w:r>
            <w:r w:rsidRPr="00851ABE">
              <w:rPr>
                <w:b/>
                <w:bCs/>
                <w:color w:val="000000"/>
                <w:szCs w:val="24"/>
                <w:lang w:val="en-US"/>
              </w:rPr>
              <w:t xml:space="preserve">  2</w:t>
            </w:r>
          </w:p>
        </w:tc>
        <w:tc>
          <w:tcPr>
            <w:tcW w:w="1523" w:type="dxa"/>
          </w:tcPr>
          <w:p w:rsidR="00E849A1" w:rsidRPr="0041541E" w:rsidRDefault="00E849A1" w:rsidP="007F1D79">
            <w:pPr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1541E">
              <w:rPr>
                <w:b/>
                <w:bCs/>
                <w:color w:val="000000"/>
                <w:sz w:val="18"/>
                <w:szCs w:val="18"/>
              </w:rPr>
              <w:t>Теперь я знаю</w:t>
            </w:r>
          </w:p>
          <w:p w:rsidR="00E849A1" w:rsidRPr="0041541E" w:rsidRDefault="00E849A1" w:rsidP="007F1D79">
            <w:pPr>
              <w:ind w:left="-108" w:right="-108" w:hanging="141"/>
              <w:jc w:val="center"/>
              <w:rPr>
                <w:b/>
                <w:color w:val="000000"/>
                <w:sz w:val="18"/>
                <w:szCs w:val="18"/>
              </w:rPr>
            </w:pPr>
            <w:r w:rsidRPr="0041541E">
              <w:rPr>
                <w:b/>
                <w:color w:val="000000"/>
                <w:sz w:val="18"/>
                <w:szCs w:val="18"/>
              </w:rPr>
              <w:t xml:space="preserve">    Проверь себя                                </w:t>
            </w:r>
          </w:p>
          <w:p w:rsidR="00E849A1" w:rsidRDefault="00E849A1" w:rsidP="007F1D79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  <w:r w:rsidRPr="001C23DD">
              <w:rPr>
                <w:b/>
                <w:color w:val="000000"/>
                <w:sz w:val="14"/>
                <w:szCs w:val="14"/>
              </w:rPr>
              <w:t xml:space="preserve">  </w:t>
            </w:r>
            <w:r w:rsidRPr="006B1C57">
              <w:rPr>
                <w:b/>
                <w:color w:val="000000"/>
                <w:sz w:val="14"/>
                <w:szCs w:val="14"/>
                <w:lang w:val="en-US"/>
              </w:rPr>
              <w:t>p</w:t>
            </w:r>
            <w:r w:rsidRPr="001C23DD">
              <w:rPr>
                <w:b/>
                <w:color w:val="000000"/>
                <w:sz w:val="14"/>
                <w:szCs w:val="14"/>
              </w:rPr>
              <w:t xml:space="preserve">. </w:t>
            </w:r>
            <w:r>
              <w:rPr>
                <w:b/>
                <w:color w:val="000000"/>
                <w:sz w:val="14"/>
                <w:szCs w:val="14"/>
              </w:rPr>
              <w:t xml:space="preserve"> 70</w:t>
            </w:r>
            <w:r w:rsidRPr="001C23DD">
              <w:rPr>
                <w:b/>
                <w:color w:val="000000"/>
                <w:sz w:val="14"/>
                <w:szCs w:val="14"/>
              </w:rPr>
              <w:t xml:space="preserve"> –</w:t>
            </w:r>
            <w:r>
              <w:rPr>
                <w:b/>
                <w:color w:val="000000"/>
                <w:sz w:val="14"/>
                <w:szCs w:val="14"/>
              </w:rPr>
              <w:t>7</w:t>
            </w:r>
            <w:r w:rsidRPr="001C23DD">
              <w:rPr>
                <w:b/>
                <w:color w:val="000000"/>
                <w:sz w:val="14"/>
                <w:szCs w:val="14"/>
              </w:rPr>
              <w:t>1.</w:t>
            </w:r>
            <w:r w:rsidRPr="001C23DD">
              <w:rPr>
                <w:b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11471" w:type="dxa"/>
            <w:gridSpan w:val="6"/>
          </w:tcPr>
          <w:p w:rsidR="00E849A1" w:rsidRDefault="00E849A1" w:rsidP="001E20B4">
            <w:pPr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  <w:r>
              <w:rPr>
                <w:b/>
                <w:color w:val="000000"/>
                <w:sz w:val="28"/>
                <w:szCs w:val="28"/>
              </w:rPr>
              <w:t>Контрольная</w:t>
            </w:r>
            <w:r w:rsidRPr="00220C29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работа</w:t>
            </w:r>
            <w:r w:rsidRPr="00220C29">
              <w:rPr>
                <w:b/>
                <w:color w:val="000000"/>
                <w:sz w:val="28"/>
                <w:szCs w:val="28"/>
              </w:rPr>
              <w:t xml:space="preserve">. </w:t>
            </w:r>
            <w:r>
              <w:rPr>
                <w:b/>
                <w:color w:val="000000"/>
                <w:sz w:val="28"/>
                <w:szCs w:val="28"/>
              </w:rPr>
              <w:t xml:space="preserve">Контроль 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аудирования.</w:t>
            </w:r>
          </w:p>
        </w:tc>
        <w:tc>
          <w:tcPr>
            <w:tcW w:w="864" w:type="dxa"/>
          </w:tcPr>
          <w:p w:rsidR="00E849A1" w:rsidRDefault="00E849A1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022" w:type="dxa"/>
          </w:tcPr>
          <w:p w:rsidR="00E849A1" w:rsidRDefault="00E849A1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713" w:type="dxa"/>
          </w:tcPr>
          <w:p w:rsidR="00E849A1" w:rsidRDefault="00E849A1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</w:tr>
      <w:tr w:rsidR="00E849A1" w:rsidRPr="004E0D3E">
        <w:tblPrEx>
          <w:tblCellMar>
            <w:top w:w="0" w:type="dxa"/>
            <w:bottom w:w="0" w:type="dxa"/>
          </w:tblCellMar>
        </w:tblPrEx>
        <w:trPr>
          <w:cantSplit/>
          <w:trHeight w:val="606"/>
        </w:trPr>
        <w:tc>
          <w:tcPr>
            <w:tcW w:w="402" w:type="dxa"/>
          </w:tcPr>
          <w:p w:rsidR="00E849A1" w:rsidRDefault="00E849A1" w:rsidP="008F0910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057">
              <w:rPr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</w:p>
          <w:p w:rsidR="00206B33" w:rsidRDefault="00206B33" w:rsidP="008F0910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206B33" w:rsidRPr="00206B33" w:rsidRDefault="00206B33" w:rsidP="008F0910">
            <w:pPr>
              <w:ind w:left="-108" w:right="-108"/>
              <w:jc w:val="center"/>
              <w:rPr>
                <w:rFonts w:ascii="Arial Black" w:hAnsi="Arial Black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  <w:r w:rsidR="008611F4">
              <w:rPr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49" w:type="dxa"/>
            <w:vMerge/>
            <w:shd w:val="clear" w:color="auto" w:fill="auto"/>
            <w:textDirection w:val="btLr"/>
          </w:tcPr>
          <w:p w:rsidR="00E849A1" w:rsidRPr="004E0D3E" w:rsidRDefault="00E849A1" w:rsidP="008F0910">
            <w:pPr>
              <w:ind w:left="113" w:right="113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23" w:type="dxa"/>
          </w:tcPr>
          <w:p w:rsidR="00E849A1" w:rsidRPr="008B7BE5" w:rsidRDefault="00E849A1" w:rsidP="008F0910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 w:rsidRPr="008B7BE5">
              <w:rPr>
                <w:b/>
                <w:bCs/>
                <w:color w:val="000000"/>
                <w:sz w:val="20"/>
                <w:lang w:val="en-US"/>
              </w:rPr>
              <w:t>Activities</w:t>
            </w:r>
            <w:r>
              <w:rPr>
                <w:b/>
                <w:bCs/>
                <w:color w:val="000000"/>
                <w:sz w:val="20"/>
              </w:rPr>
              <w:t xml:space="preserve"> </w:t>
            </w:r>
            <w:r w:rsidRPr="008B7BE5">
              <w:rPr>
                <w:b/>
                <w:bCs/>
                <w:color w:val="000000"/>
                <w:sz w:val="20"/>
              </w:rPr>
              <w:t xml:space="preserve"> </w:t>
            </w:r>
            <w:r w:rsidRPr="008B7BE5">
              <w:rPr>
                <w:b/>
                <w:bCs/>
                <w:color w:val="000000"/>
                <w:sz w:val="20"/>
                <w:lang w:val="en-US"/>
              </w:rPr>
              <w:t>Module</w:t>
            </w:r>
          </w:p>
          <w:p w:rsidR="00E849A1" w:rsidRDefault="00E849A1" w:rsidP="008F0910">
            <w:pPr>
              <w:ind w:left="-108"/>
              <w:jc w:val="center"/>
              <w:rPr>
                <w:b/>
                <w:sz w:val="16"/>
                <w:szCs w:val="16"/>
              </w:rPr>
            </w:pPr>
            <w:r w:rsidRPr="001A17ED">
              <w:rPr>
                <w:b/>
                <w:sz w:val="16"/>
                <w:szCs w:val="16"/>
              </w:rPr>
              <w:t>Обобщение</w:t>
            </w:r>
          </w:p>
          <w:p w:rsidR="00E849A1" w:rsidRDefault="00E849A1" w:rsidP="008F0910">
            <w:pPr>
              <w:ind w:left="-108"/>
              <w:jc w:val="center"/>
              <w:rPr>
                <w:b/>
                <w:sz w:val="16"/>
                <w:szCs w:val="16"/>
              </w:rPr>
            </w:pPr>
            <w:r w:rsidRPr="001A17ED">
              <w:rPr>
                <w:b/>
                <w:sz w:val="16"/>
                <w:szCs w:val="16"/>
              </w:rPr>
              <w:t>Пройденного</w:t>
            </w:r>
          </w:p>
          <w:p w:rsidR="00E849A1" w:rsidRPr="001A17ED" w:rsidRDefault="00E849A1" w:rsidP="008F0910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17ED">
              <w:rPr>
                <w:b/>
                <w:sz w:val="16"/>
                <w:szCs w:val="16"/>
              </w:rPr>
              <w:t>материала мод</w:t>
            </w:r>
            <w:r w:rsidRPr="001A17ED">
              <w:rPr>
                <w:b/>
                <w:sz w:val="16"/>
                <w:szCs w:val="16"/>
              </w:rPr>
              <w:t>у</w:t>
            </w:r>
            <w:r>
              <w:rPr>
                <w:b/>
                <w:sz w:val="16"/>
                <w:szCs w:val="16"/>
              </w:rPr>
              <w:t>ля</w:t>
            </w:r>
            <w:r w:rsidRPr="001A17E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19" w:type="dxa"/>
          </w:tcPr>
          <w:p w:rsidR="00E849A1" w:rsidRDefault="00E849A1" w:rsidP="008F0910">
            <w:pPr>
              <w:ind w:right="-58"/>
              <w:jc w:val="center"/>
              <w:rPr>
                <w:bCs/>
                <w:color w:val="000000"/>
                <w:szCs w:val="24"/>
              </w:rPr>
            </w:pPr>
            <w:r w:rsidRPr="001A1E9D">
              <w:rPr>
                <w:bCs/>
                <w:color w:val="000000"/>
                <w:szCs w:val="24"/>
                <w:lang w:val="en-US"/>
              </w:rPr>
              <w:t xml:space="preserve">c.58 </w:t>
            </w:r>
            <w:r>
              <w:rPr>
                <w:bCs/>
                <w:color w:val="000000"/>
                <w:szCs w:val="24"/>
                <w:lang w:val="en-US"/>
              </w:rPr>
              <w:t>–</w:t>
            </w:r>
            <w:r w:rsidRPr="001A1E9D">
              <w:rPr>
                <w:bCs/>
                <w:color w:val="000000"/>
                <w:szCs w:val="24"/>
                <w:lang w:val="en-US"/>
              </w:rPr>
              <w:t xml:space="preserve"> 59</w:t>
            </w:r>
          </w:p>
          <w:p w:rsidR="00E849A1" w:rsidRPr="00F023DE" w:rsidRDefault="00E849A1" w:rsidP="008F0910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E849A1" w:rsidRPr="00B8624B" w:rsidRDefault="00E849A1" w:rsidP="008F0910">
            <w:pPr>
              <w:ind w:right="-58"/>
              <w:rPr>
                <w:bCs/>
                <w:color w:val="000000"/>
                <w:szCs w:val="24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</w:t>
            </w:r>
            <w:r>
              <w:rPr>
                <w:color w:val="000000"/>
                <w:sz w:val="16"/>
                <w:szCs w:val="16"/>
              </w:rPr>
              <w:t>Сказки</w:t>
            </w:r>
          </w:p>
        </w:tc>
        <w:tc>
          <w:tcPr>
            <w:tcW w:w="1281" w:type="dxa"/>
          </w:tcPr>
          <w:p w:rsidR="00E849A1" w:rsidRPr="00AB132D" w:rsidRDefault="00E849A1" w:rsidP="008F0910">
            <w:pPr>
              <w:ind w:right="-108"/>
              <w:jc w:val="center"/>
              <w:rPr>
                <w:b/>
                <w:bCs/>
                <w:color w:val="000000"/>
                <w:szCs w:val="24"/>
                <w:u w:val="single"/>
                <w:lang w:val="en-US"/>
              </w:rPr>
            </w:pPr>
            <w:r w:rsidRPr="00AB132D">
              <w:rPr>
                <w:b/>
                <w:bCs/>
                <w:color w:val="000000"/>
                <w:szCs w:val="24"/>
                <w:u w:val="single"/>
                <w:lang w:val="en-US"/>
              </w:rPr>
              <w:t>Fairy tail</w:t>
            </w:r>
          </w:p>
          <w:p w:rsidR="00E849A1" w:rsidRPr="000D5466" w:rsidRDefault="00E849A1" w:rsidP="008F0910">
            <w:pPr>
              <w:ind w:right="-10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530FF">
              <w:rPr>
                <w:bCs/>
                <w:color w:val="000000"/>
                <w:sz w:val="20"/>
                <w:lang w:val="en-US"/>
              </w:rPr>
              <w:t>«</w:t>
            </w:r>
            <w:r w:rsidRPr="003530FF">
              <w:rPr>
                <w:b/>
                <w:bCs/>
                <w:color w:val="000000"/>
                <w:sz w:val="20"/>
                <w:lang w:val="en-US"/>
              </w:rPr>
              <w:t>The town mouse and the country mouse</w:t>
            </w:r>
            <w:r w:rsidRPr="003530FF">
              <w:rPr>
                <w:bCs/>
                <w:color w:val="000000"/>
                <w:sz w:val="20"/>
                <w:lang w:val="en-US"/>
              </w:rPr>
              <w:t>»</w:t>
            </w:r>
          </w:p>
        </w:tc>
        <w:tc>
          <w:tcPr>
            <w:tcW w:w="2543" w:type="dxa"/>
          </w:tcPr>
          <w:p w:rsidR="00E849A1" w:rsidRPr="001A1E9D" w:rsidRDefault="00E849A1" w:rsidP="008F0910">
            <w:pPr>
              <w:ind w:right="-58"/>
              <w:jc w:val="center"/>
              <w:rPr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849A1" w:rsidRPr="00B005FF" w:rsidRDefault="00E849A1" w:rsidP="008F0910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B005FF">
              <w:rPr>
                <w:bCs/>
                <w:color w:val="000000"/>
                <w:sz w:val="22"/>
                <w:szCs w:val="22"/>
              </w:rPr>
              <w:t>Упр</w:t>
            </w:r>
            <w:r w:rsidRPr="006A75B6">
              <w:rPr>
                <w:bCs/>
                <w:color w:val="000000"/>
                <w:sz w:val="22"/>
                <w:szCs w:val="22"/>
              </w:rPr>
              <w:t xml:space="preserve">.2 </w:t>
            </w:r>
            <w:r w:rsidRPr="00B005FF">
              <w:rPr>
                <w:bCs/>
                <w:color w:val="000000"/>
                <w:sz w:val="22"/>
                <w:szCs w:val="22"/>
              </w:rPr>
              <w:t>с</w:t>
            </w:r>
            <w:r w:rsidRPr="006A75B6">
              <w:rPr>
                <w:bCs/>
                <w:color w:val="000000"/>
                <w:sz w:val="22"/>
                <w:szCs w:val="22"/>
              </w:rPr>
              <w:t xml:space="preserve">. </w:t>
            </w:r>
            <w:r w:rsidRPr="00B005FF">
              <w:rPr>
                <w:bCs/>
                <w:color w:val="000000"/>
                <w:sz w:val="22"/>
                <w:szCs w:val="22"/>
              </w:rPr>
              <w:t>132</w:t>
            </w:r>
          </w:p>
          <w:p w:rsidR="00E849A1" w:rsidRPr="001B5E31" w:rsidRDefault="00E849A1" w:rsidP="008F0910">
            <w:pPr>
              <w:ind w:right="-108" w:hanging="106"/>
              <w:jc w:val="center"/>
              <w:rPr>
                <w:bCs/>
                <w:color w:val="000000"/>
                <w:szCs w:val="24"/>
              </w:rPr>
            </w:pPr>
            <w:r w:rsidRPr="00BB561A">
              <w:rPr>
                <w:bCs/>
                <w:color w:val="000000"/>
                <w:sz w:val="16"/>
                <w:szCs w:val="16"/>
              </w:rPr>
              <w:t>Письмо с опорой на картинки</w:t>
            </w:r>
          </w:p>
        </w:tc>
        <w:tc>
          <w:tcPr>
            <w:tcW w:w="1558" w:type="dxa"/>
          </w:tcPr>
          <w:p w:rsidR="00E849A1" w:rsidRPr="00B005FF" w:rsidRDefault="00E849A1" w:rsidP="008F0910">
            <w:pPr>
              <w:ind w:left="-108"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3394" w:type="dxa"/>
          </w:tcPr>
          <w:p w:rsidR="00E849A1" w:rsidRPr="000D5466" w:rsidRDefault="00E849A1" w:rsidP="008F0910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B005FF">
              <w:rPr>
                <w:b/>
                <w:bCs/>
                <w:color w:val="000000"/>
                <w:szCs w:val="24"/>
              </w:rPr>
              <w:t xml:space="preserve"> </w:t>
            </w:r>
            <w:r w:rsidRPr="000D5466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0D5466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– </w:t>
            </w:r>
            <w:r w:rsidRPr="000D5466">
              <w:rPr>
                <w:bCs/>
                <w:color w:val="000000"/>
                <w:sz w:val="22"/>
                <w:szCs w:val="22"/>
                <w:lang w:val="en-US"/>
              </w:rPr>
              <w:t>bread, meat, pretty, yak.</w:t>
            </w:r>
          </w:p>
          <w:p w:rsidR="00E849A1" w:rsidRPr="00B8624B" w:rsidRDefault="00E849A1" w:rsidP="008F0910">
            <w:pPr>
              <w:ind w:left="-108" w:right="-25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D5466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0D5466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0D5466">
              <w:rPr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0D5466">
              <w:rPr>
                <w:bCs/>
                <w:color w:val="000000"/>
                <w:sz w:val="22"/>
                <w:szCs w:val="22"/>
                <w:lang w:val="en-US"/>
              </w:rPr>
              <w:t>place, bees, honey,</w:t>
            </w:r>
            <w:r w:rsidRPr="00B8624B">
              <w:rPr>
                <w:bCs/>
                <w:color w:val="000000"/>
                <w:sz w:val="22"/>
                <w:szCs w:val="22"/>
                <w:lang w:val="en-US"/>
              </w:rPr>
              <w:t xml:space="preserve">         </w:t>
            </w:r>
          </w:p>
          <w:p w:rsidR="00E849A1" w:rsidRDefault="00E849A1" w:rsidP="008F0910">
            <w:pPr>
              <w:ind w:left="-108" w:right="-108"/>
              <w:rPr>
                <w:b/>
                <w:bCs/>
                <w:color w:val="000000"/>
                <w:szCs w:val="24"/>
                <w:lang w:val="en-US"/>
              </w:rPr>
            </w:pPr>
            <w:r w:rsidRPr="00B8624B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 </w:t>
            </w:r>
            <w:r w:rsidRPr="000D5466">
              <w:rPr>
                <w:bCs/>
                <w:color w:val="000000"/>
                <w:sz w:val="22"/>
                <w:szCs w:val="22"/>
                <w:lang w:val="en-US"/>
              </w:rPr>
              <w:t>Come</w:t>
            </w:r>
            <w:r w:rsidRPr="00B8624B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0D5466">
              <w:rPr>
                <w:bCs/>
                <w:color w:val="000000"/>
                <w:sz w:val="22"/>
                <w:szCs w:val="22"/>
                <w:lang w:val="en-US"/>
              </w:rPr>
              <w:t>along.</w:t>
            </w:r>
          </w:p>
        </w:tc>
        <w:tc>
          <w:tcPr>
            <w:tcW w:w="864" w:type="dxa"/>
          </w:tcPr>
          <w:p w:rsidR="00E849A1" w:rsidRPr="00676A76" w:rsidRDefault="00E849A1" w:rsidP="008F0910">
            <w:pPr>
              <w:ind w:left="-108" w:right="-156" w:firstLine="108"/>
              <w:jc w:val="center"/>
              <w:rPr>
                <w:bCs/>
                <w:color w:val="000000"/>
                <w:sz w:val="18"/>
                <w:szCs w:val="18"/>
              </w:rPr>
            </w:pPr>
            <w:r w:rsidRPr="00676A76">
              <w:rPr>
                <w:bCs/>
                <w:color w:val="000000"/>
                <w:sz w:val="18"/>
                <w:szCs w:val="18"/>
              </w:rPr>
              <w:t>сказка</w:t>
            </w:r>
          </w:p>
        </w:tc>
        <w:tc>
          <w:tcPr>
            <w:tcW w:w="1022" w:type="dxa"/>
          </w:tcPr>
          <w:p w:rsidR="00E849A1" w:rsidRPr="004E0D3E" w:rsidRDefault="00E849A1" w:rsidP="008F0910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713" w:type="dxa"/>
          </w:tcPr>
          <w:p w:rsidR="00E849A1" w:rsidRPr="004E0D3E" w:rsidRDefault="00E849A1" w:rsidP="008F0910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</w:tr>
      <w:tr w:rsidR="00E849A1" w:rsidRPr="005A3CF1">
        <w:tblPrEx>
          <w:tblCellMar>
            <w:top w:w="0" w:type="dxa"/>
            <w:bottom w:w="0" w:type="dxa"/>
          </w:tblCellMar>
        </w:tblPrEx>
        <w:trPr>
          <w:cantSplit/>
          <w:trHeight w:val="827"/>
        </w:trPr>
        <w:tc>
          <w:tcPr>
            <w:tcW w:w="402" w:type="dxa"/>
          </w:tcPr>
          <w:p w:rsidR="00E849A1" w:rsidRDefault="00E849A1" w:rsidP="004F7F22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122AD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B122AD">
              <w:rPr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</w:p>
          <w:p w:rsidR="00357AA3" w:rsidRDefault="00357AA3" w:rsidP="004F7F22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357AA3" w:rsidRPr="00357AA3" w:rsidRDefault="008611F4" w:rsidP="004F7F22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357AA3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449" w:type="dxa"/>
            <w:vMerge/>
            <w:shd w:val="clear" w:color="auto" w:fill="auto"/>
          </w:tcPr>
          <w:p w:rsidR="00E849A1" w:rsidRPr="005A3CF1" w:rsidRDefault="00E849A1" w:rsidP="0039711C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23" w:type="dxa"/>
          </w:tcPr>
          <w:p w:rsidR="00E849A1" w:rsidRPr="005A3CF1" w:rsidRDefault="00E849A1" w:rsidP="0086252E">
            <w:pPr>
              <w:ind w:left="-108" w:right="-108" w:hanging="108"/>
              <w:jc w:val="center"/>
              <w:rPr>
                <w:b/>
                <w:bCs/>
                <w:color w:val="000000"/>
                <w:sz w:val="20"/>
              </w:rPr>
            </w:pPr>
            <w:r w:rsidRPr="005A3CF1">
              <w:rPr>
                <w:b/>
                <w:bCs/>
                <w:color w:val="000000"/>
                <w:sz w:val="20"/>
              </w:rPr>
              <w:t xml:space="preserve">Я ЛЮБЛЮ АНГЛИЙСКИЙ                      </w:t>
            </w:r>
            <w:r w:rsidRPr="0058049E">
              <w:rPr>
                <w:b/>
                <w:bCs/>
                <w:color w:val="000000"/>
                <w:sz w:val="18"/>
                <w:szCs w:val="18"/>
              </w:rPr>
              <w:t>ДАВАЙ ИГРАТЬ</w:t>
            </w:r>
            <w:r>
              <w:rPr>
                <w:b/>
                <w:bCs/>
                <w:color w:val="000000"/>
                <w:sz w:val="18"/>
                <w:szCs w:val="18"/>
              </w:rPr>
              <w:t>!</w:t>
            </w:r>
          </w:p>
          <w:p w:rsidR="00E849A1" w:rsidRPr="005A3CF1" w:rsidRDefault="00E849A1" w:rsidP="0086252E">
            <w:pPr>
              <w:ind w:left="-108" w:right="-86"/>
              <w:jc w:val="center"/>
              <w:rPr>
                <w:rFonts w:ascii="Arial Black" w:hAnsi="Arial Black"/>
                <w:b/>
                <w:bCs/>
                <w:color w:val="000000"/>
                <w:sz w:val="22"/>
                <w:szCs w:val="22"/>
              </w:rPr>
            </w:pPr>
            <w:r w:rsidRPr="005A3CF1">
              <w:rPr>
                <w:b/>
                <w:bCs/>
                <w:color w:val="000000"/>
                <w:sz w:val="16"/>
                <w:szCs w:val="16"/>
              </w:rPr>
              <w:t>Развитие умения играть в команде</w:t>
            </w:r>
          </w:p>
        </w:tc>
        <w:tc>
          <w:tcPr>
            <w:tcW w:w="1419" w:type="dxa"/>
          </w:tcPr>
          <w:p w:rsidR="00E849A1" w:rsidRDefault="00E849A1" w:rsidP="004F7F2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A3CF1">
              <w:rPr>
                <w:bCs/>
                <w:color w:val="000000"/>
                <w:sz w:val="22"/>
                <w:szCs w:val="22"/>
                <w:lang w:val="en-US"/>
              </w:rPr>
              <w:t>WB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5A3CF1">
              <w:rPr>
                <w:bCs/>
                <w:color w:val="000000"/>
                <w:sz w:val="22"/>
                <w:szCs w:val="22"/>
              </w:rPr>
              <w:t>2 с.30</w:t>
            </w:r>
          </w:p>
          <w:p w:rsidR="00E849A1" w:rsidRPr="00F023DE" w:rsidRDefault="00E849A1" w:rsidP="00810B45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E849A1" w:rsidRPr="005A3CF1" w:rsidRDefault="00E849A1" w:rsidP="00810B4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задани</w:t>
            </w:r>
            <w:r w:rsidRPr="00F023DE">
              <w:rPr>
                <w:color w:val="000000"/>
                <w:spacing w:val="1"/>
                <w:sz w:val="16"/>
                <w:szCs w:val="16"/>
              </w:rPr>
              <w:t>я</w:t>
            </w:r>
          </w:p>
        </w:tc>
        <w:tc>
          <w:tcPr>
            <w:tcW w:w="1281" w:type="dxa"/>
          </w:tcPr>
          <w:p w:rsidR="00E849A1" w:rsidRDefault="00E849A1" w:rsidP="004F7F2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A3CF1">
              <w:rPr>
                <w:bCs/>
                <w:color w:val="000000"/>
                <w:sz w:val="22"/>
                <w:szCs w:val="22"/>
                <w:lang w:val="en-US"/>
              </w:rPr>
              <w:t>WB</w:t>
            </w:r>
            <w:r>
              <w:rPr>
                <w:bCs/>
                <w:color w:val="000000"/>
                <w:sz w:val="22"/>
                <w:szCs w:val="22"/>
              </w:rPr>
              <w:t xml:space="preserve">             </w:t>
            </w:r>
            <w:r w:rsidRPr="005A3CF1">
              <w:rPr>
                <w:bCs/>
                <w:color w:val="000000"/>
                <w:sz w:val="22"/>
                <w:szCs w:val="22"/>
              </w:rPr>
              <w:t>1,3 с.30-31</w:t>
            </w:r>
          </w:p>
          <w:p w:rsidR="00E849A1" w:rsidRPr="00810B45" w:rsidRDefault="00E849A1" w:rsidP="004F7F2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10B45">
              <w:rPr>
                <w:bCs/>
                <w:color w:val="000000"/>
                <w:sz w:val="16"/>
                <w:szCs w:val="16"/>
              </w:rPr>
              <w:t>Чтение диалога по ролям</w:t>
            </w:r>
          </w:p>
        </w:tc>
        <w:tc>
          <w:tcPr>
            <w:tcW w:w="2543" w:type="dxa"/>
          </w:tcPr>
          <w:p w:rsidR="00E849A1" w:rsidRPr="005C5F29" w:rsidRDefault="00E849A1" w:rsidP="004F7F22">
            <w:pPr>
              <w:ind w:right="-58"/>
              <w:jc w:val="center"/>
              <w:rPr>
                <w:bCs/>
                <w:color w:val="000000"/>
                <w:sz w:val="16"/>
                <w:szCs w:val="16"/>
              </w:rPr>
            </w:pPr>
            <w:r w:rsidRPr="005C5F29">
              <w:rPr>
                <w:bCs/>
                <w:color w:val="000000"/>
                <w:sz w:val="16"/>
                <w:szCs w:val="16"/>
              </w:rPr>
              <w:t>Повторение  ЛЕ модулей.</w:t>
            </w:r>
          </w:p>
        </w:tc>
        <w:tc>
          <w:tcPr>
            <w:tcW w:w="1276" w:type="dxa"/>
          </w:tcPr>
          <w:p w:rsidR="00E849A1" w:rsidRPr="005A3CF1" w:rsidRDefault="00E849A1" w:rsidP="004F7F22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5A3CF1">
              <w:rPr>
                <w:bCs/>
                <w:color w:val="000000"/>
                <w:sz w:val="22"/>
                <w:szCs w:val="22"/>
                <w:lang w:val="en-US"/>
              </w:rPr>
              <w:t>WB</w:t>
            </w:r>
            <w:r w:rsidRPr="005A3CF1">
              <w:rPr>
                <w:bCs/>
                <w:color w:val="000000"/>
                <w:sz w:val="22"/>
                <w:szCs w:val="22"/>
              </w:rPr>
              <w:t>: Упр.4 с.31</w:t>
            </w:r>
          </w:p>
          <w:p w:rsidR="00E849A1" w:rsidRPr="00E24297" w:rsidRDefault="00E849A1" w:rsidP="004F7F22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E24297">
              <w:rPr>
                <w:bCs/>
                <w:color w:val="000000"/>
                <w:sz w:val="16"/>
                <w:szCs w:val="16"/>
              </w:rPr>
              <w:t>«Пишем письмо Санта Клаусу»</w:t>
            </w:r>
          </w:p>
        </w:tc>
        <w:tc>
          <w:tcPr>
            <w:tcW w:w="1558" w:type="dxa"/>
          </w:tcPr>
          <w:p w:rsidR="00E849A1" w:rsidRPr="005A3CF1" w:rsidRDefault="00E849A1" w:rsidP="004F7F22">
            <w:pPr>
              <w:ind w:lef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</w:tc>
        <w:tc>
          <w:tcPr>
            <w:tcW w:w="3394" w:type="dxa"/>
          </w:tcPr>
          <w:p w:rsidR="00E849A1" w:rsidRPr="005A3CF1" w:rsidRDefault="00E849A1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</w:tc>
        <w:tc>
          <w:tcPr>
            <w:tcW w:w="864" w:type="dxa"/>
          </w:tcPr>
          <w:p w:rsidR="00E849A1" w:rsidRPr="005A3CF1" w:rsidRDefault="00E849A1" w:rsidP="004F7F22">
            <w:pPr>
              <w:jc w:val="center"/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5A3CF1">
              <w:rPr>
                <w:bCs/>
                <w:color w:val="000000"/>
                <w:sz w:val="18"/>
                <w:szCs w:val="18"/>
              </w:rPr>
              <w:t>Проект</w:t>
            </w:r>
          </w:p>
        </w:tc>
        <w:tc>
          <w:tcPr>
            <w:tcW w:w="1022" w:type="dxa"/>
          </w:tcPr>
          <w:p w:rsidR="00E849A1" w:rsidRPr="005A3CF1" w:rsidRDefault="00E849A1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713" w:type="dxa"/>
          </w:tcPr>
          <w:p w:rsidR="00E849A1" w:rsidRPr="005A3CF1" w:rsidRDefault="00E849A1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</w:tr>
      <w:tr w:rsidR="007F1D79" w:rsidRPr="00662643">
        <w:tblPrEx>
          <w:tblCellMar>
            <w:top w:w="0" w:type="dxa"/>
            <w:bottom w:w="0" w:type="dxa"/>
          </w:tblCellMar>
        </w:tblPrEx>
        <w:trPr>
          <w:cantSplit/>
          <w:trHeight w:val="606"/>
        </w:trPr>
        <w:tc>
          <w:tcPr>
            <w:tcW w:w="402" w:type="dxa"/>
          </w:tcPr>
          <w:p w:rsidR="007F1D79" w:rsidRPr="00A055C5" w:rsidRDefault="007F1D79" w:rsidP="001510B6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B122AD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A055C5">
              <w:rPr>
                <w:b/>
                <w:bCs/>
                <w:color w:val="000000"/>
                <w:sz w:val="22"/>
                <w:szCs w:val="22"/>
                <w:lang w:val="en-US"/>
              </w:rPr>
              <w:t>4</w:t>
            </w:r>
          </w:p>
          <w:p w:rsidR="001510B6" w:rsidRDefault="001510B6" w:rsidP="001510B6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1510B6" w:rsidRPr="00B122AD" w:rsidRDefault="001510B6" w:rsidP="001510B6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="00D72AB6">
              <w:rPr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9" w:type="dxa"/>
            <w:vMerge w:val="restart"/>
            <w:shd w:val="clear" w:color="auto" w:fill="auto"/>
            <w:textDirection w:val="btLr"/>
          </w:tcPr>
          <w:p w:rsidR="007F1D79" w:rsidRPr="005B0ED0" w:rsidRDefault="004E400F" w:rsidP="00DC5660">
            <w:pPr>
              <w:ind w:left="113" w:right="113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5B0ED0">
              <w:rPr>
                <w:b/>
                <w:bCs/>
                <w:color w:val="000000"/>
                <w:szCs w:val="24"/>
                <w:lang w:val="en-US"/>
              </w:rPr>
              <w:t xml:space="preserve">            </w:t>
            </w:r>
            <w:r w:rsidR="007F1D79" w:rsidRPr="00B3409E">
              <w:rPr>
                <w:b/>
                <w:bCs/>
                <w:color w:val="000000"/>
                <w:szCs w:val="24"/>
              </w:rPr>
              <w:t>М</w:t>
            </w:r>
            <w:r w:rsidR="007F1D79" w:rsidRPr="005B0ED0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="007F1D79" w:rsidRPr="00B3409E">
              <w:rPr>
                <w:b/>
                <w:bCs/>
                <w:color w:val="000000"/>
                <w:szCs w:val="24"/>
              </w:rPr>
              <w:t>О</w:t>
            </w:r>
            <w:r w:rsidR="007F1D79" w:rsidRPr="005B0ED0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="007F1D79" w:rsidRPr="00B3409E">
              <w:rPr>
                <w:b/>
                <w:bCs/>
                <w:color w:val="000000"/>
                <w:szCs w:val="24"/>
              </w:rPr>
              <w:t>Д</w:t>
            </w:r>
            <w:r w:rsidR="007F1D79" w:rsidRPr="005B0ED0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="007F1D79" w:rsidRPr="00B3409E">
              <w:rPr>
                <w:b/>
                <w:bCs/>
                <w:color w:val="000000"/>
                <w:szCs w:val="24"/>
              </w:rPr>
              <w:t>У</w:t>
            </w:r>
            <w:r w:rsidR="007F1D79" w:rsidRPr="005B0ED0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="007F1D79" w:rsidRPr="00B3409E">
              <w:rPr>
                <w:b/>
                <w:bCs/>
                <w:color w:val="000000"/>
                <w:szCs w:val="24"/>
              </w:rPr>
              <w:t>Л</w:t>
            </w:r>
            <w:r w:rsidR="007F1D79" w:rsidRPr="005B0ED0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="007F1D79" w:rsidRPr="00B3409E">
              <w:rPr>
                <w:b/>
                <w:bCs/>
                <w:color w:val="000000"/>
                <w:szCs w:val="24"/>
              </w:rPr>
              <w:t>Ь</w:t>
            </w:r>
            <w:r w:rsidR="007F1D79" w:rsidRPr="005B0ED0">
              <w:rPr>
                <w:b/>
                <w:bCs/>
                <w:color w:val="000000"/>
                <w:szCs w:val="24"/>
                <w:lang w:val="en-US"/>
              </w:rPr>
              <w:t xml:space="preserve">  3:</w:t>
            </w:r>
            <w:r w:rsidR="007F1D79" w:rsidRPr="005B0ED0">
              <w:rPr>
                <w:rFonts w:ascii="Arial Black" w:hAnsi="Arial Black"/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="007F1D79" w:rsidRPr="005B0ED0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="007F1D79" w:rsidRPr="00B3409E">
              <w:rPr>
                <w:b/>
                <w:bCs/>
                <w:color w:val="000000"/>
                <w:szCs w:val="24"/>
                <w:lang w:val="en-US"/>
              </w:rPr>
              <w:t>M</w:t>
            </w:r>
            <w:r w:rsidR="007F1D79" w:rsidRPr="005B0ED0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="007F1D79" w:rsidRPr="00B3409E">
              <w:rPr>
                <w:b/>
                <w:bCs/>
                <w:color w:val="000000"/>
                <w:szCs w:val="24"/>
                <w:lang w:val="en-US"/>
              </w:rPr>
              <w:t>Y</w:t>
            </w:r>
            <w:r w:rsidR="007F1D79" w:rsidRPr="005B0ED0">
              <w:rPr>
                <w:b/>
                <w:bCs/>
                <w:color w:val="000000"/>
                <w:szCs w:val="24"/>
                <w:lang w:val="en-US"/>
              </w:rPr>
              <w:t xml:space="preserve">   </w:t>
            </w:r>
            <w:r w:rsidR="007F1D79" w:rsidRPr="00B3409E">
              <w:rPr>
                <w:b/>
                <w:bCs/>
                <w:color w:val="000000"/>
                <w:szCs w:val="24"/>
                <w:lang w:val="en-US"/>
              </w:rPr>
              <w:t>A</w:t>
            </w:r>
            <w:r w:rsidR="007F1D79" w:rsidRPr="005B0ED0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="007F1D79" w:rsidRPr="00B3409E">
              <w:rPr>
                <w:b/>
                <w:bCs/>
                <w:color w:val="000000"/>
                <w:szCs w:val="24"/>
                <w:lang w:val="en-US"/>
              </w:rPr>
              <w:t>N</w:t>
            </w:r>
            <w:r w:rsidR="007F1D79" w:rsidRPr="005B0ED0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="007F1D79" w:rsidRPr="00B3409E">
              <w:rPr>
                <w:b/>
                <w:bCs/>
                <w:color w:val="000000"/>
                <w:szCs w:val="24"/>
                <w:lang w:val="en-US"/>
              </w:rPr>
              <w:t>I</w:t>
            </w:r>
            <w:r w:rsidR="007F1D79" w:rsidRPr="005B0ED0">
              <w:rPr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7F1D79" w:rsidRPr="00B3409E">
              <w:rPr>
                <w:b/>
                <w:bCs/>
                <w:color w:val="000000"/>
                <w:szCs w:val="24"/>
                <w:lang w:val="en-US"/>
              </w:rPr>
              <w:t>M</w:t>
            </w:r>
            <w:r w:rsidR="007F1D79" w:rsidRPr="005B0ED0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="007F1D79" w:rsidRPr="00B3409E">
              <w:rPr>
                <w:b/>
                <w:bCs/>
                <w:color w:val="000000"/>
                <w:szCs w:val="24"/>
                <w:lang w:val="en-US"/>
              </w:rPr>
              <w:t>A</w:t>
            </w:r>
            <w:r w:rsidR="007F1D79" w:rsidRPr="005B0ED0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="007F1D79" w:rsidRPr="00E37967">
              <w:rPr>
                <w:b/>
                <w:bCs/>
                <w:color w:val="000000"/>
                <w:sz w:val="26"/>
                <w:szCs w:val="26"/>
                <w:lang w:val="en-US"/>
              </w:rPr>
              <w:t>L</w:t>
            </w:r>
            <w:r w:rsidR="007F1D79" w:rsidRPr="005B0ED0">
              <w:rPr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7F1D79" w:rsidRPr="00E37967">
              <w:rPr>
                <w:b/>
                <w:bCs/>
                <w:color w:val="000000"/>
                <w:sz w:val="26"/>
                <w:szCs w:val="26"/>
                <w:lang w:val="en-US"/>
              </w:rPr>
              <w:t>S</w:t>
            </w:r>
            <w:r w:rsidR="00DC5660" w:rsidRPr="005B0ED0">
              <w:rPr>
                <w:b/>
                <w:bCs/>
                <w:color w:val="000000"/>
                <w:sz w:val="26"/>
                <w:szCs w:val="26"/>
                <w:lang w:val="en-US"/>
              </w:rPr>
              <w:t xml:space="preserve">!   </w:t>
            </w:r>
            <w:r w:rsidR="00DC5660" w:rsidRPr="005B0ED0">
              <w:rPr>
                <w:b/>
                <w:bCs/>
                <w:color w:val="000000"/>
                <w:sz w:val="20"/>
                <w:lang w:val="en-US"/>
              </w:rPr>
              <w:t xml:space="preserve">11 </w:t>
            </w:r>
            <w:r w:rsidR="00DC5660">
              <w:rPr>
                <w:b/>
                <w:bCs/>
                <w:color w:val="000000"/>
                <w:sz w:val="20"/>
              </w:rPr>
              <w:t>часов</w:t>
            </w:r>
          </w:p>
        </w:tc>
        <w:tc>
          <w:tcPr>
            <w:tcW w:w="1523" w:type="dxa"/>
          </w:tcPr>
          <w:p w:rsidR="007F1D79" w:rsidRPr="00DC5660" w:rsidRDefault="007F1D79" w:rsidP="004F7F22">
            <w:pPr>
              <w:jc w:val="center"/>
              <w:rPr>
                <w:b/>
                <w:bCs/>
                <w:color w:val="000000"/>
                <w:szCs w:val="24"/>
              </w:rPr>
            </w:pPr>
            <w:smartTag w:uri="urn:schemas-microsoft-com:office:smarttags" w:element="metricconverter">
              <w:smartTagPr>
                <w:attr w:name="ProductID" w:val="7 a"/>
              </w:smartTagPr>
              <w:r w:rsidRPr="00DC5660">
                <w:rPr>
                  <w:b/>
                  <w:bCs/>
                  <w:color w:val="000000"/>
                  <w:szCs w:val="24"/>
                </w:rPr>
                <w:t xml:space="preserve">7 </w:t>
              </w:r>
              <w:r>
                <w:rPr>
                  <w:b/>
                  <w:bCs/>
                  <w:color w:val="000000"/>
                  <w:szCs w:val="24"/>
                  <w:lang w:val="en-US"/>
                </w:rPr>
                <w:t>a</w:t>
              </w:r>
            </w:smartTag>
          </w:p>
          <w:p w:rsidR="007F1D79" w:rsidRPr="00846E1A" w:rsidRDefault="007F1D79" w:rsidP="004F7F22">
            <w:pPr>
              <w:ind w:left="-108"/>
              <w:jc w:val="center"/>
              <w:rPr>
                <w:b/>
                <w:bCs/>
                <w:color w:val="000000"/>
                <w:sz w:val="20"/>
              </w:rPr>
            </w:pPr>
            <w:r w:rsidRPr="004326C3">
              <w:rPr>
                <w:b/>
                <w:bCs/>
                <w:color w:val="000000"/>
                <w:sz w:val="18"/>
                <w:szCs w:val="18"/>
              </w:rPr>
              <w:t>Мои животные</w:t>
            </w:r>
            <w:r>
              <w:rPr>
                <w:b/>
                <w:bCs/>
                <w:color w:val="000000"/>
                <w:sz w:val="20"/>
              </w:rPr>
              <w:t>.</w:t>
            </w:r>
          </w:p>
          <w:p w:rsidR="007F1D79" w:rsidRPr="00F359B5" w:rsidRDefault="007F1D79" w:rsidP="004F7F22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 w:rsidRPr="00846E1A">
              <w:rPr>
                <w:b/>
                <w:bCs/>
                <w:color w:val="000000"/>
                <w:sz w:val="16"/>
                <w:szCs w:val="16"/>
              </w:rPr>
              <w:t>Введение НЛЕ по теме.</w:t>
            </w:r>
            <w:r w:rsidR="004D0E7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46E1A">
              <w:rPr>
                <w:b/>
                <w:bCs/>
                <w:color w:val="000000"/>
                <w:sz w:val="16"/>
                <w:szCs w:val="16"/>
              </w:rPr>
              <w:t>Глаголы-действия</w:t>
            </w:r>
            <w:r>
              <w:rPr>
                <w:b/>
                <w:bCs/>
                <w:color w:val="000000"/>
                <w:szCs w:val="24"/>
              </w:rPr>
              <w:t>.</w:t>
            </w:r>
          </w:p>
        </w:tc>
        <w:tc>
          <w:tcPr>
            <w:tcW w:w="1419" w:type="dxa"/>
          </w:tcPr>
          <w:p w:rsidR="007F1D79" w:rsidRDefault="007F1D79" w:rsidP="004F7F22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CD1AE7">
              <w:rPr>
                <w:bCs/>
                <w:color w:val="000000"/>
                <w:sz w:val="22"/>
                <w:szCs w:val="22"/>
              </w:rPr>
              <w:t xml:space="preserve">Упр.1,3 </w:t>
            </w:r>
            <w:r>
              <w:rPr>
                <w:bCs/>
                <w:color w:val="000000"/>
                <w:sz w:val="22"/>
                <w:szCs w:val="22"/>
              </w:rPr>
              <w:t xml:space="preserve">  </w:t>
            </w:r>
            <w:r w:rsidRPr="00CD1AE7">
              <w:rPr>
                <w:bCs/>
                <w:color w:val="000000"/>
                <w:sz w:val="22"/>
                <w:szCs w:val="22"/>
              </w:rPr>
              <w:t>с.62-63</w:t>
            </w:r>
          </w:p>
          <w:p w:rsidR="007F1D79" w:rsidRPr="00F023DE" w:rsidRDefault="007F1D79" w:rsidP="00B006F8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7F1D79" w:rsidRPr="00CD1AE7" w:rsidRDefault="007F1D79" w:rsidP="00B006F8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задани</w:t>
            </w:r>
            <w:r w:rsidRPr="00F023DE">
              <w:rPr>
                <w:color w:val="000000"/>
                <w:spacing w:val="1"/>
                <w:sz w:val="16"/>
                <w:szCs w:val="16"/>
              </w:rPr>
              <w:t>я</w:t>
            </w:r>
          </w:p>
        </w:tc>
        <w:tc>
          <w:tcPr>
            <w:tcW w:w="1281" w:type="dxa"/>
          </w:tcPr>
          <w:p w:rsidR="007F1D79" w:rsidRDefault="007F1D79" w:rsidP="004F7F22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CD1AE7">
              <w:rPr>
                <w:bCs/>
                <w:color w:val="000000"/>
                <w:sz w:val="22"/>
                <w:szCs w:val="22"/>
              </w:rPr>
              <w:t>Упр.3 с.63</w:t>
            </w:r>
          </w:p>
          <w:p w:rsidR="007F1D79" w:rsidRDefault="007F1D79" w:rsidP="004F7F22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7F1D79" w:rsidRPr="00CD1AE7" w:rsidRDefault="007F1D79" w:rsidP="004F7F22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810B45">
              <w:rPr>
                <w:bCs/>
                <w:color w:val="000000"/>
                <w:sz w:val="16"/>
                <w:szCs w:val="16"/>
              </w:rPr>
              <w:t>Чтение диалога по ролям</w:t>
            </w:r>
          </w:p>
        </w:tc>
        <w:tc>
          <w:tcPr>
            <w:tcW w:w="2543" w:type="dxa"/>
          </w:tcPr>
          <w:p w:rsidR="007F1D79" w:rsidRDefault="007F1D79" w:rsidP="004F7F22">
            <w:pPr>
              <w:ind w:right="-58"/>
              <w:jc w:val="center"/>
              <w:rPr>
                <w:bCs/>
                <w:color w:val="000000"/>
                <w:sz w:val="22"/>
                <w:szCs w:val="22"/>
              </w:rPr>
            </w:pPr>
            <w:r w:rsidRPr="00CD1AE7">
              <w:rPr>
                <w:bCs/>
                <w:color w:val="000000"/>
                <w:sz w:val="22"/>
                <w:szCs w:val="22"/>
                <w:lang w:val="en-US"/>
              </w:rPr>
              <w:t>I can jump like a…</w:t>
            </w:r>
          </w:p>
          <w:p w:rsidR="007F1D79" w:rsidRDefault="007F1D79" w:rsidP="004F7F22">
            <w:pPr>
              <w:ind w:right="-58"/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7F1D79" w:rsidRPr="00A11282" w:rsidRDefault="007F1D79" w:rsidP="004F7F22">
            <w:pPr>
              <w:ind w:right="-58"/>
              <w:jc w:val="center"/>
              <w:rPr>
                <w:bCs/>
                <w:color w:val="000000"/>
                <w:sz w:val="16"/>
                <w:szCs w:val="16"/>
              </w:rPr>
            </w:pPr>
            <w:r w:rsidRPr="00A11282">
              <w:rPr>
                <w:bCs/>
                <w:color w:val="000000"/>
                <w:sz w:val="16"/>
                <w:szCs w:val="16"/>
              </w:rPr>
              <w:t>Игра «</w:t>
            </w:r>
            <w:r>
              <w:rPr>
                <w:bCs/>
                <w:color w:val="000000"/>
                <w:sz w:val="16"/>
                <w:szCs w:val="16"/>
              </w:rPr>
              <w:t>П</w:t>
            </w:r>
            <w:r w:rsidRPr="00A11282">
              <w:rPr>
                <w:bCs/>
                <w:color w:val="000000"/>
                <w:sz w:val="16"/>
                <w:szCs w:val="16"/>
              </w:rPr>
              <w:t>антомима».Изобрази животного.</w:t>
            </w:r>
          </w:p>
        </w:tc>
        <w:tc>
          <w:tcPr>
            <w:tcW w:w="1276" w:type="dxa"/>
          </w:tcPr>
          <w:p w:rsidR="007F1D79" w:rsidRPr="00CD1AE7" w:rsidRDefault="007F1D79" w:rsidP="004F7F22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58" w:type="dxa"/>
          </w:tcPr>
          <w:p w:rsidR="007F1D79" w:rsidRPr="00CD1AE7" w:rsidRDefault="007F1D79" w:rsidP="004F7F22">
            <w:pPr>
              <w:ind w:left="-10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94" w:type="dxa"/>
          </w:tcPr>
          <w:p w:rsidR="007F1D79" w:rsidRPr="00CD1AE7" w:rsidRDefault="007F1D79" w:rsidP="004F7F22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CD1AE7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CD1AE7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CD1AE7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CD1AE7">
              <w:rPr>
                <w:bCs/>
                <w:color w:val="000000"/>
                <w:sz w:val="22"/>
                <w:szCs w:val="22"/>
                <w:lang w:val="en-US"/>
              </w:rPr>
              <w:t xml:space="preserve">Swim, sing, run, jump,  </w:t>
            </w:r>
          </w:p>
          <w:p w:rsidR="007F1D79" w:rsidRPr="00CD1AE7" w:rsidRDefault="007F1D79" w:rsidP="004F7F22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CD1AE7">
              <w:rPr>
                <w:bCs/>
                <w:color w:val="000000"/>
                <w:sz w:val="22"/>
                <w:szCs w:val="22"/>
                <w:lang w:val="en-US"/>
              </w:rPr>
              <w:t xml:space="preserve"> dance, Fish, bird, horse, frog, chimp.</w:t>
            </w:r>
          </w:p>
          <w:p w:rsidR="007F1D79" w:rsidRPr="00CD1AE7" w:rsidRDefault="007F1D79" w:rsidP="004F7F22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CD1AE7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CD1AE7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CD1AE7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CD1AE7">
              <w:rPr>
                <w:bCs/>
                <w:color w:val="000000"/>
                <w:sz w:val="22"/>
                <w:szCs w:val="22"/>
                <w:lang w:val="en-US"/>
              </w:rPr>
              <w:t>drinks, Food`s ready, What can a fish do?</w:t>
            </w:r>
          </w:p>
        </w:tc>
        <w:tc>
          <w:tcPr>
            <w:tcW w:w="864" w:type="dxa"/>
          </w:tcPr>
          <w:p w:rsidR="007F1D79" w:rsidRPr="002D2BDA" w:rsidRDefault="00F87DE0" w:rsidP="00F87DE0">
            <w:pPr>
              <w:jc w:val="center"/>
              <w:rPr>
                <w:sz w:val="20"/>
              </w:rPr>
            </w:pPr>
            <w:r w:rsidRPr="002D2BDA">
              <w:rPr>
                <w:sz w:val="20"/>
              </w:rPr>
              <w:t>Упр.2 с.62</w:t>
            </w:r>
          </w:p>
          <w:p w:rsidR="00F87DE0" w:rsidRPr="002D2BDA" w:rsidRDefault="00F87DE0" w:rsidP="00F87DE0">
            <w:pPr>
              <w:jc w:val="center"/>
              <w:rPr>
                <w:sz w:val="20"/>
              </w:rPr>
            </w:pPr>
            <w:r w:rsidRPr="002D2BDA">
              <w:rPr>
                <w:sz w:val="20"/>
                <w:lang w:val="en-US"/>
              </w:rPr>
              <w:t>WB 1,2 С.34</w:t>
            </w:r>
          </w:p>
        </w:tc>
        <w:tc>
          <w:tcPr>
            <w:tcW w:w="1022" w:type="dxa"/>
          </w:tcPr>
          <w:p w:rsidR="007F1D79" w:rsidRDefault="007F1D79" w:rsidP="00B04421">
            <w:pPr>
              <w:ind w:left="-108" w:right="-108"/>
              <w:rPr>
                <w:b/>
                <w:bCs/>
                <w:color w:val="000000"/>
                <w:sz w:val="18"/>
                <w:szCs w:val="18"/>
              </w:rPr>
            </w:pPr>
            <w:r w:rsidRPr="00740CBE">
              <w:rPr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740CBE">
              <w:rPr>
                <w:b/>
                <w:bCs/>
                <w:color w:val="000000"/>
                <w:sz w:val="18"/>
                <w:szCs w:val="18"/>
              </w:rPr>
              <w:t>Зоопарк Лондона</w:t>
            </w:r>
          </w:p>
          <w:p w:rsidR="007F1D79" w:rsidRPr="00BF063D" w:rsidRDefault="007F1D79" w:rsidP="00B04421">
            <w:pPr>
              <w:rPr>
                <w:sz w:val="18"/>
                <w:szCs w:val="18"/>
              </w:rPr>
            </w:pPr>
          </w:p>
        </w:tc>
        <w:tc>
          <w:tcPr>
            <w:tcW w:w="713" w:type="dxa"/>
          </w:tcPr>
          <w:p w:rsidR="007F1D79" w:rsidRPr="009C2C03" w:rsidRDefault="002C06F0" w:rsidP="002C06F0">
            <w:pPr>
              <w:ind w:left="-104"/>
              <w:rPr>
                <w:sz w:val="14"/>
                <w:szCs w:val="14"/>
              </w:rPr>
            </w:pPr>
            <w:r w:rsidRPr="009C2C03">
              <w:rPr>
                <w:sz w:val="14"/>
                <w:szCs w:val="14"/>
              </w:rPr>
              <w:t>Словар ная  игра</w:t>
            </w:r>
          </w:p>
        </w:tc>
      </w:tr>
      <w:tr w:rsidR="007F1D79" w:rsidRPr="00254184">
        <w:tblPrEx>
          <w:tblCellMar>
            <w:top w:w="0" w:type="dxa"/>
            <w:bottom w:w="0" w:type="dxa"/>
          </w:tblCellMar>
        </w:tblPrEx>
        <w:trPr>
          <w:cantSplit/>
          <w:trHeight w:val="606"/>
        </w:trPr>
        <w:tc>
          <w:tcPr>
            <w:tcW w:w="402" w:type="dxa"/>
          </w:tcPr>
          <w:p w:rsidR="007F1D79" w:rsidRPr="00A055C5" w:rsidRDefault="007F1D79" w:rsidP="004F7F22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B122AD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A055C5">
              <w:rPr>
                <w:b/>
                <w:bCs/>
                <w:color w:val="000000"/>
                <w:sz w:val="22"/>
                <w:szCs w:val="22"/>
                <w:lang w:val="en-US"/>
              </w:rPr>
              <w:t>5</w:t>
            </w:r>
          </w:p>
          <w:p w:rsidR="0035381D" w:rsidRDefault="0035381D" w:rsidP="004F7F22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35381D" w:rsidRPr="00B122AD" w:rsidRDefault="0035381D" w:rsidP="004F7F22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="00D72AB6">
              <w:rPr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9" w:type="dxa"/>
            <w:vMerge/>
            <w:shd w:val="clear" w:color="auto" w:fill="auto"/>
            <w:textDirection w:val="btLr"/>
          </w:tcPr>
          <w:p w:rsidR="007F1D79" w:rsidRPr="007E4DF7" w:rsidRDefault="007F1D79" w:rsidP="004F7F22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</w:tcPr>
          <w:p w:rsidR="007F1D79" w:rsidRPr="002D32CC" w:rsidRDefault="007F1D79" w:rsidP="004F7F2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2D32CC">
              <w:rPr>
                <w:b/>
                <w:bCs/>
                <w:color w:val="000000"/>
                <w:szCs w:val="24"/>
              </w:rPr>
              <w:t xml:space="preserve">7 </w:t>
            </w:r>
            <w:r>
              <w:rPr>
                <w:b/>
                <w:bCs/>
                <w:color w:val="000000"/>
                <w:szCs w:val="24"/>
                <w:lang w:val="en-US"/>
              </w:rPr>
              <w:t>b</w:t>
            </w:r>
          </w:p>
          <w:p w:rsidR="007F1D79" w:rsidRPr="000D605F" w:rsidRDefault="007F1D79" w:rsidP="002D32CC">
            <w:pPr>
              <w:ind w:left="-108" w:right="-145" w:firstLine="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</w:rPr>
              <w:t xml:space="preserve">Мои животные </w:t>
            </w:r>
            <w:r w:rsidRPr="000D605F">
              <w:rPr>
                <w:b/>
                <w:bCs/>
                <w:color w:val="000000"/>
                <w:sz w:val="16"/>
                <w:szCs w:val="16"/>
              </w:rPr>
              <w:t>Страноведение.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D605F">
              <w:rPr>
                <w:b/>
                <w:bCs/>
                <w:color w:val="000000"/>
                <w:sz w:val="16"/>
                <w:szCs w:val="16"/>
              </w:rPr>
              <w:t>Животные разных стран</w:t>
            </w:r>
          </w:p>
          <w:p w:rsidR="007F1D79" w:rsidRPr="000066B1" w:rsidRDefault="007F1D79" w:rsidP="004F7F22">
            <w:pPr>
              <w:ind w:left="-108" w:firstLine="108"/>
              <w:jc w:val="center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19" w:type="dxa"/>
          </w:tcPr>
          <w:p w:rsidR="007F1D79" w:rsidRDefault="007F1D79" w:rsidP="004F7F22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CD1AE7">
              <w:rPr>
                <w:bCs/>
                <w:color w:val="000000"/>
                <w:sz w:val="22"/>
                <w:szCs w:val="22"/>
              </w:rPr>
              <w:t>Упр.3 с.65</w:t>
            </w:r>
          </w:p>
          <w:p w:rsidR="007F1D79" w:rsidRPr="00F023DE" w:rsidRDefault="007F1D79" w:rsidP="00D237C8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7F1D79" w:rsidRPr="00CD1AE7" w:rsidRDefault="007F1D79" w:rsidP="004F7F22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</w:t>
            </w:r>
            <w:r>
              <w:rPr>
                <w:color w:val="000000"/>
                <w:sz w:val="16"/>
                <w:szCs w:val="16"/>
              </w:rPr>
              <w:t>песенки</w:t>
            </w:r>
          </w:p>
        </w:tc>
        <w:tc>
          <w:tcPr>
            <w:tcW w:w="1281" w:type="dxa"/>
          </w:tcPr>
          <w:p w:rsidR="007F1D79" w:rsidRDefault="007F1D79" w:rsidP="004F7F22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CD1AE7">
              <w:rPr>
                <w:bCs/>
                <w:color w:val="000000"/>
                <w:sz w:val="22"/>
                <w:szCs w:val="22"/>
              </w:rPr>
              <w:t>Упр.1,3 с.64-65</w:t>
            </w:r>
          </w:p>
          <w:p w:rsidR="007F1D79" w:rsidRPr="00CD1AE7" w:rsidRDefault="007F1D79" w:rsidP="004F7F22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810B45">
              <w:rPr>
                <w:bCs/>
                <w:color w:val="000000"/>
                <w:sz w:val="16"/>
                <w:szCs w:val="16"/>
              </w:rPr>
              <w:t>Чтение диалога по ролям</w:t>
            </w:r>
          </w:p>
        </w:tc>
        <w:tc>
          <w:tcPr>
            <w:tcW w:w="2543" w:type="dxa"/>
          </w:tcPr>
          <w:p w:rsidR="007F1D79" w:rsidRPr="002D32CC" w:rsidRDefault="007F1D79" w:rsidP="00DB120C">
            <w:pPr>
              <w:ind w:right="-288"/>
              <w:rPr>
                <w:bCs/>
                <w:color w:val="000000"/>
                <w:sz w:val="22"/>
                <w:szCs w:val="22"/>
              </w:rPr>
            </w:pPr>
            <w:r w:rsidRPr="00CD1AE7">
              <w:rPr>
                <w:bCs/>
                <w:color w:val="000000"/>
                <w:sz w:val="22"/>
                <w:szCs w:val="22"/>
                <w:lang w:val="en-US"/>
              </w:rPr>
              <w:t>Bob</w:t>
            </w:r>
            <w:r w:rsidRPr="002D32C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CD1AE7">
              <w:rPr>
                <w:bCs/>
                <w:color w:val="000000"/>
                <w:sz w:val="22"/>
                <w:szCs w:val="22"/>
                <w:lang w:val="en-US"/>
              </w:rPr>
              <w:t>can</w:t>
            </w:r>
            <w:r w:rsidRPr="002D32CC">
              <w:rPr>
                <w:bCs/>
                <w:color w:val="000000"/>
                <w:sz w:val="22"/>
                <w:szCs w:val="22"/>
              </w:rPr>
              <w:t xml:space="preserve">…/  </w:t>
            </w:r>
            <w:r w:rsidRPr="00CD1AE7">
              <w:rPr>
                <w:bCs/>
                <w:color w:val="000000"/>
                <w:sz w:val="22"/>
                <w:szCs w:val="22"/>
                <w:lang w:val="en-US"/>
              </w:rPr>
              <w:t>Larry</w:t>
            </w:r>
            <w:r w:rsidRPr="002D32C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CD1AE7">
              <w:rPr>
                <w:bCs/>
                <w:color w:val="000000"/>
                <w:sz w:val="22"/>
                <w:szCs w:val="22"/>
                <w:lang w:val="en-US"/>
              </w:rPr>
              <w:t>can</w:t>
            </w:r>
            <w:r w:rsidRPr="002D32CC">
              <w:rPr>
                <w:bCs/>
                <w:color w:val="000000"/>
                <w:sz w:val="22"/>
                <w:szCs w:val="22"/>
              </w:rPr>
              <w:t xml:space="preserve">  </w:t>
            </w:r>
            <w:r w:rsidRPr="00CD1AE7">
              <w:rPr>
                <w:bCs/>
                <w:color w:val="000000"/>
                <w:sz w:val="22"/>
                <w:szCs w:val="22"/>
                <w:lang w:val="en-US"/>
              </w:rPr>
              <w:t>not</w:t>
            </w:r>
            <w:r w:rsidRPr="002D32CC">
              <w:rPr>
                <w:bCs/>
                <w:color w:val="000000"/>
                <w:sz w:val="22"/>
                <w:szCs w:val="22"/>
              </w:rPr>
              <w:t>…</w:t>
            </w:r>
          </w:p>
          <w:p w:rsidR="007F1D79" w:rsidRDefault="007F1D79" w:rsidP="004F7F22">
            <w:pPr>
              <w:ind w:right="-58"/>
              <w:jc w:val="center"/>
              <w:rPr>
                <w:bCs/>
                <w:color w:val="000000"/>
                <w:sz w:val="22"/>
                <w:szCs w:val="22"/>
              </w:rPr>
            </w:pPr>
            <w:r w:rsidRPr="00CD1AE7">
              <w:rPr>
                <w:bCs/>
                <w:color w:val="000000"/>
                <w:sz w:val="22"/>
                <w:szCs w:val="22"/>
              </w:rPr>
              <w:t>Упр.1,2 с.64</w:t>
            </w:r>
          </w:p>
          <w:p w:rsidR="007F1D79" w:rsidRPr="00CB3E89" w:rsidRDefault="007F1D79" w:rsidP="004F7F22">
            <w:pPr>
              <w:ind w:right="-58"/>
              <w:jc w:val="center"/>
              <w:rPr>
                <w:bCs/>
                <w:color w:val="000000"/>
                <w:sz w:val="16"/>
                <w:szCs w:val="16"/>
              </w:rPr>
            </w:pPr>
            <w:r w:rsidRPr="00CB3E89">
              <w:rPr>
                <w:sz w:val="16"/>
                <w:szCs w:val="16"/>
              </w:rPr>
              <w:t>Высказыв</w:t>
            </w:r>
            <w:r w:rsidRPr="00CB3E89">
              <w:rPr>
                <w:spacing w:val="1"/>
                <w:sz w:val="16"/>
                <w:szCs w:val="16"/>
              </w:rPr>
              <w:t>а</w:t>
            </w:r>
            <w:r w:rsidRPr="00CB3E89">
              <w:rPr>
                <w:sz w:val="16"/>
                <w:szCs w:val="16"/>
              </w:rPr>
              <w:t>ние</w:t>
            </w:r>
            <w:r w:rsidRPr="00CB3E89">
              <w:rPr>
                <w:spacing w:val="2"/>
                <w:sz w:val="16"/>
                <w:szCs w:val="16"/>
              </w:rPr>
              <w:t xml:space="preserve"> </w:t>
            </w:r>
            <w:r w:rsidRPr="00CB3E89">
              <w:rPr>
                <w:sz w:val="16"/>
                <w:szCs w:val="16"/>
              </w:rPr>
              <w:t>на о</w:t>
            </w:r>
            <w:r w:rsidRPr="00CB3E89">
              <w:rPr>
                <w:sz w:val="16"/>
                <w:szCs w:val="16"/>
              </w:rPr>
              <w:t>с</w:t>
            </w:r>
            <w:r w:rsidRPr="00CB3E89">
              <w:rPr>
                <w:sz w:val="16"/>
                <w:szCs w:val="16"/>
              </w:rPr>
              <w:t>нове</w:t>
            </w:r>
            <w:r w:rsidRPr="00CB3E89">
              <w:rPr>
                <w:spacing w:val="1"/>
                <w:sz w:val="16"/>
                <w:szCs w:val="16"/>
              </w:rPr>
              <w:t xml:space="preserve"> </w:t>
            </w:r>
            <w:r w:rsidRPr="00CB3E89">
              <w:rPr>
                <w:sz w:val="16"/>
                <w:szCs w:val="16"/>
              </w:rPr>
              <w:t>личных рассу</w:t>
            </w:r>
            <w:r w:rsidRPr="00CB3E89">
              <w:rPr>
                <w:sz w:val="16"/>
                <w:szCs w:val="16"/>
              </w:rPr>
              <w:t>ж</w:t>
            </w:r>
            <w:r w:rsidRPr="00CB3E89">
              <w:rPr>
                <w:sz w:val="16"/>
                <w:szCs w:val="16"/>
              </w:rPr>
              <w:t>ден</w:t>
            </w:r>
            <w:r w:rsidRPr="00CB3E89">
              <w:rPr>
                <w:spacing w:val="-1"/>
                <w:sz w:val="16"/>
                <w:szCs w:val="16"/>
              </w:rPr>
              <w:t>и</w:t>
            </w:r>
            <w:r w:rsidRPr="00CB3E89">
              <w:rPr>
                <w:spacing w:val="1"/>
                <w:sz w:val="16"/>
                <w:szCs w:val="16"/>
              </w:rPr>
              <w:t>й</w:t>
            </w:r>
          </w:p>
        </w:tc>
        <w:tc>
          <w:tcPr>
            <w:tcW w:w="1276" w:type="dxa"/>
          </w:tcPr>
          <w:p w:rsidR="007F1D79" w:rsidRPr="00CB3E89" w:rsidRDefault="007F1D79" w:rsidP="004F7F22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8" w:type="dxa"/>
          </w:tcPr>
          <w:p w:rsidR="007F1D79" w:rsidRPr="00CB3E89" w:rsidRDefault="007F1D79" w:rsidP="004F7F22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394" w:type="dxa"/>
          </w:tcPr>
          <w:p w:rsidR="007F1D79" w:rsidRPr="00CD1AE7" w:rsidRDefault="007F1D79" w:rsidP="004F7F22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CD1AE7">
              <w:rPr>
                <w:b/>
                <w:bCs/>
                <w:color w:val="000000"/>
                <w:sz w:val="22"/>
                <w:szCs w:val="22"/>
              </w:rPr>
              <w:t xml:space="preserve"> Пассивная: </w:t>
            </w:r>
            <w:r w:rsidRPr="00CD1AE7">
              <w:rPr>
                <w:bCs/>
                <w:color w:val="000000"/>
                <w:sz w:val="22"/>
                <w:szCs w:val="22"/>
                <w:lang w:val="en-US"/>
              </w:rPr>
              <w:t>Just like this…</w:t>
            </w:r>
          </w:p>
        </w:tc>
        <w:tc>
          <w:tcPr>
            <w:tcW w:w="864" w:type="dxa"/>
          </w:tcPr>
          <w:p w:rsidR="00541D4A" w:rsidRPr="002D2BDA" w:rsidRDefault="00541D4A" w:rsidP="004F7F22">
            <w:pPr>
              <w:ind w:left="-108" w:right="-108"/>
              <w:jc w:val="center"/>
              <w:rPr>
                <w:bCs/>
                <w:color w:val="000000"/>
                <w:sz w:val="20"/>
              </w:rPr>
            </w:pPr>
            <w:r w:rsidRPr="002D2BDA">
              <w:rPr>
                <w:bCs/>
                <w:color w:val="000000"/>
                <w:sz w:val="20"/>
              </w:rPr>
              <w:t>Упр.1 с.64</w:t>
            </w:r>
          </w:p>
          <w:p w:rsidR="007F1D79" w:rsidRPr="002D2BDA" w:rsidRDefault="00F87DE0" w:rsidP="004F7F22">
            <w:pPr>
              <w:ind w:left="-108" w:right="-108"/>
              <w:jc w:val="center"/>
              <w:rPr>
                <w:bCs/>
                <w:color w:val="000000"/>
                <w:sz w:val="20"/>
              </w:rPr>
            </w:pPr>
            <w:r w:rsidRPr="002D2BDA">
              <w:rPr>
                <w:bCs/>
                <w:color w:val="000000"/>
                <w:sz w:val="20"/>
              </w:rPr>
              <w:t>WB 3,4 С.35</w:t>
            </w:r>
          </w:p>
        </w:tc>
        <w:tc>
          <w:tcPr>
            <w:tcW w:w="1022" w:type="dxa"/>
          </w:tcPr>
          <w:p w:rsidR="007F1D79" w:rsidRPr="00740CBE" w:rsidRDefault="007F1D79" w:rsidP="00B04421">
            <w:pPr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0CBE">
              <w:rPr>
                <w:b/>
                <w:bCs/>
                <w:color w:val="000000"/>
                <w:sz w:val="18"/>
                <w:szCs w:val="18"/>
              </w:rPr>
              <w:t>Животные зеленого континента</w:t>
            </w:r>
          </w:p>
        </w:tc>
        <w:tc>
          <w:tcPr>
            <w:tcW w:w="713" w:type="dxa"/>
          </w:tcPr>
          <w:p w:rsidR="007F1D79" w:rsidRPr="009C2C03" w:rsidRDefault="007F1D79" w:rsidP="004F7F22">
            <w:pPr>
              <w:ind w:left="-108" w:right="-108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7F1D79" w:rsidRPr="006919EB">
        <w:tblPrEx>
          <w:tblCellMar>
            <w:top w:w="0" w:type="dxa"/>
            <w:bottom w:w="0" w:type="dxa"/>
          </w:tblCellMar>
        </w:tblPrEx>
        <w:trPr>
          <w:cantSplit/>
          <w:trHeight w:val="606"/>
        </w:trPr>
        <w:tc>
          <w:tcPr>
            <w:tcW w:w="402" w:type="dxa"/>
          </w:tcPr>
          <w:p w:rsidR="007F1D79" w:rsidRPr="00A055C5" w:rsidRDefault="007F1D79" w:rsidP="004F7F22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B122AD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A055C5">
              <w:rPr>
                <w:b/>
                <w:bCs/>
                <w:color w:val="000000"/>
                <w:sz w:val="22"/>
                <w:szCs w:val="22"/>
                <w:lang w:val="en-US"/>
              </w:rPr>
              <w:t>6</w:t>
            </w:r>
          </w:p>
          <w:p w:rsidR="00AC705B" w:rsidRDefault="00AC705B" w:rsidP="004F7F22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AC705B" w:rsidRPr="00B122AD" w:rsidRDefault="00AC705B" w:rsidP="004F7F22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  <w:r w:rsidR="00D72AB6">
              <w:rPr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9" w:type="dxa"/>
            <w:vMerge/>
            <w:shd w:val="clear" w:color="auto" w:fill="auto"/>
            <w:textDirection w:val="btLr"/>
          </w:tcPr>
          <w:p w:rsidR="007F1D79" w:rsidRPr="007E4DF7" w:rsidRDefault="007F1D79" w:rsidP="004F7F22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</w:tcPr>
          <w:p w:rsidR="007F1D79" w:rsidRDefault="007F1D79" w:rsidP="004F7F22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>
              <w:rPr>
                <w:b/>
                <w:bCs/>
                <w:color w:val="000000"/>
                <w:szCs w:val="24"/>
              </w:rPr>
              <w:t>8 а</w:t>
            </w:r>
          </w:p>
          <w:p w:rsidR="007F1D79" w:rsidRDefault="007F1D79" w:rsidP="002A02CD">
            <w:pPr>
              <w:ind w:left="-209" w:right="-145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Я умею прыгать!</w:t>
            </w:r>
          </w:p>
          <w:p w:rsidR="007F1D79" w:rsidRPr="002D32CC" w:rsidRDefault="007F1D79" w:rsidP="002A02CD">
            <w:pPr>
              <w:ind w:left="-209" w:right="-145"/>
              <w:jc w:val="center"/>
              <w:rPr>
                <w:b/>
                <w:bCs/>
                <w:color w:val="000000"/>
                <w:sz w:val="20"/>
              </w:rPr>
            </w:pPr>
            <w:r w:rsidRPr="00C61B9B">
              <w:rPr>
                <w:b/>
                <w:bCs/>
                <w:color w:val="000000"/>
                <w:sz w:val="15"/>
                <w:szCs w:val="15"/>
              </w:rPr>
              <w:t>Введение элементов грамматики.</w:t>
            </w:r>
            <w:r w:rsidR="00C61B9B">
              <w:rPr>
                <w:b/>
                <w:bCs/>
                <w:color w:val="000000"/>
                <w:sz w:val="15"/>
                <w:szCs w:val="15"/>
              </w:rPr>
              <w:t xml:space="preserve"> </w:t>
            </w:r>
            <w:r w:rsidRPr="00C61B9B">
              <w:rPr>
                <w:b/>
                <w:bCs/>
                <w:color w:val="000000"/>
                <w:sz w:val="15"/>
                <w:szCs w:val="15"/>
              </w:rPr>
              <w:t>Модальный глагол САN</w:t>
            </w:r>
          </w:p>
        </w:tc>
        <w:tc>
          <w:tcPr>
            <w:tcW w:w="1419" w:type="dxa"/>
          </w:tcPr>
          <w:p w:rsidR="007F1D79" w:rsidRDefault="007F1D79" w:rsidP="004F7F22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CD1AE7">
              <w:rPr>
                <w:bCs/>
                <w:color w:val="000000"/>
                <w:sz w:val="22"/>
                <w:szCs w:val="22"/>
              </w:rPr>
              <w:t>Упр.3 с.67</w:t>
            </w:r>
          </w:p>
          <w:p w:rsidR="007F1D79" w:rsidRPr="00F023DE" w:rsidRDefault="007F1D79" w:rsidP="00A70EDF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7F1D79" w:rsidRDefault="007F1D79" w:rsidP="00A70EDF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</w:t>
            </w:r>
            <w:r>
              <w:rPr>
                <w:color w:val="000000"/>
                <w:sz w:val="16"/>
                <w:szCs w:val="16"/>
              </w:rPr>
              <w:t>песенки</w:t>
            </w:r>
          </w:p>
          <w:p w:rsidR="007F1D79" w:rsidRPr="00CD1AE7" w:rsidRDefault="007F1D79" w:rsidP="004F7F22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</w:tcPr>
          <w:p w:rsidR="007F1D79" w:rsidRPr="00CD1AE7" w:rsidRDefault="007F1D79" w:rsidP="004F7F22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43" w:type="dxa"/>
          </w:tcPr>
          <w:p w:rsidR="007F1D79" w:rsidRPr="00CD1AE7" w:rsidRDefault="007F1D79" w:rsidP="0000588A">
            <w:pPr>
              <w:numPr>
                <w:ilvl w:val="0"/>
                <w:numId w:val="35"/>
              </w:numPr>
              <w:tabs>
                <w:tab w:val="clear" w:pos="720"/>
              </w:tabs>
              <w:ind w:left="-78" w:right="-58" w:firstLine="0"/>
              <w:rPr>
                <w:bCs/>
                <w:color w:val="000000"/>
                <w:sz w:val="22"/>
                <w:szCs w:val="22"/>
              </w:rPr>
            </w:pPr>
            <w:r w:rsidRPr="00CD1AE7">
              <w:rPr>
                <w:bCs/>
                <w:color w:val="000000"/>
                <w:sz w:val="22"/>
                <w:szCs w:val="22"/>
                <w:lang w:val="en-US"/>
              </w:rPr>
              <w:t>Can you jump</w:t>
            </w:r>
            <w:r w:rsidRPr="00CD1AE7">
              <w:rPr>
                <w:bCs/>
                <w:color w:val="000000"/>
                <w:sz w:val="22"/>
                <w:szCs w:val="22"/>
              </w:rPr>
              <w:t>?</w:t>
            </w:r>
          </w:p>
          <w:p w:rsidR="007F1D79" w:rsidRPr="0000588A" w:rsidRDefault="007F1D79" w:rsidP="0000588A">
            <w:pPr>
              <w:numPr>
                <w:ilvl w:val="0"/>
                <w:numId w:val="35"/>
              </w:numPr>
              <w:tabs>
                <w:tab w:val="clear" w:pos="720"/>
                <w:tab w:val="num" w:pos="205"/>
              </w:tabs>
              <w:ind w:left="-78" w:right="-288" w:firstLine="0"/>
              <w:jc w:val="center"/>
              <w:rPr>
                <w:bCs/>
                <w:color w:val="000000"/>
                <w:sz w:val="20"/>
                <w:lang w:val="en-US"/>
              </w:rPr>
            </w:pPr>
            <w:r w:rsidRPr="0000588A">
              <w:rPr>
                <w:bCs/>
                <w:color w:val="000000"/>
                <w:sz w:val="20"/>
                <w:lang w:val="en-US"/>
              </w:rPr>
              <w:t>Yes, I can.  –No, I can`t</w:t>
            </w:r>
          </w:p>
          <w:p w:rsidR="007F1D79" w:rsidRPr="0000588A" w:rsidRDefault="007F1D79" w:rsidP="0000588A">
            <w:pPr>
              <w:ind w:left="360" w:right="-146" w:hanging="438"/>
              <w:jc w:val="center"/>
              <w:rPr>
                <w:bCs/>
                <w:color w:val="000000"/>
                <w:sz w:val="16"/>
                <w:szCs w:val="16"/>
              </w:rPr>
            </w:pPr>
            <w:r w:rsidRPr="0000588A">
              <w:rPr>
                <w:sz w:val="16"/>
                <w:szCs w:val="16"/>
              </w:rPr>
              <w:t>Диало</w:t>
            </w:r>
            <w:r w:rsidRPr="0000588A">
              <w:rPr>
                <w:spacing w:val="2"/>
                <w:sz w:val="16"/>
                <w:szCs w:val="16"/>
              </w:rPr>
              <w:t>г</w:t>
            </w:r>
            <w:r w:rsidRPr="0000588A">
              <w:rPr>
                <w:sz w:val="16"/>
                <w:szCs w:val="16"/>
              </w:rPr>
              <w:t>- расспрос по заданн</w:t>
            </w:r>
            <w:r w:rsidRPr="0000588A">
              <w:rPr>
                <w:spacing w:val="-1"/>
                <w:sz w:val="16"/>
                <w:szCs w:val="16"/>
              </w:rPr>
              <w:t>о</w:t>
            </w:r>
            <w:r w:rsidRPr="0000588A">
              <w:rPr>
                <w:sz w:val="16"/>
                <w:szCs w:val="16"/>
              </w:rPr>
              <w:t>й с</w:t>
            </w:r>
            <w:r w:rsidRPr="0000588A">
              <w:rPr>
                <w:sz w:val="16"/>
                <w:szCs w:val="16"/>
              </w:rPr>
              <w:t>и</w:t>
            </w:r>
            <w:r w:rsidRPr="0000588A">
              <w:rPr>
                <w:spacing w:val="-2"/>
                <w:sz w:val="16"/>
                <w:szCs w:val="16"/>
              </w:rPr>
              <w:t>т</w:t>
            </w:r>
            <w:r w:rsidRPr="0000588A">
              <w:rPr>
                <w:spacing w:val="2"/>
                <w:sz w:val="16"/>
                <w:szCs w:val="16"/>
              </w:rPr>
              <w:t>у</w:t>
            </w:r>
            <w:r w:rsidRPr="0000588A">
              <w:rPr>
                <w:sz w:val="16"/>
                <w:szCs w:val="16"/>
              </w:rPr>
              <w:t>ации</w:t>
            </w:r>
          </w:p>
        </w:tc>
        <w:tc>
          <w:tcPr>
            <w:tcW w:w="1276" w:type="dxa"/>
          </w:tcPr>
          <w:p w:rsidR="007F1D79" w:rsidRPr="0000588A" w:rsidRDefault="007F1D79" w:rsidP="004F7F22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8" w:type="dxa"/>
          </w:tcPr>
          <w:p w:rsidR="007F1D79" w:rsidRPr="0000588A" w:rsidRDefault="007F1D79" w:rsidP="004F7F22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394" w:type="dxa"/>
          </w:tcPr>
          <w:p w:rsidR="007F1D79" w:rsidRPr="00CD1AE7" w:rsidRDefault="007F1D79" w:rsidP="004F7F22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0588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D1AE7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CD1AE7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CD1AE7">
              <w:rPr>
                <w:bCs/>
                <w:color w:val="000000"/>
                <w:sz w:val="22"/>
                <w:szCs w:val="22"/>
                <w:lang w:val="en-US"/>
              </w:rPr>
              <w:t>climb, fly, boy, girl.</w:t>
            </w:r>
          </w:p>
          <w:p w:rsidR="007F1D79" w:rsidRPr="00CD1AE7" w:rsidRDefault="007F1D79" w:rsidP="004F7F22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CD1AE7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CD1AE7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CD1AE7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CD1AE7">
              <w:rPr>
                <w:bCs/>
                <w:color w:val="000000"/>
                <w:sz w:val="22"/>
                <w:szCs w:val="22"/>
                <w:lang w:val="en-US"/>
              </w:rPr>
              <w:t>out in the sun.</w:t>
            </w:r>
          </w:p>
        </w:tc>
        <w:tc>
          <w:tcPr>
            <w:tcW w:w="864" w:type="dxa"/>
          </w:tcPr>
          <w:p w:rsidR="007F1D79" w:rsidRPr="00957A63" w:rsidRDefault="002D2BDA" w:rsidP="002D2BDA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 w:rsidRPr="00957A63">
              <w:rPr>
                <w:bCs/>
                <w:color w:val="000000"/>
                <w:sz w:val="20"/>
              </w:rPr>
              <w:t>WB 1,2 С.36</w:t>
            </w:r>
          </w:p>
        </w:tc>
        <w:tc>
          <w:tcPr>
            <w:tcW w:w="1022" w:type="dxa"/>
          </w:tcPr>
          <w:p w:rsidR="007F1D79" w:rsidRPr="00CD1AE7" w:rsidRDefault="007F1D79" w:rsidP="00CD1A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13" w:type="dxa"/>
          </w:tcPr>
          <w:p w:rsidR="007F1D79" w:rsidRPr="009C2C03" w:rsidRDefault="001B2BE5" w:rsidP="001B2BE5">
            <w:pPr>
              <w:ind w:left="-104"/>
              <w:rPr>
                <w:sz w:val="14"/>
                <w:szCs w:val="14"/>
              </w:rPr>
            </w:pPr>
            <w:r w:rsidRPr="009C2C03">
              <w:rPr>
                <w:sz w:val="14"/>
                <w:szCs w:val="14"/>
              </w:rPr>
              <w:t>Проект-загадки</w:t>
            </w:r>
          </w:p>
        </w:tc>
      </w:tr>
      <w:tr w:rsidR="007F1D79" w:rsidRPr="006919EB">
        <w:tblPrEx>
          <w:tblCellMar>
            <w:top w:w="0" w:type="dxa"/>
            <w:bottom w:w="0" w:type="dxa"/>
          </w:tblCellMar>
        </w:tblPrEx>
        <w:trPr>
          <w:cantSplit/>
          <w:trHeight w:val="606"/>
        </w:trPr>
        <w:tc>
          <w:tcPr>
            <w:tcW w:w="402" w:type="dxa"/>
          </w:tcPr>
          <w:p w:rsidR="007F1D79" w:rsidRPr="00A055C5" w:rsidRDefault="007F1D79" w:rsidP="004F7F22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B122AD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A055C5">
              <w:rPr>
                <w:b/>
                <w:bCs/>
                <w:color w:val="000000"/>
                <w:sz w:val="22"/>
                <w:szCs w:val="22"/>
                <w:lang w:val="en-US"/>
              </w:rPr>
              <w:t>7</w:t>
            </w:r>
          </w:p>
          <w:p w:rsidR="0028174D" w:rsidRDefault="0028174D" w:rsidP="004F7F22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28174D" w:rsidRPr="00B122AD" w:rsidRDefault="0028174D" w:rsidP="004F7F22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  <w:r w:rsidR="00D72AB6">
              <w:rPr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9" w:type="dxa"/>
            <w:vMerge/>
            <w:shd w:val="clear" w:color="auto" w:fill="auto"/>
            <w:textDirection w:val="btLr"/>
          </w:tcPr>
          <w:p w:rsidR="007F1D79" w:rsidRPr="00C64119" w:rsidRDefault="007F1D79" w:rsidP="004F7F22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23" w:type="dxa"/>
          </w:tcPr>
          <w:p w:rsidR="007F1D79" w:rsidRDefault="007F1D79" w:rsidP="004F7F22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 w:rsidRPr="00C64119">
              <w:rPr>
                <w:b/>
                <w:bCs/>
                <w:color w:val="000000"/>
                <w:szCs w:val="24"/>
                <w:lang w:val="en-US"/>
              </w:rPr>
              <w:t xml:space="preserve">8 </w:t>
            </w:r>
            <w:r>
              <w:rPr>
                <w:b/>
                <w:bCs/>
                <w:color w:val="000000"/>
                <w:szCs w:val="24"/>
                <w:lang w:val="en-US"/>
              </w:rPr>
              <w:t>b</w:t>
            </w:r>
          </w:p>
          <w:p w:rsidR="007F1D79" w:rsidRDefault="007F1D79" w:rsidP="00E241E6">
            <w:pPr>
              <w:ind w:left="-68" w:right="-145" w:hanging="14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</w:rPr>
              <w:t xml:space="preserve">  </w:t>
            </w:r>
            <w:r w:rsidRPr="009374E9">
              <w:rPr>
                <w:b/>
                <w:bCs/>
                <w:color w:val="000000"/>
                <w:sz w:val="18"/>
                <w:szCs w:val="18"/>
              </w:rPr>
              <w:t>Я</w:t>
            </w:r>
            <w:r>
              <w:rPr>
                <w:b/>
                <w:bCs/>
                <w:color w:val="000000"/>
                <w:sz w:val="20"/>
              </w:rPr>
              <w:t xml:space="preserve"> умею прыгать</w:t>
            </w:r>
            <w:r w:rsidRPr="009374E9">
              <w:rPr>
                <w:b/>
                <w:bCs/>
                <w:color w:val="000000"/>
                <w:sz w:val="16"/>
                <w:szCs w:val="16"/>
              </w:rPr>
              <w:t>!</w:t>
            </w:r>
          </w:p>
          <w:p w:rsidR="004D0E72" w:rsidRPr="002D32CC" w:rsidRDefault="006D1F31" w:rsidP="006D1F31">
            <w:pPr>
              <w:ind w:left="-68" w:right="-145" w:hanging="141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Вопросительные предложения.</w:t>
            </w:r>
          </w:p>
        </w:tc>
        <w:tc>
          <w:tcPr>
            <w:tcW w:w="1419" w:type="dxa"/>
          </w:tcPr>
          <w:p w:rsidR="007F1D79" w:rsidRDefault="007F1D79" w:rsidP="004F7F22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CD1AE7">
              <w:rPr>
                <w:bCs/>
                <w:color w:val="000000"/>
                <w:sz w:val="22"/>
                <w:szCs w:val="22"/>
              </w:rPr>
              <w:t>Упр.3 с.69</w:t>
            </w:r>
          </w:p>
          <w:p w:rsidR="007F1D79" w:rsidRPr="00F023DE" w:rsidRDefault="007F1D79" w:rsidP="00A70EDF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7F1D79" w:rsidRPr="00CD1AE7" w:rsidRDefault="007F1D79" w:rsidP="004F7F22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</w:t>
            </w:r>
            <w:r>
              <w:rPr>
                <w:color w:val="000000"/>
                <w:sz w:val="16"/>
                <w:szCs w:val="16"/>
              </w:rPr>
              <w:t>песенки</w:t>
            </w:r>
          </w:p>
        </w:tc>
        <w:tc>
          <w:tcPr>
            <w:tcW w:w="1281" w:type="dxa"/>
          </w:tcPr>
          <w:p w:rsidR="007F1D79" w:rsidRDefault="007F1D79" w:rsidP="004F7F22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CD1AE7">
              <w:rPr>
                <w:bCs/>
                <w:color w:val="000000"/>
                <w:sz w:val="22"/>
                <w:szCs w:val="22"/>
              </w:rPr>
              <w:t>Упр. 1 с.68</w:t>
            </w:r>
          </w:p>
          <w:p w:rsidR="000C3CFB" w:rsidRPr="000C3CFB" w:rsidRDefault="000C3CFB" w:rsidP="004F7F22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0C3CFB">
              <w:rPr>
                <w:bCs/>
                <w:color w:val="000000"/>
                <w:sz w:val="16"/>
                <w:szCs w:val="16"/>
              </w:rPr>
              <w:t>Чтение диалога по ролям</w:t>
            </w:r>
          </w:p>
        </w:tc>
        <w:tc>
          <w:tcPr>
            <w:tcW w:w="2543" w:type="dxa"/>
          </w:tcPr>
          <w:p w:rsidR="007F1D79" w:rsidRPr="000C3CFB" w:rsidRDefault="007F1D79" w:rsidP="004F7F22">
            <w:pPr>
              <w:ind w:right="-5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7F1D79" w:rsidRPr="000C3CFB" w:rsidRDefault="007F1D79" w:rsidP="004F7F22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8" w:type="dxa"/>
          </w:tcPr>
          <w:p w:rsidR="007F1D79" w:rsidRPr="000C3CFB" w:rsidRDefault="007F1D79" w:rsidP="004F7F22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394" w:type="dxa"/>
          </w:tcPr>
          <w:p w:rsidR="007F1D79" w:rsidRPr="00CD1AE7" w:rsidRDefault="007F1D79" w:rsidP="009D7E42">
            <w:pPr>
              <w:ind w:left="-108" w:right="-297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C3CF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D1AE7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846E1A">
              <w:rPr>
                <w:b/>
                <w:bCs/>
                <w:color w:val="000000"/>
                <w:sz w:val="22"/>
                <w:szCs w:val="22"/>
                <w:lang w:val="en-US"/>
              </w:rPr>
              <w:t>:</w:t>
            </w:r>
            <w:r w:rsidRPr="00CD1AE7">
              <w:rPr>
                <w:bCs/>
                <w:color w:val="000000"/>
                <w:sz w:val="22"/>
                <w:szCs w:val="22"/>
                <w:lang w:val="en-US"/>
              </w:rPr>
              <w:t>Chuckles, where are</w:t>
            </w:r>
            <w:r w:rsidRPr="00846E1A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CD1AE7">
              <w:rPr>
                <w:bCs/>
                <w:color w:val="000000"/>
                <w:sz w:val="22"/>
                <w:szCs w:val="22"/>
                <w:lang w:val="en-US"/>
              </w:rPr>
              <w:t xml:space="preserve">you?    </w:t>
            </w:r>
          </w:p>
          <w:p w:rsidR="007F1D79" w:rsidRPr="00CD1AE7" w:rsidRDefault="007F1D79" w:rsidP="004F7F22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CD1AE7">
              <w:rPr>
                <w:bCs/>
                <w:color w:val="000000"/>
                <w:sz w:val="22"/>
                <w:szCs w:val="22"/>
                <w:lang w:val="en-US"/>
              </w:rPr>
              <w:t xml:space="preserve"> - There-is Chuckles in the tree.</w:t>
            </w:r>
          </w:p>
        </w:tc>
        <w:tc>
          <w:tcPr>
            <w:tcW w:w="864" w:type="dxa"/>
          </w:tcPr>
          <w:p w:rsidR="002D2BDA" w:rsidRPr="00957A63" w:rsidRDefault="002D2BDA" w:rsidP="004F7F22">
            <w:pPr>
              <w:ind w:left="-108" w:right="-108"/>
              <w:rPr>
                <w:bCs/>
                <w:color w:val="000000"/>
                <w:sz w:val="20"/>
              </w:rPr>
            </w:pPr>
            <w:r w:rsidRPr="00957A63">
              <w:rPr>
                <w:b/>
                <w:bCs/>
                <w:color w:val="000000"/>
                <w:sz w:val="20"/>
              </w:rPr>
              <w:t xml:space="preserve">  </w:t>
            </w:r>
            <w:r w:rsidRPr="00957A63">
              <w:rPr>
                <w:bCs/>
                <w:color w:val="000000"/>
                <w:sz w:val="20"/>
              </w:rPr>
              <w:t xml:space="preserve">WB 3,4   </w:t>
            </w:r>
          </w:p>
          <w:p w:rsidR="007F1D79" w:rsidRPr="00957A63" w:rsidRDefault="002D2BDA" w:rsidP="004F7F22">
            <w:pPr>
              <w:ind w:left="-108" w:right="-108"/>
              <w:rPr>
                <w:b/>
                <w:bCs/>
                <w:color w:val="000000"/>
                <w:sz w:val="20"/>
              </w:rPr>
            </w:pPr>
            <w:r w:rsidRPr="00957A63">
              <w:rPr>
                <w:bCs/>
                <w:color w:val="000000"/>
                <w:sz w:val="20"/>
              </w:rPr>
              <w:t xml:space="preserve">     С.37</w:t>
            </w:r>
          </w:p>
        </w:tc>
        <w:tc>
          <w:tcPr>
            <w:tcW w:w="1022" w:type="dxa"/>
          </w:tcPr>
          <w:p w:rsidR="007F1D79" w:rsidRPr="00CD1AE7" w:rsidRDefault="007F1D79" w:rsidP="00CD1A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13" w:type="dxa"/>
          </w:tcPr>
          <w:p w:rsidR="007F1D79" w:rsidRPr="00CD1AE7" w:rsidRDefault="007F1D79" w:rsidP="00CD1AE7">
            <w:pPr>
              <w:rPr>
                <w:sz w:val="22"/>
                <w:szCs w:val="22"/>
                <w:lang w:val="en-US"/>
              </w:rPr>
            </w:pPr>
          </w:p>
        </w:tc>
      </w:tr>
      <w:tr w:rsidR="007F1D79" w:rsidRPr="006919EB">
        <w:tblPrEx>
          <w:tblCellMar>
            <w:top w:w="0" w:type="dxa"/>
            <w:bottom w:w="0" w:type="dxa"/>
          </w:tblCellMar>
        </w:tblPrEx>
        <w:trPr>
          <w:cantSplit/>
          <w:trHeight w:val="606"/>
        </w:trPr>
        <w:tc>
          <w:tcPr>
            <w:tcW w:w="402" w:type="dxa"/>
          </w:tcPr>
          <w:p w:rsidR="007F1D79" w:rsidRPr="00A055C5" w:rsidRDefault="007F1D79" w:rsidP="004F7F22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B122AD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A055C5">
              <w:rPr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  <w:p w:rsidR="00734952" w:rsidRDefault="00734952" w:rsidP="004F7F22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:rsidR="00734952" w:rsidRDefault="00734952" w:rsidP="004F7F22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  <w:r w:rsidR="003B0ADD">
              <w:rPr>
                <w:b/>
                <w:bCs/>
                <w:color w:val="000000"/>
                <w:sz w:val="16"/>
                <w:szCs w:val="16"/>
                <w:lang w:val="en-US"/>
              </w:rPr>
              <w:t>7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  <w:p w:rsidR="00734952" w:rsidRPr="00734952" w:rsidRDefault="00734952" w:rsidP="004F7F22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49" w:type="dxa"/>
            <w:vMerge/>
            <w:shd w:val="clear" w:color="auto" w:fill="auto"/>
            <w:textDirection w:val="btLr"/>
          </w:tcPr>
          <w:p w:rsidR="007F1D79" w:rsidRPr="006919EB" w:rsidRDefault="007F1D79" w:rsidP="004F7F22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23" w:type="dxa"/>
          </w:tcPr>
          <w:p w:rsidR="007F1D79" w:rsidRDefault="007F1D79" w:rsidP="004F7F22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9 a"/>
              </w:smartTagPr>
              <w:r>
                <w:rPr>
                  <w:b/>
                  <w:bCs/>
                  <w:color w:val="000000"/>
                  <w:szCs w:val="24"/>
                  <w:lang w:val="en-US"/>
                </w:rPr>
                <w:t>9 a</w:t>
              </w:r>
            </w:smartTag>
          </w:p>
          <w:p w:rsidR="007F1D79" w:rsidRDefault="007F1D79" w:rsidP="004F7F22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В</w:t>
            </w:r>
            <w:r w:rsidRPr="002D32CC">
              <w:rPr>
                <w:b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0"/>
              </w:rPr>
              <w:t>цирке</w:t>
            </w:r>
            <w:r w:rsidRPr="002D32CC">
              <w:rPr>
                <w:b/>
                <w:bCs/>
                <w:color w:val="000000"/>
                <w:sz w:val="20"/>
                <w:lang w:val="en-US"/>
              </w:rPr>
              <w:t>!!!</w:t>
            </w:r>
          </w:p>
          <w:p w:rsidR="002C3467" w:rsidRPr="002C3467" w:rsidRDefault="002C3467" w:rsidP="00AC50EA">
            <w:pPr>
              <w:ind w:right="-145" w:hanging="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C3467">
              <w:rPr>
                <w:b/>
                <w:bCs/>
                <w:color w:val="000000"/>
                <w:sz w:val="16"/>
                <w:szCs w:val="16"/>
              </w:rPr>
              <w:t>Повторение правил чтения гласных букв</w:t>
            </w:r>
          </w:p>
        </w:tc>
        <w:tc>
          <w:tcPr>
            <w:tcW w:w="1419" w:type="dxa"/>
          </w:tcPr>
          <w:p w:rsidR="007F1D79" w:rsidRDefault="005C6AB0" w:rsidP="004F7F22">
            <w:pPr>
              <w:ind w:right="-108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Упр</w:t>
            </w:r>
            <w:r w:rsidRPr="005C6AB0">
              <w:rPr>
                <w:bCs/>
                <w:color w:val="000000"/>
                <w:szCs w:val="24"/>
                <w:lang w:val="en-US"/>
              </w:rPr>
              <w:t>. 3</w:t>
            </w:r>
            <w:r>
              <w:rPr>
                <w:bCs/>
                <w:color w:val="000000"/>
                <w:szCs w:val="24"/>
              </w:rPr>
              <w:t xml:space="preserve"> с.71</w:t>
            </w:r>
          </w:p>
          <w:p w:rsidR="005C6AB0" w:rsidRPr="00F023DE" w:rsidRDefault="005C6AB0" w:rsidP="005C6AB0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5C6AB0" w:rsidRPr="005C6AB0" w:rsidRDefault="005C6AB0" w:rsidP="005C6AB0">
            <w:pPr>
              <w:ind w:right="-108"/>
              <w:jc w:val="center"/>
              <w:rPr>
                <w:bCs/>
                <w:color w:val="000000"/>
                <w:szCs w:val="24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задани</w:t>
            </w:r>
            <w:r w:rsidRPr="00F023DE">
              <w:rPr>
                <w:color w:val="000000"/>
                <w:spacing w:val="1"/>
                <w:sz w:val="16"/>
                <w:szCs w:val="16"/>
              </w:rPr>
              <w:t>я</w:t>
            </w:r>
          </w:p>
        </w:tc>
        <w:tc>
          <w:tcPr>
            <w:tcW w:w="1281" w:type="dxa"/>
          </w:tcPr>
          <w:p w:rsidR="00DB6CA5" w:rsidRPr="00DB6CA5" w:rsidRDefault="00DB6CA5" w:rsidP="004F7F22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543" w:type="dxa"/>
          </w:tcPr>
          <w:p w:rsidR="007F1D79" w:rsidRPr="00625513" w:rsidRDefault="007F1D79" w:rsidP="004F7F22">
            <w:pPr>
              <w:ind w:right="-5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:rsidR="007F1D79" w:rsidRPr="009A3A72" w:rsidRDefault="007F1D79" w:rsidP="004F7F22">
            <w:pPr>
              <w:ind w:right="-10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58" w:type="dxa"/>
          </w:tcPr>
          <w:p w:rsidR="007F1D79" w:rsidRPr="00FF78AC" w:rsidRDefault="00150EE0" w:rsidP="004F7F22">
            <w:pPr>
              <w:ind w:lef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FF78A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Ii  </w:t>
            </w:r>
          </w:p>
          <w:p w:rsidR="00150EE0" w:rsidRPr="00FF78AC" w:rsidRDefault="00150EE0" w:rsidP="004F7F22">
            <w:pPr>
              <w:ind w:lef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FF78AC">
              <w:rPr>
                <w:b/>
                <w:bCs/>
                <w:color w:val="000000"/>
                <w:sz w:val="22"/>
                <w:szCs w:val="22"/>
                <w:lang w:val="en-US"/>
              </w:rPr>
              <w:t>[ ai ]   [  I  ]</w:t>
            </w:r>
          </w:p>
        </w:tc>
        <w:tc>
          <w:tcPr>
            <w:tcW w:w="3394" w:type="dxa"/>
          </w:tcPr>
          <w:p w:rsidR="007F1D79" w:rsidRPr="00625513" w:rsidRDefault="007F1D79" w:rsidP="004F7F22">
            <w:pPr>
              <w:ind w:left="-108" w:right="-108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25513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25513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625513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625513">
              <w:rPr>
                <w:bCs/>
                <w:color w:val="000000"/>
                <w:sz w:val="22"/>
                <w:szCs w:val="22"/>
                <w:lang w:val="en-US"/>
              </w:rPr>
              <w:t xml:space="preserve">clown, circus, magician,  </w:t>
            </w:r>
          </w:p>
          <w:p w:rsidR="007F1D79" w:rsidRPr="00625513" w:rsidRDefault="007F1D79" w:rsidP="004F7F22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625513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25513">
              <w:rPr>
                <w:bCs/>
                <w:color w:val="000000"/>
                <w:sz w:val="22"/>
                <w:szCs w:val="22"/>
                <w:lang w:val="en-US"/>
              </w:rPr>
              <w:t>swing, funny</w:t>
            </w:r>
          </w:p>
          <w:p w:rsidR="007F1D79" w:rsidRPr="00625513" w:rsidRDefault="007F1D79" w:rsidP="004F7F22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625513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25513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625513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625513">
              <w:rPr>
                <w:bCs/>
                <w:color w:val="000000"/>
                <w:sz w:val="22"/>
                <w:szCs w:val="22"/>
                <w:lang w:val="en-US"/>
              </w:rPr>
              <w:t>All  day</w:t>
            </w:r>
            <w:r w:rsidRPr="00625513">
              <w:rPr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864" w:type="dxa"/>
          </w:tcPr>
          <w:p w:rsidR="007F1D79" w:rsidRPr="00957A63" w:rsidRDefault="00033D03" w:rsidP="00033D03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 w:rsidRPr="00957A63">
              <w:rPr>
                <w:bCs/>
                <w:color w:val="000000"/>
                <w:sz w:val="20"/>
              </w:rPr>
              <w:t>WB 1, 2 С.38</w:t>
            </w:r>
          </w:p>
        </w:tc>
        <w:tc>
          <w:tcPr>
            <w:tcW w:w="1022" w:type="dxa"/>
          </w:tcPr>
          <w:p w:rsidR="007F1D79" w:rsidRPr="00CD1AE7" w:rsidRDefault="007F1D79" w:rsidP="00CD1AE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13" w:type="dxa"/>
          </w:tcPr>
          <w:p w:rsidR="007F1D79" w:rsidRPr="00CD1AE7" w:rsidRDefault="007F1D79" w:rsidP="00CD1AE7">
            <w:pPr>
              <w:rPr>
                <w:sz w:val="22"/>
                <w:szCs w:val="22"/>
                <w:lang w:val="en-US"/>
              </w:rPr>
            </w:pPr>
          </w:p>
        </w:tc>
      </w:tr>
      <w:tr w:rsidR="00EF229B" w:rsidRPr="006919EB">
        <w:tblPrEx>
          <w:tblCellMar>
            <w:top w:w="0" w:type="dxa"/>
            <w:bottom w:w="0" w:type="dxa"/>
          </w:tblCellMar>
        </w:tblPrEx>
        <w:trPr>
          <w:cantSplit/>
          <w:trHeight w:val="1124"/>
        </w:trPr>
        <w:tc>
          <w:tcPr>
            <w:tcW w:w="402" w:type="dxa"/>
          </w:tcPr>
          <w:p w:rsidR="00EF229B" w:rsidRDefault="00A055C5" w:rsidP="004F7F22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39</w:t>
            </w:r>
          </w:p>
          <w:p w:rsidR="004C7D0A" w:rsidRDefault="004C7D0A" w:rsidP="004F7F22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4C7D0A" w:rsidRPr="004E72CF" w:rsidRDefault="003B0ADD" w:rsidP="004F7F22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29</w:t>
            </w:r>
            <w:r w:rsidR="004C7D0A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4C7D0A"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4E72CF">
              <w:rPr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49" w:type="dxa"/>
            <w:vMerge/>
            <w:shd w:val="clear" w:color="auto" w:fill="auto"/>
            <w:textDirection w:val="btLr"/>
          </w:tcPr>
          <w:p w:rsidR="00EF229B" w:rsidRPr="006919EB" w:rsidRDefault="00EF229B" w:rsidP="004F7F22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23" w:type="dxa"/>
          </w:tcPr>
          <w:p w:rsidR="00EF229B" w:rsidRDefault="00EF229B" w:rsidP="004F7F22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>9 b</w:t>
            </w:r>
          </w:p>
          <w:p w:rsidR="00EF229B" w:rsidRDefault="00EF229B" w:rsidP="004F7F22">
            <w:pPr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</w:rPr>
              <w:t>В цирке!!!</w:t>
            </w:r>
          </w:p>
          <w:p w:rsidR="00601847" w:rsidRPr="00FA6969" w:rsidRDefault="00601847" w:rsidP="004F7F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7CD8">
              <w:rPr>
                <w:b/>
                <w:sz w:val="16"/>
                <w:szCs w:val="16"/>
              </w:rPr>
              <w:t xml:space="preserve">Обобщение пройденного </w:t>
            </w:r>
            <w:r w:rsidR="00ED0905">
              <w:rPr>
                <w:b/>
                <w:sz w:val="16"/>
                <w:szCs w:val="16"/>
              </w:rPr>
              <w:t>по</w:t>
            </w:r>
            <w:r>
              <w:rPr>
                <w:b/>
                <w:sz w:val="16"/>
                <w:szCs w:val="16"/>
              </w:rPr>
              <w:t xml:space="preserve"> тем</w:t>
            </w:r>
            <w:r w:rsidR="00ED0905">
              <w:rPr>
                <w:b/>
                <w:sz w:val="16"/>
                <w:szCs w:val="16"/>
              </w:rPr>
              <w:t>е</w:t>
            </w:r>
            <w:r>
              <w:rPr>
                <w:b/>
                <w:sz w:val="16"/>
                <w:szCs w:val="16"/>
              </w:rPr>
              <w:t>«</w:t>
            </w:r>
            <w:r w:rsidRPr="00FA6969">
              <w:rPr>
                <w:b/>
                <w:sz w:val="16"/>
                <w:szCs w:val="16"/>
              </w:rPr>
              <w:t>Животные</w:t>
            </w:r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419" w:type="dxa"/>
          </w:tcPr>
          <w:p w:rsidR="00EF229B" w:rsidRDefault="00EF229B" w:rsidP="00A5688E">
            <w:pPr>
              <w:ind w:left="-213" w:right="-285"/>
              <w:jc w:val="center"/>
              <w:rPr>
                <w:bCs/>
                <w:color w:val="000000"/>
                <w:sz w:val="22"/>
                <w:szCs w:val="22"/>
              </w:rPr>
            </w:pPr>
            <w:r w:rsidRPr="00625513">
              <w:rPr>
                <w:bCs/>
                <w:color w:val="000000"/>
                <w:sz w:val="22"/>
                <w:szCs w:val="22"/>
              </w:rPr>
              <w:t>Упр</w:t>
            </w:r>
            <w:r w:rsidRPr="00A5688E">
              <w:rPr>
                <w:bCs/>
                <w:color w:val="000000"/>
                <w:sz w:val="22"/>
                <w:szCs w:val="22"/>
                <w:lang w:val="en-US"/>
              </w:rPr>
              <w:t>. 4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625513">
              <w:rPr>
                <w:bCs/>
                <w:color w:val="000000"/>
                <w:sz w:val="22"/>
                <w:szCs w:val="22"/>
              </w:rPr>
              <w:t>с</w:t>
            </w:r>
            <w:r w:rsidRPr="00A5688E">
              <w:rPr>
                <w:bCs/>
                <w:color w:val="000000"/>
                <w:sz w:val="22"/>
                <w:szCs w:val="22"/>
                <w:lang w:val="en-US"/>
              </w:rPr>
              <w:t>.73</w:t>
            </w:r>
          </w:p>
          <w:p w:rsidR="00EF229B" w:rsidRPr="00F023DE" w:rsidRDefault="00EF229B" w:rsidP="00176E5F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EF229B" w:rsidRPr="00A5688E" w:rsidRDefault="00EF229B" w:rsidP="00A5688E">
            <w:pPr>
              <w:ind w:left="-213" w:right="-285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</w:t>
            </w:r>
            <w:r>
              <w:rPr>
                <w:color w:val="000000"/>
                <w:sz w:val="16"/>
                <w:szCs w:val="16"/>
              </w:rPr>
              <w:t>песенки</w:t>
            </w:r>
          </w:p>
        </w:tc>
        <w:tc>
          <w:tcPr>
            <w:tcW w:w="1281" w:type="dxa"/>
          </w:tcPr>
          <w:p w:rsidR="00EF229B" w:rsidRDefault="00EF229B" w:rsidP="00B04421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Упр.2 с.72</w:t>
            </w:r>
          </w:p>
          <w:p w:rsidR="00EF229B" w:rsidRPr="00DB6CA5" w:rsidRDefault="00EF229B" w:rsidP="00B04421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DB6CA5">
              <w:rPr>
                <w:bCs/>
                <w:color w:val="000000"/>
                <w:sz w:val="16"/>
                <w:szCs w:val="16"/>
              </w:rPr>
              <w:t>Чтение гласной Ii</w:t>
            </w:r>
          </w:p>
        </w:tc>
        <w:tc>
          <w:tcPr>
            <w:tcW w:w="2543" w:type="dxa"/>
          </w:tcPr>
          <w:p w:rsidR="00EF229B" w:rsidRPr="00625513" w:rsidRDefault="00EF229B" w:rsidP="004F7F22">
            <w:pPr>
              <w:ind w:right="-5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25513">
              <w:rPr>
                <w:bCs/>
                <w:color w:val="000000"/>
                <w:sz w:val="22"/>
                <w:szCs w:val="22"/>
                <w:lang w:val="en-US"/>
              </w:rPr>
              <w:t>-I can… / I can not…</w:t>
            </w:r>
          </w:p>
          <w:p w:rsidR="00EF229B" w:rsidRDefault="00EF229B" w:rsidP="004F7F22">
            <w:pPr>
              <w:ind w:right="-58"/>
              <w:jc w:val="center"/>
              <w:rPr>
                <w:bCs/>
                <w:color w:val="000000"/>
                <w:sz w:val="22"/>
                <w:szCs w:val="22"/>
              </w:rPr>
            </w:pPr>
            <w:r w:rsidRPr="00625513">
              <w:rPr>
                <w:bCs/>
                <w:color w:val="000000"/>
                <w:sz w:val="22"/>
                <w:szCs w:val="22"/>
              </w:rPr>
              <w:t>Упр</w:t>
            </w:r>
            <w:r w:rsidRPr="00A5688E">
              <w:rPr>
                <w:bCs/>
                <w:color w:val="000000"/>
                <w:sz w:val="22"/>
                <w:szCs w:val="22"/>
                <w:lang w:val="en-US"/>
              </w:rPr>
              <w:t xml:space="preserve">.1 </w:t>
            </w:r>
            <w:r w:rsidRPr="00625513">
              <w:rPr>
                <w:bCs/>
                <w:color w:val="000000"/>
                <w:sz w:val="22"/>
                <w:szCs w:val="22"/>
              </w:rPr>
              <w:t>с</w:t>
            </w:r>
            <w:r w:rsidRPr="00A5688E">
              <w:rPr>
                <w:bCs/>
                <w:color w:val="000000"/>
                <w:sz w:val="22"/>
                <w:szCs w:val="22"/>
                <w:lang w:val="en-US"/>
              </w:rPr>
              <w:t>.72</w:t>
            </w:r>
          </w:p>
          <w:p w:rsidR="0014446A" w:rsidRPr="0014446A" w:rsidRDefault="0014446A" w:rsidP="004F7F22">
            <w:pPr>
              <w:ind w:right="-58"/>
              <w:jc w:val="center"/>
              <w:rPr>
                <w:bCs/>
                <w:color w:val="000000"/>
                <w:sz w:val="22"/>
                <w:szCs w:val="22"/>
              </w:rPr>
            </w:pPr>
            <w:r w:rsidRPr="0014446A">
              <w:rPr>
                <w:bCs/>
                <w:color w:val="000000"/>
                <w:sz w:val="16"/>
                <w:szCs w:val="16"/>
              </w:rPr>
              <w:t>Монолог учащегося по заданной ситуации</w:t>
            </w:r>
            <w:r>
              <w:rPr>
                <w:bCs/>
                <w:color w:val="000000"/>
                <w:sz w:val="22"/>
                <w:szCs w:val="22"/>
              </w:rPr>
              <w:t>.</w:t>
            </w:r>
          </w:p>
          <w:p w:rsidR="00EF229B" w:rsidRPr="002C3467" w:rsidRDefault="00EF229B" w:rsidP="004F7F22">
            <w:pPr>
              <w:ind w:right="-5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EF229B" w:rsidRPr="00A5688E" w:rsidRDefault="00EF229B" w:rsidP="004F7F22">
            <w:pPr>
              <w:ind w:right="-10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9A3A72">
              <w:rPr>
                <w:bCs/>
                <w:color w:val="000000"/>
                <w:sz w:val="22"/>
                <w:szCs w:val="22"/>
              </w:rPr>
              <w:t>Упр</w:t>
            </w:r>
            <w:r w:rsidRPr="00A5688E">
              <w:rPr>
                <w:bCs/>
                <w:color w:val="000000"/>
                <w:sz w:val="22"/>
                <w:szCs w:val="22"/>
                <w:lang w:val="en-US"/>
              </w:rPr>
              <w:t xml:space="preserve">.3 </w:t>
            </w:r>
            <w:r w:rsidRPr="009A3A72">
              <w:rPr>
                <w:bCs/>
                <w:color w:val="000000"/>
                <w:sz w:val="22"/>
                <w:szCs w:val="22"/>
              </w:rPr>
              <w:t>с</w:t>
            </w:r>
            <w:r w:rsidRPr="00A5688E">
              <w:rPr>
                <w:bCs/>
                <w:color w:val="000000"/>
                <w:sz w:val="22"/>
                <w:szCs w:val="22"/>
                <w:lang w:val="en-US"/>
              </w:rPr>
              <w:t>.72</w:t>
            </w:r>
          </w:p>
          <w:p w:rsidR="00EF229B" w:rsidRPr="00CE5683" w:rsidRDefault="00EF229B" w:rsidP="004F7F22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CE5683">
              <w:rPr>
                <w:bCs/>
                <w:color w:val="000000"/>
                <w:sz w:val="16"/>
                <w:szCs w:val="16"/>
              </w:rPr>
              <w:t>Работа в парах.</w:t>
            </w:r>
            <w:r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CE5683">
              <w:rPr>
                <w:bCs/>
                <w:color w:val="000000"/>
                <w:sz w:val="16"/>
                <w:szCs w:val="16"/>
              </w:rPr>
              <w:t>”Распредели слова»</w:t>
            </w:r>
          </w:p>
        </w:tc>
        <w:tc>
          <w:tcPr>
            <w:tcW w:w="1558" w:type="dxa"/>
          </w:tcPr>
          <w:p w:rsidR="00EF229B" w:rsidRPr="00625513" w:rsidRDefault="00EF229B" w:rsidP="004F7F22">
            <w:pPr>
              <w:ind w:left="-10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25513">
              <w:rPr>
                <w:bCs/>
                <w:color w:val="000000"/>
                <w:sz w:val="22"/>
                <w:szCs w:val="22"/>
              </w:rPr>
              <w:t>Упр</w:t>
            </w:r>
            <w:r w:rsidRPr="00A5688E">
              <w:rPr>
                <w:bCs/>
                <w:color w:val="000000"/>
                <w:sz w:val="22"/>
                <w:szCs w:val="22"/>
                <w:lang w:val="en-US"/>
              </w:rPr>
              <w:t xml:space="preserve">.2,3 </w:t>
            </w:r>
            <w:r w:rsidRPr="00625513">
              <w:rPr>
                <w:bCs/>
                <w:color w:val="000000"/>
                <w:sz w:val="22"/>
                <w:szCs w:val="22"/>
              </w:rPr>
              <w:t>с</w:t>
            </w:r>
            <w:r w:rsidRPr="00A5688E">
              <w:rPr>
                <w:bCs/>
                <w:color w:val="000000"/>
                <w:sz w:val="22"/>
                <w:szCs w:val="22"/>
                <w:lang w:val="en-US"/>
              </w:rPr>
              <w:t>.72</w:t>
            </w:r>
            <w:r w:rsidR="00150EE0">
              <w:rPr>
                <w:bCs/>
                <w:color w:val="000000"/>
                <w:sz w:val="22"/>
                <w:szCs w:val="22"/>
              </w:rPr>
              <w:t xml:space="preserve">             </w:t>
            </w:r>
            <w:r w:rsidRPr="00A5688E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BE04BA">
              <w:rPr>
                <w:b/>
                <w:bCs/>
                <w:color w:val="000000"/>
                <w:sz w:val="22"/>
                <w:szCs w:val="22"/>
                <w:lang w:val="en-US"/>
              </w:rPr>
              <w:t>[</w:t>
            </w:r>
            <w:r w:rsidR="00637082" w:rsidRPr="00BE04BA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i</w:t>
            </w:r>
            <w:r w:rsidRPr="00BE04BA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] [ </w:t>
            </w:r>
            <w:r w:rsidR="00637082" w:rsidRPr="00BE04BA">
              <w:rPr>
                <w:b/>
                <w:bCs/>
                <w:color w:val="000000"/>
                <w:sz w:val="22"/>
                <w:szCs w:val="22"/>
                <w:lang w:val="en-US"/>
              </w:rPr>
              <w:t>3:</w:t>
            </w:r>
            <w:r w:rsidRPr="00BE04BA">
              <w:rPr>
                <w:b/>
                <w:bCs/>
                <w:color w:val="000000"/>
                <w:sz w:val="22"/>
                <w:szCs w:val="22"/>
                <w:lang w:val="en-US"/>
              </w:rPr>
              <w:t>]</w:t>
            </w:r>
          </w:p>
        </w:tc>
        <w:tc>
          <w:tcPr>
            <w:tcW w:w="3394" w:type="dxa"/>
          </w:tcPr>
          <w:p w:rsidR="00EF229B" w:rsidRPr="00CE5683" w:rsidRDefault="00EF229B" w:rsidP="004F7F22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625513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625513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625513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625513">
              <w:rPr>
                <w:bCs/>
                <w:color w:val="000000"/>
                <w:sz w:val="22"/>
                <w:szCs w:val="22"/>
                <w:lang w:val="en-US"/>
              </w:rPr>
              <w:t xml:space="preserve">Of course,  like this. </w:t>
            </w:r>
            <w:r w:rsidRPr="00892EB5">
              <w:rPr>
                <w:bCs/>
                <w:color w:val="000000"/>
                <w:sz w:val="22"/>
                <w:szCs w:val="22"/>
                <w:lang w:val="en-US"/>
              </w:rPr>
              <w:t xml:space="preserve">          </w:t>
            </w:r>
            <w:r w:rsidRPr="00625513">
              <w:rPr>
                <w:bCs/>
                <w:color w:val="000000"/>
                <w:sz w:val="22"/>
                <w:szCs w:val="22"/>
                <w:lang w:val="en-US"/>
              </w:rPr>
              <w:t xml:space="preserve"> Is it…</w:t>
            </w:r>
            <w:r w:rsidRPr="00CE5683">
              <w:rPr>
                <w:bCs/>
                <w:color w:val="000000"/>
                <w:sz w:val="22"/>
                <w:szCs w:val="22"/>
                <w:lang w:val="en-US"/>
              </w:rPr>
              <w:t>?</w:t>
            </w:r>
          </w:p>
        </w:tc>
        <w:tc>
          <w:tcPr>
            <w:tcW w:w="864" w:type="dxa"/>
          </w:tcPr>
          <w:p w:rsidR="00EF229B" w:rsidRPr="00CE5683" w:rsidRDefault="00EF229B" w:rsidP="00033D03">
            <w:pPr>
              <w:ind w:left="-108" w:right="-108"/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 w:rsidRPr="00CE5683">
              <w:rPr>
                <w:bCs/>
                <w:color w:val="000000"/>
                <w:sz w:val="20"/>
                <w:lang w:val="en-US"/>
              </w:rPr>
              <w:t xml:space="preserve">WB 3,4 </w:t>
            </w:r>
            <w:r w:rsidRPr="00957A63">
              <w:rPr>
                <w:bCs/>
                <w:color w:val="000000"/>
                <w:sz w:val="20"/>
              </w:rPr>
              <w:t>С</w:t>
            </w:r>
            <w:r w:rsidRPr="00CE5683">
              <w:rPr>
                <w:bCs/>
                <w:color w:val="000000"/>
                <w:sz w:val="20"/>
                <w:lang w:val="en-US"/>
              </w:rPr>
              <w:t>.39</w:t>
            </w:r>
          </w:p>
        </w:tc>
        <w:tc>
          <w:tcPr>
            <w:tcW w:w="1022" w:type="dxa"/>
          </w:tcPr>
          <w:p w:rsidR="00EF229B" w:rsidRPr="00BF063D" w:rsidRDefault="00EF229B" w:rsidP="00BF063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13" w:type="dxa"/>
          </w:tcPr>
          <w:p w:rsidR="00EF229B" w:rsidRPr="00BF063D" w:rsidRDefault="00EF229B" w:rsidP="00BF063D">
            <w:pPr>
              <w:rPr>
                <w:sz w:val="22"/>
                <w:szCs w:val="22"/>
                <w:lang w:val="en-US"/>
              </w:rPr>
            </w:pPr>
          </w:p>
        </w:tc>
      </w:tr>
    </w:tbl>
    <w:p w:rsidR="007D0673" w:rsidRPr="00B22CF0" w:rsidRDefault="007D0673" w:rsidP="007D0673">
      <w:pPr>
        <w:ind w:left="360"/>
        <w:jc w:val="center"/>
        <w:rPr>
          <w:rFonts w:ascii="Bookman Old Style" w:hAnsi="Bookman Old Style"/>
          <w:b/>
          <w:bCs/>
          <w:color w:val="000000"/>
          <w:sz w:val="12"/>
          <w:szCs w:val="12"/>
        </w:rPr>
      </w:pPr>
    </w:p>
    <w:p w:rsidR="007D0673" w:rsidRPr="007D0673" w:rsidRDefault="007D0673" w:rsidP="007D0673">
      <w:pPr>
        <w:ind w:left="360"/>
        <w:jc w:val="center"/>
        <w:rPr>
          <w:rFonts w:ascii="Bookman Old Style" w:hAnsi="Bookman Old Style"/>
          <w:b/>
          <w:bCs/>
          <w:color w:val="000000"/>
          <w:sz w:val="26"/>
        </w:rPr>
      </w:pPr>
      <w:r w:rsidRPr="00B81316">
        <w:rPr>
          <w:rFonts w:ascii="Bookman Old Style" w:hAnsi="Bookman Old Style"/>
          <w:b/>
          <w:bCs/>
          <w:color w:val="000000"/>
          <w:sz w:val="28"/>
          <w:szCs w:val="28"/>
        </w:rPr>
        <w:t>КАЛЕНДАРНО</w:t>
      </w:r>
      <w:r w:rsidRPr="007D0673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- </w:t>
      </w:r>
      <w:r w:rsidRPr="00B81316">
        <w:rPr>
          <w:rFonts w:ascii="Bookman Old Style" w:hAnsi="Bookman Old Style"/>
          <w:b/>
          <w:bCs/>
          <w:color w:val="000000"/>
          <w:sz w:val="28"/>
          <w:szCs w:val="28"/>
        </w:rPr>
        <w:t>ТЕМАТИЧЕСКОЕ</w:t>
      </w:r>
      <w:r w:rsidRPr="007D0673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 </w:t>
      </w:r>
      <w:r w:rsidRPr="00B81316">
        <w:rPr>
          <w:rFonts w:ascii="Bookman Old Style" w:hAnsi="Bookman Old Style"/>
          <w:b/>
          <w:bCs/>
          <w:color w:val="000000"/>
          <w:sz w:val="28"/>
          <w:szCs w:val="28"/>
        </w:rPr>
        <w:t>ПЛАНИРОВАНИЕ</w:t>
      </w:r>
      <w:r w:rsidRPr="007D0673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  2  </w:t>
      </w:r>
      <w:r w:rsidRPr="00B81316">
        <w:rPr>
          <w:rFonts w:ascii="Bookman Old Style" w:hAnsi="Bookman Old Style"/>
          <w:b/>
          <w:bCs/>
          <w:color w:val="000000"/>
          <w:sz w:val="28"/>
          <w:szCs w:val="28"/>
        </w:rPr>
        <w:t>КЛАСС</w:t>
      </w:r>
      <w:r w:rsidRPr="007D0673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                                                                           </w:t>
      </w:r>
      <w:r w:rsidRPr="008447A7">
        <w:rPr>
          <w:rFonts w:ascii="Bookman Old Style" w:hAnsi="Bookman Old Style"/>
          <w:b/>
          <w:bCs/>
          <w:color w:val="000000"/>
          <w:sz w:val="26"/>
        </w:rPr>
        <w:t>УМК</w:t>
      </w:r>
      <w:r w:rsidRPr="007D0673">
        <w:rPr>
          <w:rFonts w:ascii="Bookman Old Style" w:hAnsi="Bookman Old Style"/>
          <w:b/>
          <w:bCs/>
          <w:color w:val="000000"/>
          <w:sz w:val="26"/>
        </w:rPr>
        <w:t xml:space="preserve">  </w:t>
      </w:r>
      <w:r w:rsidRPr="007D0673">
        <w:rPr>
          <w:rFonts w:ascii="Bookman Old Style" w:hAnsi="Bookman Old Style"/>
          <w:b/>
          <w:bCs/>
          <w:color w:val="000000"/>
          <w:sz w:val="28"/>
        </w:rPr>
        <w:t>«</w:t>
      </w:r>
      <w:r w:rsidRPr="008447A7">
        <w:rPr>
          <w:rFonts w:ascii="Bookman Old Style" w:hAnsi="Bookman Old Style"/>
          <w:b/>
          <w:bCs/>
          <w:color w:val="000000"/>
          <w:sz w:val="28"/>
          <w:lang w:val="en-US"/>
        </w:rPr>
        <w:t>SPOTLIGHT</w:t>
      </w:r>
      <w:r w:rsidRPr="007D0673">
        <w:rPr>
          <w:rFonts w:ascii="Bookman Old Style" w:hAnsi="Bookman Old Style"/>
          <w:b/>
          <w:bCs/>
          <w:color w:val="000000"/>
          <w:sz w:val="28"/>
        </w:rPr>
        <w:t xml:space="preserve"> -</w:t>
      </w:r>
      <w:r w:rsidRPr="007D0673">
        <w:rPr>
          <w:rFonts w:ascii="Arial Black" w:hAnsi="Arial Black"/>
          <w:b/>
          <w:bCs/>
          <w:color w:val="000000"/>
          <w:sz w:val="28"/>
        </w:rPr>
        <w:t>2</w:t>
      </w:r>
      <w:r w:rsidRPr="007D0673">
        <w:rPr>
          <w:rFonts w:ascii="Bookman Old Style" w:hAnsi="Bookman Old Style"/>
          <w:b/>
          <w:bCs/>
          <w:color w:val="000000"/>
          <w:sz w:val="28"/>
        </w:rPr>
        <w:t>»  («</w:t>
      </w:r>
      <w:r w:rsidRPr="008447A7">
        <w:rPr>
          <w:rFonts w:ascii="Bookman Old Style" w:hAnsi="Bookman Old Style"/>
          <w:b/>
          <w:bCs/>
          <w:color w:val="000000"/>
          <w:sz w:val="28"/>
        </w:rPr>
        <w:t>Английский</w:t>
      </w:r>
      <w:r w:rsidRPr="007D0673">
        <w:rPr>
          <w:rFonts w:ascii="Bookman Old Style" w:hAnsi="Bookman Old Style"/>
          <w:b/>
          <w:bCs/>
          <w:color w:val="000000"/>
          <w:sz w:val="28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8"/>
        </w:rPr>
        <w:t>в</w:t>
      </w:r>
      <w:r w:rsidRPr="007D0673">
        <w:rPr>
          <w:rFonts w:ascii="Bookman Old Style" w:hAnsi="Bookman Old Style"/>
          <w:b/>
          <w:bCs/>
          <w:color w:val="000000"/>
          <w:sz w:val="28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8"/>
        </w:rPr>
        <w:t>фокусе</w:t>
      </w:r>
      <w:r w:rsidRPr="007D0673">
        <w:rPr>
          <w:rFonts w:ascii="Bookman Old Style" w:hAnsi="Bookman Old Style"/>
          <w:b/>
          <w:bCs/>
          <w:color w:val="000000"/>
          <w:sz w:val="28"/>
        </w:rPr>
        <w:t xml:space="preserve">»)  </w:t>
      </w:r>
      <w:r w:rsidRPr="007D0673">
        <w:rPr>
          <w:rFonts w:ascii="Bookman Old Style" w:hAnsi="Bookman Old Style"/>
          <w:b/>
          <w:bCs/>
          <w:color w:val="000000"/>
          <w:sz w:val="26"/>
        </w:rPr>
        <w:t>(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Virginia</w:t>
      </w:r>
      <w:r w:rsidRPr="007D0673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Evans</w:t>
      </w:r>
      <w:r w:rsidRPr="007D0673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Jenny</w:t>
      </w:r>
      <w:r w:rsidRPr="007D0673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Dooley</w:t>
      </w:r>
      <w:r w:rsidRPr="007D0673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Nadezhda</w:t>
      </w:r>
      <w:r w:rsidRPr="007D0673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B</w:t>
      </w:r>
      <w:r>
        <w:rPr>
          <w:rFonts w:ascii="Bookman Old Style" w:hAnsi="Bookman Old Style"/>
          <w:b/>
          <w:bCs/>
          <w:color w:val="000000"/>
          <w:sz w:val="22"/>
          <w:szCs w:val="22"/>
        </w:rPr>
        <w:t>у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kova</w:t>
      </w:r>
      <w:r w:rsidRPr="007D0673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Marina</w:t>
      </w:r>
      <w:r w:rsidRPr="007D0673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Pospelova</w:t>
      </w:r>
      <w:r w:rsidRPr="007D0673">
        <w:rPr>
          <w:rFonts w:ascii="Bookman Old Style" w:hAnsi="Bookman Old Style"/>
          <w:b/>
          <w:bCs/>
          <w:color w:val="000000"/>
          <w:sz w:val="26"/>
        </w:rPr>
        <w:t xml:space="preserve"> )</w:t>
      </w:r>
    </w:p>
    <w:p w:rsidR="00ED5066" w:rsidRPr="005D2061" w:rsidRDefault="00ED5066" w:rsidP="00ED5066">
      <w:pPr>
        <w:rPr>
          <w:sz w:val="4"/>
          <w:szCs w:val="4"/>
        </w:rPr>
      </w:pPr>
    </w:p>
    <w:p w:rsidR="00ED5066" w:rsidRPr="007D0673" w:rsidRDefault="00ED5066" w:rsidP="00ED5066">
      <w:pPr>
        <w:ind w:left="360"/>
        <w:rPr>
          <w:rFonts w:ascii="Bookman Old Style" w:hAnsi="Bookman Old Style"/>
          <w:b/>
          <w:bCs/>
          <w:color w:val="000000"/>
          <w:sz w:val="4"/>
          <w:szCs w:val="4"/>
        </w:rPr>
      </w:pPr>
    </w:p>
    <w:tbl>
      <w:tblPr>
        <w:tblW w:w="164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"/>
        <w:gridCol w:w="414"/>
        <w:gridCol w:w="1562"/>
        <w:gridCol w:w="1419"/>
        <w:gridCol w:w="1278"/>
        <w:gridCol w:w="2538"/>
        <w:gridCol w:w="1280"/>
        <w:gridCol w:w="1561"/>
        <w:gridCol w:w="3390"/>
        <w:gridCol w:w="865"/>
        <w:gridCol w:w="1027"/>
        <w:gridCol w:w="712"/>
      </w:tblGrid>
      <w:tr w:rsidR="0090322A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398" w:type="dxa"/>
            <w:vMerge w:val="restart"/>
            <w:textDirection w:val="btLr"/>
          </w:tcPr>
          <w:p w:rsidR="00946C4C" w:rsidRPr="00775F38" w:rsidRDefault="00946C4C" w:rsidP="004F7F22">
            <w:pPr>
              <w:ind w:left="113" w:right="113"/>
              <w:jc w:val="center"/>
              <w:rPr>
                <w:rFonts w:ascii="Bookman Old Style" w:hAnsi="Bookman Old Style"/>
                <w:b/>
                <w:bCs/>
                <w:color w:val="000000"/>
                <w:sz w:val="14"/>
                <w:szCs w:val="14"/>
              </w:rPr>
            </w:pPr>
            <w:r w:rsidRPr="001F0A2B">
              <w:rPr>
                <w:rFonts w:ascii="Bookman Old Style" w:hAnsi="Bookman Old Style"/>
                <w:b/>
                <w:bCs/>
                <w:color w:val="000000"/>
                <w:sz w:val="20"/>
              </w:rPr>
              <w:t xml:space="preserve">№  </w:t>
            </w:r>
            <w:r>
              <w:rPr>
                <w:rFonts w:ascii="Bookman Old Style" w:hAnsi="Bookman Old Style"/>
                <w:b/>
                <w:bCs/>
                <w:color w:val="000000"/>
                <w:sz w:val="22"/>
                <w:szCs w:val="22"/>
              </w:rPr>
              <w:t>П.П.</w:t>
            </w:r>
          </w:p>
        </w:tc>
        <w:tc>
          <w:tcPr>
            <w:tcW w:w="1976" w:type="dxa"/>
            <w:gridSpan w:val="2"/>
            <w:vMerge w:val="restart"/>
          </w:tcPr>
          <w:p w:rsidR="00946C4C" w:rsidRPr="007D0210" w:rsidRDefault="00946C4C" w:rsidP="00851DF5">
            <w:pPr>
              <w:pStyle w:val="af"/>
              <w:ind w:left="0" w:right="0"/>
              <w:rPr>
                <w:rFonts w:ascii="Bookman Old Style" w:hAnsi="Bookman Old Style"/>
                <w:color w:val="000000"/>
                <w:sz w:val="20"/>
              </w:rPr>
            </w:pPr>
            <w:r w:rsidRPr="007D0210">
              <w:rPr>
                <w:rFonts w:ascii="Bookman Old Style" w:hAnsi="Bookman Old Style"/>
                <w:color w:val="000000"/>
                <w:sz w:val="20"/>
              </w:rPr>
              <w:t>Тема</w:t>
            </w:r>
          </w:p>
          <w:p w:rsidR="00946C4C" w:rsidRDefault="00946C4C" w:rsidP="00851DF5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Подтема</w:t>
            </w: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  <w:lang w:val="en-US"/>
              </w:rPr>
              <w:t xml:space="preserve">  </w:t>
            </w: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        </w:t>
            </w:r>
            <w:r w:rsidRPr="007D0210">
              <w:rPr>
                <w:rFonts w:ascii="Bookman Old Style" w:hAnsi="Bookman Old Style"/>
                <w:bCs/>
                <w:color w:val="000000"/>
                <w:sz w:val="17"/>
                <w:szCs w:val="17"/>
                <w:lang w:val="en-US"/>
              </w:rPr>
              <w:t>вид деятельности</w:t>
            </w:r>
          </w:p>
        </w:tc>
        <w:tc>
          <w:tcPr>
            <w:tcW w:w="6515" w:type="dxa"/>
            <w:gridSpan w:val="4"/>
          </w:tcPr>
          <w:p w:rsidR="00946C4C" w:rsidRDefault="00946C4C" w:rsidP="004F7F22">
            <w:pPr>
              <w:pStyle w:val="5"/>
              <w:ind w:right="-108"/>
              <w:rPr>
                <w:rFonts w:ascii="Bookman Old Style" w:hAnsi="Bookman Old Style"/>
                <w:color w:val="000000"/>
                <w:sz w:val="8"/>
                <w:lang w:val="en-US"/>
              </w:rPr>
            </w:pPr>
          </w:p>
          <w:p w:rsidR="00946C4C" w:rsidRPr="00C52ED5" w:rsidRDefault="00946C4C" w:rsidP="004F7F22">
            <w:pPr>
              <w:pStyle w:val="5"/>
              <w:ind w:right="-108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C52ED5">
              <w:rPr>
                <w:rFonts w:ascii="Bookman Old Style" w:hAnsi="Bookman Old Style"/>
                <w:color w:val="000000"/>
                <w:sz w:val="24"/>
                <w:szCs w:val="24"/>
              </w:rPr>
              <w:t>Коммуникативные умения и навыки</w:t>
            </w:r>
          </w:p>
          <w:p w:rsidR="00946C4C" w:rsidRDefault="00946C4C" w:rsidP="004F7F22">
            <w:pPr>
              <w:jc w:val="center"/>
              <w:rPr>
                <w:color w:val="000000"/>
                <w:sz w:val="8"/>
              </w:rPr>
            </w:pPr>
          </w:p>
          <w:p w:rsidR="00946C4C" w:rsidRDefault="00946C4C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"/>
              </w:rPr>
            </w:pPr>
          </w:p>
        </w:tc>
        <w:tc>
          <w:tcPr>
            <w:tcW w:w="4951" w:type="dxa"/>
            <w:gridSpan w:val="2"/>
          </w:tcPr>
          <w:p w:rsidR="00946C4C" w:rsidRDefault="00946C4C" w:rsidP="004F7F22">
            <w:pPr>
              <w:pStyle w:val="5"/>
              <w:rPr>
                <w:rFonts w:ascii="Bookman Old Style" w:hAnsi="Bookman Old Style"/>
                <w:bCs/>
                <w:color w:val="000000"/>
                <w:sz w:val="8"/>
              </w:rPr>
            </w:pPr>
          </w:p>
          <w:p w:rsidR="00946C4C" w:rsidRPr="00C52ED5" w:rsidRDefault="00946C4C" w:rsidP="004F7F22">
            <w:pPr>
              <w:pStyle w:val="5"/>
              <w:rPr>
                <w:rFonts w:ascii="Bookman Old Style" w:hAnsi="Bookman Old Style"/>
                <w:bCs/>
                <w:color w:val="000000"/>
                <w:sz w:val="24"/>
                <w:szCs w:val="24"/>
              </w:rPr>
            </w:pPr>
            <w:r w:rsidRPr="00C52ED5">
              <w:rPr>
                <w:rFonts w:ascii="Bookman Old Style" w:hAnsi="Bookman Old Style"/>
                <w:bCs/>
                <w:color w:val="000000"/>
                <w:sz w:val="24"/>
                <w:szCs w:val="24"/>
              </w:rPr>
              <w:t>Языковые знания</w:t>
            </w:r>
          </w:p>
          <w:p w:rsidR="00946C4C" w:rsidRDefault="00946C4C" w:rsidP="004F7F22">
            <w:pPr>
              <w:rPr>
                <w:color w:val="000000"/>
                <w:sz w:val="8"/>
              </w:rPr>
            </w:pPr>
          </w:p>
        </w:tc>
        <w:tc>
          <w:tcPr>
            <w:tcW w:w="865" w:type="dxa"/>
            <w:vMerge w:val="restart"/>
          </w:tcPr>
          <w:p w:rsidR="00946C4C" w:rsidRPr="00946C4C" w:rsidRDefault="00946C4C" w:rsidP="004F7F22">
            <w:pPr>
              <w:ind w:left="-108" w:right="-203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</w:p>
          <w:p w:rsidR="00946C4C" w:rsidRDefault="00946C4C" w:rsidP="004F7F22">
            <w:pPr>
              <w:ind w:left="-108" w:right="-153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Д.З.</w:t>
            </w:r>
          </w:p>
        </w:tc>
        <w:tc>
          <w:tcPr>
            <w:tcW w:w="1027" w:type="dxa"/>
            <w:vMerge w:val="restart"/>
          </w:tcPr>
          <w:p w:rsidR="00946C4C" w:rsidRPr="00946C4C" w:rsidRDefault="00946C4C" w:rsidP="00946C4C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Стра</w:t>
            </w:r>
            <w:r w:rsidRPr="00946C4C">
              <w:rPr>
                <w:rFonts w:ascii="Bookman Old Style" w:hAnsi="Bookman Old Style"/>
                <w:b/>
                <w:bCs/>
                <w:color w:val="000000"/>
                <w:sz w:val="20"/>
              </w:rPr>
              <w:t xml:space="preserve"> </w:t>
            </w: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новеде          ние</w:t>
            </w:r>
          </w:p>
        </w:tc>
        <w:tc>
          <w:tcPr>
            <w:tcW w:w="712" w:type="dxa"/>
            <w:vMerge w:val="restart"/>
            <w:textDirection w:val="btLr"/>
          </w:tcPr>
          <w:p w:rsidR="00946C4C" w:rsidRPr="008A08ED" w:rsidRDefault="00946C4C" w:rsidP="00946C4C">
            <w:pPr>
              <w:ind w:left="113" w:right="113"/>
              <w:rPr>
                <w:rFonts w:ascii="Bookman Old Style" w:hAnsi="Bookman Old Style"/>
                <w:b/>
                <w:sz w:val="14"/>
                <w:szCs w:val="14"/>
              </w:rPr>
            </w:pPr>
            <w:r w:rsidRPr="008A08ED">
              <w:rPr>
                <w:rFonts w:ascii="Bookman Old Style" w:hAnsi="Bookman Old Style"/>
                <w:b/>
                <w:bCs/>
                <w:color w:val="000000"/>
                <w:sz w:val="14"/>
                <w:szCs w:val="14"/>
              </w:rPr>
              <w:t>КОНТРОЛЬ</w:t>
            </w:r>
          </w:p>
        </w:tc>
      </w:tr>
      <w:tr w:rsidR="0090322A">
        <w:tblPrEx>
          <w:tblCellMar>
            <w:top w:w="0" w:type="dxa"/>
            <w:bottom w:w="0" w:type="dxa"/>
          </w:tblCellMar>
        </w:tblPrEx>
        <w:trPr>
          <w:cantSplit/>
          <w:trHeight w:val="621"/>
        </w:trPr>
        <w:tc>
          <w:tcPr>
            <w:tcW w:w="398" w:type="dxa"/>
            <w:vMerge/>
          </w:tcPr>
          <w:p w:rsidR="00946C4C" w:rsidRDefault="00946C4C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1976" w:type="dxa"/>
            <w:gridSpan w:val="2"/>
            <w:vMerge/>
          </w:tcPr>
          <w:p w:rsidR="00946C4C" w:rsidRDefault="00946C4C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1419" w:type="dxa"/>
          </w:tcPr>
          <w:p w:rsidR="00946C4C" w:rsidRDefault="00946C4C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  <w:p w:rsidR="00946C4C" w:rsidRDefault="00946C4C" w:rsidP="009F09C9">
            <w:pPr>
              <w:ind w:right="-250" w:hanging="108"/>
              <w:rPr>
                <w:rFonts w:ascii="Bookman Old Style" w:hAnsi="Bookman Old Style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Аудирование</w:t>
            </w:r>
          </w:p>
          <w:p w:rsidR="00946C4C" w:rsidRPr="00E825CF" w:rsidRDefault="00946C4C" w:rsidP="004F7F22">
            <w:pPr>
              <w:ind w:hanging="108"/>
              <w:jc w:val="right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</w:tcPr>
          <w:p w:rsidR="00946C4C" w:rsidRDefault="00946C4C" w:rsidP="004F7F22">
            <w:pPr>
              <w:ind w:right="-108" w:hanging="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  <w:p w:rsidR="00946C4C" w:rsidRDefault="00946C4C" w:rsidP="004F7F22">
            <w:pPr>
              <w:ind w:right="-108" w:hanging="108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Чтение</w:t>
            </w:r>
          </w:p>
        </w:tc>
        <w:tc>
          <w:tcPr>
            <w:tcW w:w="2538" w:type="dxa"/>
          </w:tcPr>
          <w:p w:rsidR="00946C4C" w:rsidRDefault="00946C4C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946C4C" w:rsidRDefault="00946C4C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Говорение</w:t>
            </w:r>
          </w:p>
        </w:tc>
        <w:tc>
          <w:tcPr>
            <w:tcW w:w="1280" w:type="dxa"/>
          </w:tcPr>
          <w:p w:rsidR="00946C4C" w:rsidRDefault="00946C4C" w:rsidP="004F7F22">
            <w:pPr>
              <w:ind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946C4C" w:rsidRDefault="00946C4C" w:rsidP="004F7F22">
            <w:pPr>
              <w:ind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Письмо</w:t>
            </w:r>
          </w:p>
        </w:tc>
        <w:tc>
          <w:tcPr>
            <w:tcW w:w="1561" w:type="dxa"/>
          </w:tcPr>
          <w:p w:rsidR="00946C4C" w:rsidRDefault="00946C4C" w:rsidP="004F7F22">
            <w:pPr>
              <w:ind w:lef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946C4C" w:rsidRDefault="00946C4C" w:rsidP="004F7F22">
            <w:pPr>
              <w:ind w:left="-108" w:right="-77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Фонетика</w:t>
            </w:r>
          </w:p>
        </w:tc>
        <w:tc>
          <w:tcPr>
            <w:tcW w:w="3390" w:type="dxa"/>
          </w:tcPr>
          <w:p w:rsidR="00946C4C" w:rsidRDefault="00946C4C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946C4C" w:rsidRDefault="00946C4C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Лексика</w:t>
            </w:r>
          </w:p>
          <w:p w:rsidR="00946C4C" w:rsidRPr="00F3257B" w:rsidRDefault="00946C4C" w:rsidP="004F7F22">
            <w:pPr>
              <w:ind w:left="-108"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vMerge/>
          </w:tcPr>
          <w:p w:rsidR="00946C4C" w:rsidRDefault="00946C4C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027" w:type="dxa"/>
            <w:vMerge/>
          </w:tcPr>
          <w:p w:rsidR="00946C4C" w:rsidRDefault="00946C4C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712" w:type="dxa"/>
            <w:vMerge/>
          </w:tcPr>
          <w:p w:rsidR="00946C4C" w:rsidRDefault="00946C4C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</w:tr>
      <w:tr w:rsidR="0090322A" w:rsidRPr="006919EB">
        <w:tblPrEx>
          <w:tblCellMar>
            <w:top w:w="0" w:type="dxa"/>
            <w:bottom w:w="0" w:type="dxa"/>
          </w:tblCellMar>
        </w:tblPrEx>
        <w:trPr>
          <w:cantSplit/>
          <w:trHeight w:val="838"/>
        </w:trPr>
        <w:tc>
          <w:tcPr>
            <w:tcW w:w="398" w:type="dxa"/>
          </w:tcPr>
          <w:p w:rsidR="00595B36" w:rsidRDefault="00595B36" w:rsidP="00B04421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CE5683">
              <w:rPr>
                <w:b/>
                <w:bCs/>
                <w:color w:val="000000"/>
                <w:sz w:val="22"/>
                <w:szCs w:val="22"/>
                <w:lang w:val="en-US"/>
              </w:rPr>
              <w:t>4</w:t>
            </w:r>
            <w:r w:rsidR="00A055C5">
              <w:rPr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  <w:p w:rsidR="00041129" w:rsidRDefault="00041129" w:rsidP="00B04421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041129" w:rsidRPr="00096E8F" w:rsidRDefault="00041129" w:rsidP="00B04421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  <w:r w:rsidR="00C23855">
              <w:rPr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14" w:type="dxa"/>
            <w:vMerge w:val="restart"/>
            <w:shd w:val="clear" w:color="auto" w:fill="auto"/>
            <w:textDirection w:val="btLr"/>
          </w:tcPr>
          <w:p w:rsidR="00595B36" w:rsidRPr="00D45E8C" w:rsidRDefault="00595B36" w:rsidP="004F7F22">
            <w:pPr>
              <w:ind w:left="113" w:right="113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 w:rsidRPr="00D45E8C">
              <w:rPr>
                <w:b/>
                <w:bCs/>
                <w:color w:val="000000"/>
                <w:szCs w:val="24"/>
              </w:rPr>
              <w:t>М О Д У Л  Ь</w:t>
            </w:r>
            <w:r w:rsidRPr="00D45E8C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Cs w:val="24"/>
              </w:rPr>
              <w:t xml:space="preserve">   </w:t>
            </w:r>
            <w:r w:rsidRPr="00D45E8C">
              <w:rPr>
                <w:b/>
                <w:bCs/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1562" w:type="dxa"/>
          </w:tcPr>
          <w:p w:rsidR="00595B36" w:rsidRPr="005C29F9" w:rsidRDefault="00595B36" w:rsidP="00AD017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C29F9">
              <w:rPr>
                <w:b/>
                <w:bCs/>
                <w:color w:val="000000"/>
                <w:sz w:val="20"/>
              </w:rPr>
              <w:t>В  школе весело!!!</w:t>
            </w:r>
          </w:p>
          <w:p w:rsidR="00595B36" w:rsidRPr="00FE1390" w:rsidRDefault="00595B36" w:rsidP="00AD0179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0318">
              <w:rPr>
                <w:b/>
                <w:sz w:val="16"/>
                <w:szCs w:val="16"/>
              </w:rPr>
              <w:t>Формиров</w:t>
            </w:r>
            <w:r>
              <w:rPr>
                <w:b/>
                <w:sz w:val="16"/>
                <w:szCs w:val="16"/>
              </w:rPr>
              <w:t>.</w:t>
            </w:r>
            <w:r w:rsidRPr="003F0318">
              <w:rPr>
                <w:b/>
                <w:sz w:val="16"/>
                <w:szCs w:val="16"/>
              </w:rPr>
              <w:t xml:space="preserve"> навыков самост</w:t>
            </w:r>
            <w:r>
              <w:rPr>
                <w:b/>
                <w:sz w:val="16"/>
                <w:szCs w:val="16"/>
              </w:rPr>
              <w:t>.</w:t>
            </w:r>
            <w:r w:rsidRPr="003F0318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р</w:t>
            </w:r>
            <w:r w:rsidRPr="003F0318">
              <w:rPr>
                <w:b/>
                <w:sz w:val="16"/>
                <w:szCs w:val="16"/>
              </w:rPr>
              <w:t>аботы</w:t>
            </w:r>
          </w:p>
        </w:tc>
        <w:tc>
          <w:tcPr>
            <w:tcW w:w="1419" w:type="dxa"/>
          </w:tcPr>
          <w:p w:rsidR="00595B36" w:rsidRPr="001D04A4" w:rsidRDefault="00595B36" w:rsidP="00B04421">
            <w:pPr>
              <w:ind w:right="-10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8" w:type="dxa"/>
          </w:tcPr>
          <w:p w:rsidR="00595B36" w:rsidRPr="001D04A4" w:rsidRDefault="00595B36" w:rsidP="00B04421">
            <w:pPr>
              <w:ind w:hanging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1D04A4">
              <w:rPr>
                <w:bCs/>
                <w:color w:val="000000"/>
                <w:sz w:val="22"/>
                <w:szCs w:val="22"/>
                <w:lang w:val="en-US"/>
              </w:rPr>
              <w:t>c.74</w:t>
            </w:r>
            <w:r w:rsidRPr="001D04A4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Portfolio</w:t>
            </w:r>
          </w:p>
          <w:p w:rsidR="00595B36" w:rsidRPr="001D04A4" w:rsidRDefault="00595B36" w:rsidP="00B04421">
            <w:pPr>
              <w:ind w:right="-10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38" w:type="dxa"/>
          </w:tcPr>
          <w:p w:rsidR="00595B36" w:rsidRDefault="00595B36" w:rsidP="00B04421">
            <w:pPr>
              <w:ind w:right="-58"/>
              <w:jc w:val="center"/>
              <w:rPr>
                <w:b/>
                <w:bCs/>
                <w:color w:val="000000"/>
                <w:sz w:val="20"/>
              </w:rPr>
            </w:pPr>
            <w:r w:rsidRPr="00C70589">
              <w:rPr>
                <w:b/>
                <w:bCs/>
                <w:color w:val="000000"/>
                <w:sz w:val="20"/>
              </w:rPr>
              <w:t>Мастерим праздничн</w:t>
            </w:r>
            <w:r>
              <w:rPr>
                <w:b/>
                <w:bCs/>
                <w:color w:val="000000"/>
                <w:sz w:val="20"/>
              </w:rPr>
              <w:t>ую</w:t>
            </w:r>
            <w:r w:rsidRPr="00C70589">
              <w:rPr>
                <w:b/>
                <w:bCs/>
                <w:color w:val="000000"/>
                <w:sz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</w:rPr>
              <w:t>маску</w:t>
            </w:r>
            <w:r w:rsidRPr="00C70589">
              <w:rPr>
                <w:b/>
                <w:bCs/>
                <w:color w:val="000000"/>
                <w:sz w:val="20"/>
              </w:rPr>
              <w:t>.</w:t>
            </w:r>
          </w:p>
          <w:p w:rsidR="00595B36" w:rsidRPr="00C70589" w:rsidRDefault="00595B36" w:rsidP="00B04421">
            <w:pPr>
              <w:ind w:right="-5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0589">
              <w:rPr>
                <w:b/>
                <w:bCs/>
                <w:color w:val="000000"/>
                <w:sz w:val="18"/>
                <w:szCs w:val="18"/>
              </w:rPr>
              <w:t xml:space="preserve">Песенка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 животного.</w:t>
            </w:r>
          </w:p>
        </w:tc>
        <w:tc>
          <w:tcPr>
            <w:tcW w:w="1280" w:type="dxa"/>
          </w:tcPr>
          <w:p w:rsidR="00595B36" w:rsidRPr="002B3194" w:rsidRDefault="00595B36" w:rsidP="00B04421">
            <w:pPr>
              <w:ind w:right="-108"/>
              <w:jc w:val="center"/>
              <w:rPr>
                <w:b/>
                <w:bCs/>
                <w:color w:val="000000"/>
                <w:szCs w:val="24"/>
                <w:u w:val="single"/>
              </w:rPr>
            </w:pPr>
            <w:r w:rsidRPr="00CF310F">
              <w:rPr>
                <w:b/>
                <w:bCs/>
                <w:color w:val="000000"/>
                <w:szCs w:val="24"/>
              </w:rPr>
              <w:t xml:space="preserve"> </w:t>
            </w:r>
            <w:r w:rsidRPr="002B3194">
              <w:rPr>
                <w:b/>
                <w:bCs/>
                <w:color w:val="000000"/>
                <w:szCs w:val="24"/>
                <w:u w:val="single"/>
                <w:lang w:val="en-US"/>
              </w:rPr>
              <w:t>Portfolio</w:t>
            </w:r>
          </w:p>
          <w:p w:rsidR="00595B36" w:rsidRPr="00CF310F" w:rsidRDefault="00595B36" w:rsidP="00B04421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151C11">
              <w:rPr>
                <w:bCs/>
                <w:color w:val="000000"/>
                <w:sz w:val="22"/>
                <w:szCs w:val="22"/>
                <w:lang w:val="en-US"/>
              </w:rPr>
              <w:t>c</w:t>
            </w:r>
            <w:r w:rsidRPr="00CF310F">
              <w:rPr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bCs/>
                <w:color w:val="000000"/>
                <w:sz w:val="22"/>
                <w:szCs w:val="22"/>
              </w:rPr>
              <w:t>74</w:t>
            </w:r>
            <w:r w:rsidRPr="00CF310F">
              <w:rPr>
                <w:bCs/>
                <w:color w:val="000000"/>
                <w:sz w:val="22"/>
                <w:szCs w:val="22"/>
              </w:rPr>
              <w:t xml:space="preserve">  </w:t>
            </w:r>
          </w:p>
          <w:p w:rsidR="00595B36" w:rsidRPr="00CF310F" w:rsidRDefault="00595B36" w:rsidP="00B04421">
            <w:pPr>
              <w:ind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4747">
              <w:rPr>
                <w:b/>
                <w:bCs/>
                <w:color w:val="000000"/>
                <w:sz w:val="18"/>
                <w:szCs w:val="18"/>
                <w:lang w:val="en-US"/>
              </w:rPr>
              <w:t>C</w:t>
            </w:r>
            <w:r w:rsidRPr="00CF310F">
              <w:rPr>
                <w:b/>
                <w:bCs/>
                <w:color w:val="000000"/>
                <w:sz w:val="18"/>
                <w:szCs w:val="18"/>
              </w:rPr>
              <w:t>очинение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 </w:t>
            </w:r>
            <w:r w:rsidRPr="00CF310F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F310F">
              <w:rPr>
                <w:b/>
                <w:bCs/>
                <w:color w:val="000000"/>
                <w:sz w:val="16"/>
                <w:szCs w:val="16"/>
              </w:rPr>
              <w:t>“</w:t>
            </w:r>
            <w:r>
              <w:rPr>
                <w:b/>
                <w:bCs/>
                <w:color w:val="000000"/>
                <w:sz w:val="16"/>
                <w:szCs w:val="16"/>
              </w:rPr>
              <w:t>Я умею…</w:t>
            </w:r>
            <w:r w:rsidRPr="00EC74FE">
              <w:rPr>
                <w:b/>
                <w:bCs/>
                <w:color w:val="000000"/>
                <w:sz w:val="16"/>
                <w:szCs w:val="16"/>
              </w:rPr>
              <w:t>»</w:t>
            </w:r>
            <w:r w:rsidRPr="00CF310F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1" w:type="dxa"/>
          </w:tcPr>
          <w:p w:rsidR="00595B36" w:rsidRPr="00E646D0" w:rsidRDefault="00595B36" w:rsidP="00B04421">
            <w:pPr>
              <w:ind w:left="-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390" w:type="dxa"/>
          </w:tcPr>
          <w:p w:rsidR="00595B36" w:rsidRPr="00940805" w:rsidRDefault="00595B36" w:rsidP="00B04421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0805">
              <w:rPr>
                <w:b/>
                <w:bCs/>
                <w:color w:val="000000"/>
                <w:sz w:val="22"/>
                <w:szCs w:val="22"/>
              </w:rPr>
              <w:t xml:space="preserve">  Пассивная</w:t>
            </w:r>
            <w:r w:rsidRPr="00940805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940805">
              <w:rPr>
                <w:bCs/>
                <w:color w:val="000000"/>
                <w:sz w:val="22"/>
                <w:szCs w:val="22"/>
                <w:lang w:val="en-US"/>
              </w:rPr>
              <w:t>jelly,gums, any other,clear  plastic cups,bow!</w:t>
            </w:r>
          </w:p>
        </w:tc>
        <w:tc>
          <w:tcPr>
            <w:tcW w:w="865" w:type="dxa"/>
          </w:tcPr>
          <w:p w:rsidR="00595B36" w:rsidRPr="001D2E5A" w:rsidRDefault="00595B36" w:rsidP="00B04421">
            <w:pPr>
              <w:ind w:left="-108" w:firstLine="108"/>
              <w:jc w:val="center"/>
              <w:rPr>
                <w:bCs/>
                <w:color w:val="000000"/>
                <w:sz w:val="18"/>
                <w:szCs w:val="18"/>
              </w:rPr>
            </w:pPr>
            <w:r w:rsidRPr="001D2E5A">
              <w:rPr>
                <w:bCs/>
                <w:color w:val="000000"/>
                <w:sz w:val="18"/>
                <w:szCs w:val="18"/>
              </w:rPr>
              <w:t>Портфолио</w:t>
            </w:r>
          </w:p>
        </w:tc>
        <w:tc>
          <w:tcPr>
            <w:tcW w:w="1027" w:type="dxa"/>
          </w:tcPr>
          <w:p w:rsidR="00595B36" w:rsidRPr="00BF063D" w:rsidRDefault="00595B36" w:rsidP="00B04421">
            <w:pPr>
              <w:ind w:right="-122"/>
              <w:rPr>
                <w:sz w:val="18"/>
                <w:szCs w:val="18"/>
              </w:rPr>
            </w:pPr>
            <w:r w:rsidRPr="00740CBE">
              <w:rPr>
                <w:b/>
                <w:bCs/>
                <w:color w:val="000000"/>
                <w:sz w:val="18"/>
                <w:szCs w:val="18"/>
              </w:rPr>
              <w:t>Зоопарк Москвы</w:t>
            </w:r>
          </w:p>
        </w:tc>
        <w:tc>
          <w:tcPr>
            <w:tcW w:w="712" w:type="dxa"/>
          </w:tcPr>
          <w:p w:rsidR="00595B36" w:rsidRPr="00BF063D" w:rsidRDefault="00595B36" w:rsidP="00B04421">
            <w:pPr>
              <w:rPr>
                <w:sz w:val="18"/>
                <w:szCs w:val="18"/>
              </w:rPr>
            </w:pPr>
          </w:p>
        </w:tc>
      </w:tr>
      <w:tr w:rsidR="0090322A" w:rsidRPr="00346372">
        <w:tblPrEx>
          <w:tblCellMar>
            <w:top w:w="0" w:type="dxa"/>
            <w:bottom w:w="0" w:type="dxa"/>
          </w:tblCellMar>
        </w:tblPrEx>
        <w:trPr>
          <w:cantSplit/>
          <w:trHeight w:val="606"/>
        </w:trPr>
        <w:tc>
          <w:tcPr>
            <w:tcW w:w="398" w:type="dxa"/>
          </w:tcPr>
          <w:p w:rsidR="00975A13" w:rsidRPr="00A055C5" w:rsidRDefault="00975A13" w:rsidP="00B04421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096E8F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A055C5">
              <w:rPr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</w:p>
          <w:p w:rsidR="00041129" w:rsidRDefault="00041129" w:rsidP="00B04421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041129" w:rsidRPr="00041129" w:rsidRDefault="00041129" w:rsidP="00B04421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  <w:r w:rsidR="00C23855">
              <w:rPr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14" w:type="dxa"/>
            <w:vMerge/>
            <w:shd w:val="clear" w:color="auto" w:fill="auto"/>
            <w:textDirection w:val="btLr"/>
          </w:tcPr>
          <w:p w:rsidR="00975A13" w:rsidRPr="006919EB" w:rsidRDefault="00975A13" w:rsidP="004F7F22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797" w:type="dxa"/>
            <w:gridSpan w:val="4"/>
          </w:tcPr>
          <w:p w:rsidR="00975A13" w:rsidRPr="00AF772D" w:rsidRDefault="00975A13" w:rsidP="00B04421">
            <w:pPr>
              <w:rPr>
                <w:b/>
                <w:bCs/>
                <w:color w:val="000000"/>
                <w:szCs w:val="24"/>
                <w:u w:val="single"/>
                <w:lang w:val="en-US"/>
              </w:rPr>
            </w:pPr>
            <w:r w:rsidRPr="00A22A20">
              <w:rPr>
                <w:b/>
                <w:bCs/>
                <w:color w:val="000000"/>
                <w:szCs w:val="24"/>
                <w:u w:val="single"/>
                <w:lang w:val="en-US"/>
              </w:rPr>
              <w:t xml:space="preserve">Spotlight on </w:t>
            </w:r>
            <w:r>
              <w:rPr>
                <w:b/>
                <w:bCs/>
                <w:color w:val="000000"/>
                <w:szCs w:val="24"/>
                <w:u w:val="single"/>
                <w:lang w:val="en-US"/>
              </w:rPr>
              <w:t xml:space="preserve">the UK  </w:t>
            </w:r>
            <w:r w:rsidRPr="00AF772D">
              <w:rPr>
                <w:b/>
                <w:bCs/>
                <w:color w:val="000000"/>
                <w:szCs w:val="24"/>
              </w:rPr>
              <w:t>Я</w:t>
            </w:r>
            <w:r w:rsidRPr="00AF772D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AF772D">
              <w:rPr>
                <w:b/>
                <w:bCs/>
                <w:color w:val="000000"/>
                <w:szCs w:val="24"/>
              </w:rPr>
              <w:t>люблю</w:t>
            </w:r>
            <w:r w:rsidRPr="00AF772D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AF772D">
              <w:rPr>
                <w:b/>
                <w:bCs/>
                <w:color w:val="000000"/>
                <w:szCs w:val="24"/>
              </w:rPr>
              <w:t>животных</w:t>
            </w:r>
            <w:r w:rsidRPr="00AF772D">
              <w:rPr>
                <w:b/>
                <w:bCs/>
                <w:color w:val="000000"/>
                <w:szCs w:val="24"/>
                <w:lang w:val="en-US"/>
              </w:rPr>
              <w:t>!!!. (</w:t>
            </w:r>
            <w:r>
              <w:rPr>
                <w:b/>
                <w:bCs/>
                <w:color w:val="000000"/>
                <w:szCs w:val="24"/>
                <w:lang w:val="en-US"/>
              </w:rPr>
              <w:t>p. 74</w:t>
            </w:r>
            <w:r w:rsidRPr="00AF772D">
              <w:rPr>
                <w:b/>
                <w:bCs/>
                <w:color w:val="000000"/>
                <w:szCs w:val="24"/>
                <w:lang w:val="en-US"/>
              </w:rPr>
              <w:t>)</w:t>
            </w:r>
          </w:p>
          <w:p w:rsidR="00975A13" w:rsidRPr="00AF772D" w:rsidRDefault="00975A13" w:rsidP="00B04421">
            <w:pPr>
              <w:rPr>
                <w:b/>
                <w:bCs/>
                <w:color w:val="000000"/>
                <w:szCs w:val="24"/>
                <w:lang w:val="en-US"/>
              </w:rPr>
            </w:pPr>
            <w:r w:rsidRPr="00A0101A">
              <w:rPr>
                <w:b/>
                <w:bCs/>
                <w:color w:val="000000"/>
                <w:szCs w:val="24"/>
                <w:u w:val="single"/>
                <w:lang w:val="en-US"/>
              </w:rPr>
              <w:t>Spotlight</w:t>
            </w:r>
            <w:r w:rsidRPr="00AF772D">
              <w:rPr>
                <w:b/>
                <w:bCs/>
                <w:color w:val="000000"/>
                <w:szCs w:val="24"/>
                <w:u w:val="single"/>
              </w:rPr>
              <w:t xml:space="preserve">  </w:t>
            </w:r>
            <w:r w:rsidRPr="00A0101A">
              <w:rPr>
                <w:b/>
                <w:bCs/>
                <w:color w:val="000000"/>
                <w:szCs w:val="24"/>
                <w:u w:val="single"/>
                <w:lang w:val="en-US"/>
              </w:rPr>
              <w:t>on</w:t>
            </w:r>
            <w:r w:rsidRPr="00AF772D">
              <w:rPr>
                <w:b/>
                <w:bCs/>
                <w:color w:val="000000"/>
                <w:szCs w:val="24"/>
                <w:u w:val="single"/>
              </w:rPr>
              <w:t xml:space="preserve"> </w:t>
            </w:r>
            <w:r w:rsidRPr="00A0101A">
              <w:rPr>
                <w:b/>
                <w:bCs/>
                <w:color w:val="000000"/>
                <w:szCs w:val="24"/>
                <w:u w:val="single"/>
                <w:lang w:val="en-US"/>
              </w:rPr>
              <w:t>Russia</w:t>
            </w:r>
            <w:r w:rsidRPr="00AF772D">
              <w:rPr>
                <w:b/>
                <w:bCs/>
                <w:color w:val="000000"/>
                <w:szCs w:val="24"/>
                <w:u w:val="single"/>
              </w:rPr>
              <w:t xml:space="preserve">   </w:t>
            </w:r>
            <w:r w:rsidRPr="00AF772D">
              <w:rPr>
                <w:b/>
                <w:bCs/>
                <w:color w:val="000000"/>
                <w:szCs w:val="24"/>
              </w:rPr>
              <w:t xml:space="preserve">Домашние питомцы в России.  </w:t>
            </w:r>
            <w:r>
              <w:rPr>
                <w:b/>
                <w:bCs/>
                <w:color w:val="000000"/>
                <w:szCs w:val="24"/>
                <w:lang w:val="en-US"/>
              </w:rPr>
              <w:t>(p. 137)</w:t>
            </w:r>
            <w:r w:rsidRPr="00AF772D">
              <w:rPr>
                <w:b/>
                <w:bCs/>
                <w:color w:val="000000"/>
                <w:szCs w:val="24"/>
                <w:lang w:val="en-US"/>
              </w:rPr>
              <w:t xml:space="preserve">  </w:t>
            </w:r>
          </w:p>
          <w:p w:rsidR="00975A13" w:rsidRPr="00AF772D" w:rsidRDefault="00975A13" w:rsidP="00AF772D">
            <w:pPr>
              <w:ind w:right="-108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  <w:lang w:val="en-US"/>
              </w:rPr>
              <w:t>С</w:t>
            </w:r>
            <w:r w:rsidRPr="00AF772D">
              <w:rPr>
                <w:bCs/>
                <w:color w:val="000000"/>
                <w:sz w:val="16"/>
                <w:szCs w:val="16"/>
                <w:lang w:val="en-US"/>
              </w:rPr>
              <w:t>трановедение</w:t>
            </w:r>
          </w:p>
        </w:tc>
        <w:tc>
          <w:tcPr>
            <w:tcW w:w="1280" w:type="dxa"/>
          </w:tcPr>
          <w:p w:rsidR="00975A13" w:rsidRPr="001D04A4" w:rsidRDefault="00975A13" w:rsidP="00B04421">
            <w:pPr>
              <w:ind w:right="-108"/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 w:rsidRPr="001D04A4">
              <w:rPr>
                <w:b/>
                <w:bCs/>
                <w:color w:val="000000"/>
                <w:sz w:val="20"/>
              </w:rPr>
              <w:t>Проект</w:t>
            </w:r>
          </w:p>
        </w:tc>
        <w:tc>
          <w:tcPr>
            <w:tcW w:w="1561" w:type="dxa"/>
          </w:tcPr>
          <w:p w:rsidR="00975A13" w:rsidRPr="000104A9" w:rsidRDefault="00975A13" w:rsidP="00B04421">
            <w:pPr>
              <w:ind w:left="-108"/>
              <w:jc w:val="center"/>
              <w:rPr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3390" w:type="dxa"/>
          </w:tcPr>
          <w:p w:rsidR="00975A13" w:rsidRPr="00940805" w:rsidRDefault="00975A13" w:rsidP="00B04421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0805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 </w:t>
            </w:r>
            <w:r w:rsidRPr="00940805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940805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A81A0E">
              <w:rPr>
                <w:bCs/>
                <w:color w:val="000000"/>
                <w:sz w:val="22"/>
                <w:szCs w:val="22"/>
                <w:lang w:val="en-US"/>
              </w:rPr>
              <w:t>pet, clever</w:t>
            </w:r>
            <w:r w:rsidRPr="00940805">
              <w:rPr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</w:p>
          <w:p w:rsidR="00975A13" w:rsidRPr="00940805" w:rsidRDefault="00975A13" w:rsidP="00B04421">
            <w:pPr>
              <w:ind w:left="-108" w:right="-297"/>
              <w:rPr>
                <w:bCs/>
                <w:color w:val="000000"/>
                <w:sz w:val="22"/>
                <w:szCs w:val="22"/>
                <w:lang w:val="en-US"/>
              </w:rPr>
            </w:pPr>
            <w:r w:rsidRPr="00940805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940805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940805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940805">
              <w:rPr>
                <w:bCs/>
                <w:color w:val="000000"/>
                <w:sz w:val="22"/>
                <w:szCs w:val="22"/>
                <w:lang w:val="en-US"/>
              </w:rPr>
              <w:t xml:space="preserve">crazy about...,especially,  </w:t>
            </w:r>
          </w:p>
          <w:p w:rsidR="00975A13" w:rsidRPr="00940805" w:rsidRDefault="00975A13" w:rsidP="00B04421">
            <w:pPr>
              <w:ind w:left="-108" w:right="-25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940805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 </w:t>
            </w:r>
            <w:r w:rsidRPr="00940805">
              <w:rPr>
                <w:bCs/>
                <w:color w:val="000000"/>
                <w:sz w:val="22"/>
                <w:szCs w:val="22"/>
                <w:lang w:val="en-US"/>
              </w:rPr>
              <w:t xml:space="preserve">story, sheepdog, lie, medals.                                 </w:t>
            </w:r>
          </w:p>
          <w:p w:rsidR="00975A13" w:rsidRPr="00940805" w:rsidRDefault="00975A13" w:rsidP="00B04421">
            <w:pPr>
              <w:ind w:left="-108" w:right="-250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0805">
              <w:rPr>
                <w:bCs/>
                <w:color w:val="000000"/>
                <w:sz w:val="22"/>
                <w:szCs w:val="22"/>
                <w:lang w:val="en-US"/>
              </w:rPr>
              <w:t xml:space="preserve">  Have you got…?</w:t>
            </w:r>
          </w:p>
        </w:tc>
        <w:tc>
          <w:tcPr>
            <w:tcW w:w="865" w:type="dxa"/>
          </w:tcPr>
          <w:p w:rsidR="00975A13" w:rsidRPr="0053234C" w:rsidRDefault="00975A13" w:rsidP="00B04421">
            <w:pPr>
              <w:ind w:right="-108"/>
              <w:jc w:val="center"/>
              <w:rPr>
                <w:bCs/>
                <w:color w:val="000000"/>
                <w:sz w:val="20"/>
              </w:rPr>
            </w:pPr>
            <w:r w:rsidRPr="0053234C">
              <w:rPr>
                <w:bCs/>
                <w:color w:val="000000"/>
                <w:sz w:val="20"/>
              </w:rPr>
              <w:t>Проект</w:t>
            </w:r>
          </w:p>
          <w:p w:rsidR="0053234C" w:rsidRPr="0053234C" w:rsidRDefault="0053234C" w:rsidP="00B04421"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53234C">
              <w:rPr>
                <w:b/>
                <w:bCs/>
                <w:color w:val="000000"/>
                <w:sz w:val="16"/>
                <w:szCs w:val="16"/>
              </w:rPr>
              <w:t>«Мой питомец»</w:t>
            </w:r>
          </w:p>
        </w:tc>
        <w:tc>
          <w:tcPr>
            <w:tcW w:w="1027" w:type="dxa"/>
          </w:tcPr>
          <w:p w:rsidR="00975A13" w:rsidRPr="00346372" w:rsidRDefault="00975A13" w:rsidP="00B04421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:rsidR="00975A13" w:rsidRPr="00346372" w:rsidRDefault="00975A13" w:rsidP="00B04421">
            <w:pPr>
              <w:ind w:left="-108"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90322A">
        <w:tblPrEx>
          <w:tblCellMar>
            <w:top w:w="0" w:type="dxa"/>
            <w:bottom w:w="0" w:type="dxa"/>
          </w:tblCellMar>
        </w:tblPrEx>
        <w:trPr>
          <w:cantSplit/>
          <w:trHeight w:val="662"/>
        </w:trPr>
        <w:tc>
          <w:tcPr>
            <w:tcW w:w="398" w:type="dxa"/>
          </w:tcPr>
          <w:p w:rsidR="00975A13" w:rsidRPr="00A055C5" w:rsidRDefault="00975A13" w:rsidP="004F7F22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600B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A055C5"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</w:p>
          <w:p w:rsidR="00393BC8" w:rsidRDefault="00393BC8" w:rsidP="004F7F22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393BC8" w:rsidRPr="00393BC8" w:rsidRDefault="00393BC8" w:rsidP="00393BC8">
            <w:pPr>
              <w:ind w:right="-108" w:hanging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  <w:r w:rsidR="00C23855">
              <w:rPr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14" w:type="dxa"/>
            <w:vMerge/>
            <w:textDirection w:val="btLr"/>
          </w:tcPr>
          <w:p w:rsidR="00975A13" w:rsidRDefault="00975A13" w:rsidP="004F7F22">
            <w:pPr>
              <w:ind w:left="113" w:right="113"/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1562" w:type="dxa"/>
          </w:tcPr>
          <w:p w:rsidR="00975A13" w:rsidRPr="008B7BE5" w:rsidRDefault="00975A13" w:rsidP="00B04421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 w:rsidRPr="008B7BE5">
              <w:rPr>
                <w:b/>
                <w:bCs/>
                <w:color w:val="000000"/>
                <w:sz w:val="20"/>
                <w:lang w:val="en-US"/>
              </w:rPr>
              <w:t>Activities</w:t>
            </w:r>
            <w:r>
              <w:rPr>
                <w:b/>
                <w:bCs/>
                <w:color w:val="000000"/>
                <w:sz w:val="20"/>
              </w:rPr>
              <w:t xml:space="preserve"> </w:t>
            </w:r>
            <w:r w:rsidRPr="008B7BE5">
              <w:rPr>
                <w:b/>
                <w:bCs/>
                <w:color w:val="000000"/>
                <w:sz w:val="20"/>
              </w:rPr>
              <w:t xml:space="preserve"> </w:t>
            </w:r>
            <w:r w:rsidRPr="008B7BE5">
              <w:rPr>
                <w:b/>
                <w:bCs/>
                <w:color w:val="000000"/>
                <w:sz w:val="20"/>
                <w:lang w:val="en-US"/>
              </w:rPr>
              <w:t>Module</w:t>
            </w:r>
          </w:p>
          <w:p w:rsidR="00975A13" w:rsidRDefault="00975A13" w:rsidP="00B04421">
            <w:pPr>
              <w:ind w:left="-108"/>
              <w:jc w:val="center"/>
              <w:rPr>
                <w:b/>
                <w:sz w:val="16"/>
                <w:szCs w:val="16"/>
              </w:rPr>
            </w:pPr>
            <w:r w:rsidRPr="001A17ED">
              <w:rPr>
                <w:b/>
                <w:sz w:val="16"/>
                <w:szCs w:val="16"/>
              </w:rPr>
              <w:t>Обобщение</w:t>
            </w:r>
          </w:p>
          <w:p w:rsidR="00975A13" w:rsidRDefault="00975A13" w:rsidP="00B04421">
            <w:pPr>
              <w:ind w:left="-108"/>
              <w:jc w:val="center"/>
              <w:rPr>
                <w:b/>
                <w:sz w:val="16"/>
                <w:szCs w:val="16"/>
              </w:rPr>
            </w:pPr>
            <w:r w:rsidRPr="001A17ED">
              <w:rPr>
                <w:b/>
                <w:sz w:val="16"/>
                <w:szCs w:val="16"/>
              </w:rPr>
              <w:t>Пройденного</w:t>
            </w:r>
          </w:p>
          <w:p w:rsidR="00975A13" w:rsidRPr="001A17ED" w:rsidRDefault="00975A13" w:rsidP="00B04421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17ED">
              <w:rPr>
                <w:b/>
                <w:sz w:val="16"/>
                <w:szCs w:val="16"/>
              </w:rPr>
              <w:t>материала мод</w:t>
            </w:r>
            <w:r w:rsidRPr="001A17ED">
              <w:rPr>
                <w:b/>
                <w:sz w:val="16"/>
                <w:szCs w:val="16"/>
              </w:rPr>
              <w:t>у</w:t>
            </w:r>
            <w:r>
              <w:rPr>
                <w:b/>
                <w:sz w:val="16"/>
                <w:szCs w:val="16"/>
              </w:rPr>
              <w:t>ля3</w:t>
            </w:r>
          </w:p>
        </w:tc>
        <w:tc>
          <w:tcPr>
            <w:tcW w:w="1419" w:type="dxa"/>
          </w:tcPr>
          <w:p w:rsidR="00975A13" w:rsidRDefault="00975A13" w:rsidP="004F7F22">
            <w:pPr>
              <w:jc w:val="center"/>
              <w:rPr>
                <w:bCs/>
                <w:color w:val="000000"/>
                <w:szCs w:val="24"/>
              </w:rPr>
            </w:pPr>
            <w:r w:rsidRPr="00CC6B70">
              <w:rPr>
                <w:bCs/>
                <w:color w:val="000000"/>
                <w:szCs w:val="24"/>
              </w:rPr>
              <w:t>с.76-77</w:t>
            </w:r>
          </w:p>
          <w:p w:rsidR="00975A13" w:rsidRPr="00F023DE" w:rsidRDefault="00975A13" w:rsidP="00955C39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975A13" w:rsidRPr="00CC6B70" w:rsidRDefault="00975A13" w:rsidP="00955C39">
            <w:pPr>
              <w:rPr>
                <w:bCs/>
                <w:color w:val="000000"/>
                <w:szCs w:val="24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</w:t>
            </w:r>
            <w:r>
              <w:rPr>
                <w:color w:val="000000"/>
                <w:sz w:val="16"/>
                <w:szCs w:val="16"/>
              </w:rPr>
              <w:t>Сказки</w:t>
            </w:r>
          </w:p>
        </w:tc>
        <w:tc>
          <w:tcPr>
            <w:tcW w:w="1278" w:type="dxa"/>
          </w:tcPr>
          <w:p w:rsidR="00975A13" w:rsidRPr="002D3D59" w:rsidRDefault="00975A13" w:rsidP="004F7F22">
            <w:pPr>
              <w:ind w:right="-108"/>
              <w:jc w:val="center"/>
              <w:rPr>
                <w:b/>
                <w:bCs/>
                <w:color w:val="000000"/>
                <w:szCs w:val="24"/>
                <w:u w:val="single"/>
                <w:lang w:val="en-US"/>
              </w:rPr>
            </w:pPr>
            <w:r w:rsidRPr="002D3D59">
              <w:rPr>
                <w:b/>
                <w:bCs/>
                <w:color w:val="000000"/>
                <w:szCs w:val="24"/>
                <w:u w:val="single"/>
                <w:lang w:val="en-US"/>
              </w:rPr>
              <w:t>Fairy tail</w:t>
            </w:r>
          </w:p>
          <w:p w:rsidR="00975A13" w:rsidRDefault="00975A13" w:rsidP="000366AB">
            <w:pPr>
              <w:ind w:left="-94" w:right="-108" w:firstLine="94"/>
              <w:jc w:val="center"/>
              <w:rPr>
                <w:b/>
                <w:bCs/>
                <w:color w:val="000000"/>
                <w:sz w:val="20"/>
              </w:rPr>
            </w:pPr>
            <w:r w:rsidRPr="002D3D59">
              <w:rPr>
                <w:b/>
                <w:bCs/>
                <w:color w:val="000000"/>
                <w:sz w:val="20"/>
                <w:lang w:val="en-US"/>
              </w:rPr>
              <w:t>«The town mouse and the country mouse</w:t>
            </w:r>
          </w:p>
          <w:p w:rsidR="000175D5" w:rsidRPr="000175D5" w:rsidRDefault="000175D5" w:rsidP="000366AB">
            <w:pPr>
              <w:ind w:left="-94" w:right="-108" w:firstLine="94"/>
              <w:jc w:val="center"/>
              <w:rPr>
                <w:bCs/>
                <w:color w:val="000000"/>
                <w:sz w:val="8"/>
                <w:szCs w:val="8"/>
              </w:rPr>
            </w:pPr>
          </w:p>
        </w:tc>
        <w:tc>
          <w:tcPr>
            <w:tcW w:w="2538" w:type="dxa"/>
          </w:tcPr>
          <w:p w:rsidR="00975A13" w:rsidRDefault="00975A13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</w:tc>
        <w:tc>
          <w:tcPr>
            <w:tcW w:w="1280" w:type="dxa"/>
          </w:tcPr>
          <w:p w:rsidR="00975A13" w:rsidRPr="00940805" w:rsidRDefault="00975A13" w:rsidP="004F7F22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940805">
              <w:rPr>
                <w:bCs/>
                <w:color w:val="000000"/>
                <w:sz w:val="22"/>
                <w:szCs w:val="22"/>
              </w:rPr>
              <w:t>Упр.2 с.133</w:t>
            </w:r>
          </w:p>
          <w:p w:rsidR="00975A13" w:rsidRPr="0009556A" w:rsidRDefault="00975A13" w:rsidP="004F7F22">
            <w:pPr>
              <w:ind w:right="-108"/>
              <w:jc w:val="center"/>
              <w:rPr>
                <w:bCs/>
                <w:color w:val="000000"/>
                <w:szCs w:val="24"/>
              </w:rPr>
            </w:pPr>
            <w:r w:rsidRPr="00BB561A">
              <w:rPr>
                <w:bCs/>
                <w:color w:val="000000"/>
                <w:sz w:val="16"/>
                <w:szCs w:val="16"/>
              </w:rPr>
              <w:t>Письмо с опорой на картинки</w:t>
            </w:r>
          </w:p>
        </w:tc>
        <w:tc>
          <w:tcPr>
            <w:tcW w:w="1561" w:type="dxa"/>
          </w:tcPr>
          <w:p w:rsidR="00975A13" w:rsidRPr="00940805" w:rsidRDefault="00975A13" w:rsidP="004F7F22">
            <w:pPr>
              <w:ind w:lef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</w:tc>
        <w:tc>
          <w:tcPr>
            <w:tcW w:w="3390" w:type="dxa"/>
          </w:tcPr>
          <w:p w:rsidR="00975A13" w:rsidRPr="00940805" w:rsidRDefault="00975A13" w:rsidP="004F7F22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0805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940805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940805">
              <w:rPr>
                <w:bCs/>
                <w:color w:val="000000"/>
                <w:sz w:val="22"/>
                <w:szCs w:val="22"/>
                <w:lang w:val="en-US"/>
              </w:rPr>
              <w:t>real,  good,  must, dream, over there.</w:t>
            </w:r>
            <w:r w:rsidRPr="00940805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65" w:type="dxa"/>
          </w:tcPr>
          <w:p w:rsidR="00975A13" w:rsidRPr="00975A13" w:rsidRDefault="00975A13" w:rsidP="004F7F2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75A13">
              <w:rPr>
                <w:bCs/>
                <w:color w:val="000000"/>
                <w:sz w:val="18"/>
                <w:szCs w:val="18"/>
              </w:rPr>
              <w:t>Сказка</w:t>
            </w:r>
          </w:p>
        </w:tc>
        <w:tc>
          <w:tcPr>
            <w:tcW w:w="1027" w:type="dxa"/>
          </w:tcPr>
          <w:p w:rsidR="00975A13" w:rsidRDefault="00975A13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712" w:type="dxa"/>
          </w:tcPr>
          <w:p w:rsidR="00975A13" w:rsidRDefault="00975A13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</w:tr>
      <w:tr w:rsidR="0090322A" w:rsidRPr="0053234C">
        <w:tblPrEx>
          <w:tblCellMar>
            <w:top w:w="0" w:type="dxa"/>
            <w:bottom w:w="0" w:type="dxa"/>
          </w:tblCellMar>
        </w:tblPrEx>
        <w:trPr>
          <w:cantSplit/>
          <w:trHeight w:val="558"/>
        </w:trPr>
        <w:tc>
          <w:tcPr>
            <w:tcW w:w="398" w:type="dxa"/>
          </w:tcPr>
          <w:p w:rsidR="00905A2F" w:rsidRPr="00A055C5" w:rsidRDefault="00905A2F" w:rsidP="00A30699">
            <w:pPr>
              <w:ind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34C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A055C5">
              <w:rPr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</w:p>
          <w:p w:rsidR="00393BC8" w:rsidRPr="00393BC8" w:rsidRDefault="00393BC8" w:rsidP="00393BC8">
            <w:pPr>
              <w:ind w:right="-108" w:hanging="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  <w:r w:rsidR="00C23855">
              <w:rPr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14" w:type="dxa"/>
            <w:vMerge/>
          </w:tcPr>
          <w:p w:rsidR="00905A2F" w:rsidRPr="0053234C" w:rsidRDefault="00905A2F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562" w:type="dxa"/>
          </w:tcPr>
          <w:p w:rsidR="00905A2F" w:rsidRPr="0053234C" w:rsidRDefault="00905A2F" w:rsidP="00B04421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 w:rsidRPr="0053234C">
              <w:rPr>
                <w:b/>
                <w:bCs/>
                <w:color w:val="000000"/>
                <w:sz w:val="20"/>
              </w:rPr>
              <w:t>Теперь я знаю</w:t>
            </w:r>
          </w:p>
          <w:p w:rsidR="00905A2F" w:rsidRPr="0053234C" w:rsidRDefault="00905A2F" w:rsidP="00B04421">
            <w:pPr>
              <w:ind w:left="-108" w:right="-108" w:hanging="141"/>
              <w:jc w:val="center"/>
              <w:rPr>
                <w:b/>
                <w:color w:val="000000"/>
                <w:sz w:val="20"/>
              </w:rPr>
            </w:pPr>
            <w:r w:rsidRPr="0053234C">
              <w:rPr>
                <w:b/>
                <w:color w:val="000000"/>
                <w:sz w:val="20"/>
              </w:rPr>
              <w:t xml:space="preserve">    Проверь себя                                </w:t>
            </w:r>
          </w:p>
          <w:p w:rsidR="00905A2F" w:rsidRPr="0053234C" w:rsidRDefault="00905A2F" w:rsidP="00B04421">
            <w:pPr>
              <w:ind w:left="-108" w:right="-108"/>
              <w:jc w:val="center"/>
              <w:rPr>
                <w:b/>
                <w:bCs/>
                <w:color w:val="000000"/>
                <w:sz w:val="4"/>
                <w:szCs w:val="4"/>
              </w:rPr>
            </w:pPr>
            <w:r w:rsidRPr="0053234C">
              <w:rPr>
                <w:b/>
                <w:color w:val="000000"/>
                <w:sz w:val="14"/>
                <w:szCs w:val="14"/>
              </w:rPr>
              <w:t xml:space="preserve">  </w:t>
            </w:r>
            <w:r w:rsidRPr="0053234C">
              <w:rPr>
                <w:b/>
                <w:color w:val="000000"/>
                <w:sz w:val="14"/>
                <w:szCs w:val="14"/>
                <w:lang w:val="en-US"/>
              </w:rPr>
              <w:t>p</w:t>
            </w:r>
            <w:r w:rsidRPr="0053234C">
              <w:rPr>
                <w:b/>
                <w:color w:val="000000"/>
                <w:sz w:val="14"/>
                <w:szCs w:val="14"/>
              </w:rPr>
              <w:t>. 78-79</w:t>
            </w:r>
            <w:r w:rsidRPr="0053234C"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9" w:type="dxa"/>
          </w:tcPr>
          <w:p w:rsidR="00905A2F" w:rsidRPr="0053234C" w:rsidRDefault="00905A2F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</w:tc>
        <w:tc>
          <w:tcPr>
            <w:tcW w:w="1278" w:type="dxa"/>
          </w:tcPr>
          <w:p w:rsidR="00905A2F" w:rsidRPr="0053234C" w:rsidRDefault="000175D5" w:rsidP="004F7F22">
            <w:pPr>
              <w:ind w:right="-108" w:hanging="108"/>
              <w:jc w:val="center"/>
              <w:rPr>
                <w:bCs/>
                <w:color w:val="000000"/>
                <w:sz w:val="22"/>
                <w:szCs w:val="22"/>
              </w:rPr>
            </w:pPr>
            <w:r w:rsidRPr="0053234C">
              <w:rPr>
                <w:bCs/>
                <w:color w:val="000000"/>
                <w:sz w:val="22"/>
                <w:szCs w:val="22"/>
              </w:rPr>
              <w:t>Упр.4 с.79</w:t>
            </w:r>
          </w:p>
          <w:p w:rsidR="000175D5" w:rsidRPr="0053234C" w:rsidRDefault="000175D5" w:rsidP="004F7F22">
            <w:pPr>
              <w:ind w:right="-108" w:hanging="108"/>
              <w:jc w:val="center"/>
              <w:rPr>
                <w:bCs/>
                <w:color w:val="000000"/>
                <w:sz w:val="16"/>
              </w:rPr>
            </w:pPr>
            <w:r w:rsidRPr="0053234C">
              <w:rPr>
                <w:bCs/>
                <w:color w:val="000000"/>
                <w:sz w:val="16"/>
              </w:rPr>
              <w:t>Чтение с опорой на картинку</w:t>
            </w:r>
          </w:p>
        </w:tc>
        <w:tc>
          <w:tcPr>
            <w:tcW w:w="2538" w:type="dxa"/>
          </w:tcPr>
          <w:p w:rsidR="009B08C1" w:rsidRPr="0053234C" w:rsidRDefault="009B08C1" w:rsidP="009B08C1">
            <w:pPr>
              <w:ind w:left="-95" w:right="-126"/>
              <w:rPr>
                <w:bCs/>
                <w:color w:val="000000"/>
                <w:sz w:val="22"/>
                <w:szCs w:val="22"/>
                <w:lang w:val="en-US"/>
              </w:rPr>
            </w:pPr>
            <w:r w:rsidRPr="0053234C">
              <w:rPr>
                <w:bCs/>
                <w:color w:val="000000"/>
                <w:szCs w:val="24"/>
                <w:lang w:val="en-US"/>
              </w:rPr>
              <w:t>-</w:t>
            </w:r>
            <w:r w:rsidRPr="0053234C">
              <w:rPr>
                <w:bCs/>
                <w:color w:val="000000"/>
                <w:sz w:val="22"/>
                <w:szCs w:val="22"/>
                <w:lang w:val="en-US"/>
              </w:rPr>
              <w:t>Can a cat jump?–Yes.It can</w:t>
            </w:r>
          </w:p>
          <w:p w:rsidR="00905A2F" w:rsidRPr="0053234C" w:rsidRDefault="00905A2F" w:rsidP="004F7F22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53234C">
              <w:rPr>
                <w:bCs/>
                <w:color w:val="000000"/>
                <w:sz w:val="22"/>
                <w:szCs w:val="22"/>
              </w:rPr>
              <w:t>Упр.1 с.78</w:t>
            </w:r>
          </w:p>
          <w:p w:rsidR="008E6755" w:rsidRPr="0053234C" w:rsidRDefault="00684F1B" w:rsidP="004F7F22">
            <w:pPr>
              <w:jc w:val="center"/>
              <w:rPr>
                <w:bCs/>
                <w:color w:val="000000"/>
                <w:sz w:val="8"/>
                <w:szCs w:val="8"/>
              </w:rPr>
            </w:pPr>
            <w:r w:rsidRPr="0053234C">
              <w:rPr>
                <w:bCs/>
                <w:color w:val="000000"/>
                <w:sz w:val="16"/>
                <w:szCs w:val="16"/>
                <w:lang w:val="en-US"/>
              </w:rPr>
              <w:t>Мини диалоги учащихся</w:t>
            </w:r>
          </w:p>
        </w:tc>
        <w:tc>
          <w:tcPr>
            <w:tcW w:w="1280" w:type="dxa"/>
          </w:tcPr>
          <w:p w:rsidR="00905A2F" w:rsidRPr="0053234C" w:rsidRDefault="00905A2F" w:rsidP="004F7F22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53234C">
              <w:rPr>
                <w:bCs/>
                <w:color w:val="000000"/>
                <w:sz w:val="22"/>
                <w:szCs w:val="22"/>
              </w:rPr>
              <w:t>Упр.2</w:t>
            </w:r>
            <w:r w:rsidR="003F7E32" w:rsidRPr="0053234C">
              <w:rPr>
                <w:bCs/>
                <w:color w:val="000000"/>
                <w:sz w:val="22"/>
                <w:szCs w:val="22"/>
              </w:rPr>
              <w:t>,3</w:t>
            </w:r>
            <w:r w:rsidRPr="0053234C">
              <w:rPr>
                <w:bCs/>
                <w:color w:val="000000"/>
                <w:sz w:val="22"/>
                <w:szCs w:val="22"/>
              </w:rPr>
              <w:t xml:space="preserve"> с.78</w:t>
            </w:r>
          </w:p>
          <w:p w:rsidR="003F7E32" w:rsidRPr="0053234C" w:rsidRDefault="003F7E32" w:rsidP="004F7F22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53234C">
              <w:rPr>
                <w:bCs/>
                <w:color w:val="000000"/>
                <w:sz w:val="16"/>
                <w:szCs w:val="16"/>
              </w:rPr>
              <w:t>Письмо с опорой на картинку</w:t>
            </w:r>
          </w:p>
        </w:tc>
        <w:tc>
          <w:tcPr>
            <w:tcW w:w="1561" w:type="dxa"/>
          </w:tcPr>
          <w:p w:rsidR="00905A2F" w:rsidRPr="0053234C" w:rsidRDefault="00905A2F" w:rsidP="004F7F22">
            <w:pPr>
              <w:ind w:lef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</w:tc>
        <w:tc>
          <w:tcPr>
            <w:tcW w:w="3390" w:type="dxa"/>
          </w:tcPr>
          <w:p w:rsidR="00905A2F" w:rsidRPr="0053234C" w:rsidRDefault="00905A2F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</w:tc>
        <w:tc>
          <w:tcPr>
            <w:tcW w:w="865" w:type="dxa"/>
          </w:tcPr>
          <w:p w:rsidR="00905A2F" w:rsidRPr="0053234C" w:rsidRDefault="00C60ECC" w:rsidP="004F7F2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3234C">
              <w:rPr>
                <w:bCs/>
                <w:color w:val="000000"/>
                <w:sz w:val="18"/>
                <w:szCs w:val="18"/>
              </w:rPr>
              <w:t>Лексика</w:t>
            </w:r>
          </w:p>
        </w:tc>
        <w:tc>
          <w:tcPr>
            <w:tcW w:w="1027" w:type="dxa"/>
          </w:tcPr>
          <w:p w:rsidR="00905A2F" w:rsidRPr="0053234C" w:rsidRDefault="00905A2F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712" w:type="dxa"/>
          </w:tcPr>
          <w:p w:rsidR="00905A2F" w:rsidRPr="0053234C" w:rsidRDefault="00905A2F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</w:tr>
      <w:tr w:rsidR="0090322A" w:rsidRPr="00245CA7">
        <w:tblPrEx>
          <w:tblCellMar>
            <w:top w:w="0" w:type="dxa"/>
            <w:bottom w:w="0" w:type="dxa"/>
          </w:tblCellMar>
        </w:tblPrEx>
        <w:trPr>
          <w:cantSplit/>
          <w:trHeight w:val="586"/>
        </w:trPr>
        <w:tc>
          <w:tcPr>
            <w:tcW w:w="398" w:type="dxa"/>
          </w:tcPr>
          <w:p w:rsidR="00C809B0" w:rsidRPr="00A055C5" w:rsidRDefault="00C809B0" w:rsidP="00A30699">
            <w:pPr>
              <w:ind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245CA7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A055C5">
              <w:rPr>
                <w:b/>
                <w:bCs/>
                <w:color w:val="000000"/>
                <w:sz w:val="22"/>
                <w:szCs w:val="22"/>
                <w:lang w:val="en-US"/>
              </w:rPr>
              <w:t>4</w:t>
            </w:r>
          </w:p>
          <w:p w:rsidR="00E03C5D" w:rsidRDefault="00E03C5D" w:rsidP="00A30699">
            <w:pPr>
              <w:ind w:right="-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E03C5D" w:rsidRPr="00E03C5D" w:rsidRDefault="00E03C5D" w:rsidP="00E03C5D">
            <w:pPr>
              <w:ind w:right="-108" w:hanging="108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  <w:r w:rsidR="00C23855">
              <w:rPr>
                <w:b/>
                <w:bCs/>
                <w:color w:val="000000"/>
                <w:sz w:val="16"/>
                <w:szCs w:val="16"/>
                <w:lang w:val="en-US"/>
              </w:rPr>
              <w:t>7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14" w:type="dxa"/>
            <w:vMerge/>
          </w:tcPr>
          <w:p w:rsidR="00C809B0" w:rsidRPr="00245CA7" w:rsidRDefault="00C809B0" w:rsidP="004F7F22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62" w:type="dxa"/>
          </w:tcPr>
          <w:p w:rsidR="00C809B0" w:rsidRPr="005A3CF1" w:rsidRDefault="00C809B0" w:rsidP="00B04421">
            <w:pPr>
              <w:ind w:left="-108" w:right="-108" w:hanging="108"/>
              <w:jc w:val="center"/>
              <w:rPr>
                <w:b/>
                <w:bCs/>
                <w:color w:val="000000"/>
                <w:sz w:val="20"/>
              </w:rPr>
            </w:pPr>
            <w:r w:rsidRPr="005A3CF1">
              <w:rPr>
                <w:b/>
                <w:bCs/>
                <w:color w:val="000000"/>
                <w:sz w:val="20"/>
              </w:rPr>
              <w:t xml:space="preserve">Я ЛЮБЛЮ АНГЛИЙСКИЙ                      </w:t>
            </w:r>
            <w:r w:rsidRPr="0058049E">
              <w:rPr>
                <w:b/>
                <w:bCs/>
                <w:color w:val="000000"/>
                <w:sz w:val="18"/>
                <w:szCs w:val="18"/>
              </w:rPr>
              <w:t>ДАВАЙ ИГРАТЬ</w:t>
            </w:r>
            <w:r>
              <w:rPr>
                <w:b/>
                <w:bCs/>
                <w:color w:val="000000"/>
                <w:sz w:val="18"/>
                <w:szCs w:val="18"/>
              </w:rPr>
              <w:t>!</w:t>
            </w:r>
          </w:p>
          <w:p w:rsidR="00C809B0" w:rsidRPr="005A3CF1" w:rsidRDefault="00C809B0" w:rsidP="00B04421">
            <w:pPr>
              <w:ind w:left="-108" w:right="-86"/>
              <w:jc w:val="center"/>
              <w:rPr>
                <w:rFonts w:ascii="Arial Black" w:hAnsi="Arial Black"/>
                <w:b/>
                <w:bCs/>
                <w:color w:val="000000"/>
                <w:sz w:val="22"/>
                <w:szCs w:val="22"/>
              </w:rPr>
            </w:pPr>
            <w:r w:rsidRPr="005A3CF1">
              <w:rPr>
                <w:b/>
                <w:bCs/>
                <w:color w:val="000000"/>
                <w:sz w:val="16"/>
                <w:szCs w:val="16"/>
              </w:rPr>
              <w:t>Развитие умения играть в команде</w:t>
            </w:r>
          </w:p>
        </w:tc>
        <w:tc>
          <w:tcPr>
            <w:tcW w:w="1419" w:type="dxa"/>
          </w:tcPr>
          <w:p w:rsidR="00C809B0" w:rsidRDefault="00C809B0" w:rsidP="00EA663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A3CF1">
              <w:rPr>
                <w:bCs/>
                <w:color w:val="000000"/>
                <w:sz w:val="22"/>
                <w:szCs w:val="22"/>
                <w:lang w:val="en-US"/>
              </w:rPr>
              <w:t>WB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5A3CF1">
              <w:rPr>
                <w:bCs/>
                <w:color w:val="000000"/>
                <w:sz w:val="22"/>
                <w:szCs w:val="22"/>
              </w:rPr>
              <w:t>2 с.</w:t>
            </w:r>
            <w:r>
              <w:rPr>
                <w:bCs/>
                <w:color w:val="000000"/>
                <w:sz w:val="22"/>
                <w:szCs w:val="22"/>
              </w:rPr>
              <w:t>40</w:t>
            </w:r>
          </w:p>
          <w:p w:rsidR="00C809B0" w:rsidRPr="00F023DE" w:rsidRDefault="00C809B0" w:rsidP="00EA6634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C809B0" w:rsidRPr="005A3CF1" w:rsidRDefault="00C809B0" w:rsidP="00EA663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задани</w:t>
            </w:r>
            <w:r w:rsidRPr="00F023DE">
              <w:rPr>
                <w:color w:val="000000"/>
                <w:spacing w:val="1"/>
                <w:sz w:val="16"/>
                <w:szCs w:val="16"/>
              </w:rPr>
              <w:t>я</w:t>
            </w:r>
          </w:p>
        </w:tc>
        <w:tc>
          <w:tcPr>
            <w:tcW w:w="1278" w:type="dxa"/>
          </w:tcPr>
          <w:p w:rsidR="00C809B0" w:rsidRDefault="00C809B0" w:rsidP="00EA663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A3CF1">
              <w:rPr>
                <w:bCs/>
                <w:color w:val="000000"/>
                <w:sz w:val="22"/>
                <w:szCs w:val="22"/>
                <w:lang w:val="en-US"/>
              </w:rPr>
              <w:t>WB</w:t>
            </w:r>
            <w:r>
              <w:rPr>
                <w:bCs/>
                <w:color w:val="000000"/>
                <w:sz w:val="22"/>
                <w:szCs w:val="22"/>
              </w:rPr>
              <w:t xml:space="preserve">             </w:t>
            </w:r>
            <w:r w:rsidRPr="005A3CF1">
              <w:rPr>
                <w:bCs/>
                <w:color w:val="000000"/>
                <w:sz w:val="22"/>
                <w:szCs w:val="22"/>
              </w:rPr>
              <w:t>1с.</w:t>
            </w:r>
            <w:r>
              <w:rPr>
                <w:bCs/>
                <w:color w:val="000000"/>
                <w:sz w:val="22"/>
                <w:szCs w:val="22"/>
              </w:rPr>
              <w:t xml:space="preserve"> 40</w:t>
            </w:r>
          </w:p>
          <w:p w:rsidR="00C809B0" w:rsidRPr="00810B45" w:rsidRDefault="00C809B0" w:rsidP="00EA663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10B45">
              <w:rPr>
                <w:bCs/>
                <w:color w:val="000000"/>
                <w:sz w:val="16"/>
                <w:szCs w:val="16"/>
              </w:rPr>
              <w:t>Чтение диалога по ролям</w:t>
            </w:r>
          </w:p>
        </w:tc>
        <w:tc>
          <w:tcPr>
            <w:tcW w:w="2538" w:type="dxa"/>
          </w:tcPr>
          <w:p w:rsidR="00C809B0" w:rsidRPr="00245CA7" w:rsidRDefault="00C809B0" w:rsidP="004F7F2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</w:tcPr>
          <w:p w:rsidR="00C809B0" w:rsidRDefault="00C809B0" w:rsidP="00EA663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A3CF1">
              <w:rPr>
                <w:bCs/>
                <w:color w:val="000000"/>
                <w:sz w:val="22"/>
                <w:szCs w:val="22"/>
                <w:lang w:val="en-US"/>
              </w:rPr>
              <w:t>WB</w:t>
            </w:r>
            <w:r>
              <w:rPr>
                <w:bCs/>
                <w:color w:val="000000"/>
                <w:sz w:val="22"/>
                <w:szCs w:val="22"/>
              </w:rPr>
              <w:t>3 с.41</w:t>
            </w:r>
          </w:p>
          <w:p w:rsidR="00C809B0" w:rsidRPr="00C809B0" w:rsidRDefault="00C809B0" w:rsidP="00914F6A">
            <w:pPr>
              <w:ind w:left="-231" w:right="-122" w:firstLine="141"/>
              <w:jc w:val="center"/>
              <w:rPr>
                <w:bCs/>
                <w:color w:val="000000"/>
                <w:sz w:val="22"/>
                <w:szCs w:val="22"/>
              </w:rPr>
            </w:pPr>
            <w:r w:rsidRPr="00BB561A">
              <w:rPr>
                <w:bCs/>
                <w:color w:val="000000"/>
                <w:sz w:val="16"/>
                <w:szCs w:val="16"/>
              </w:rPr>
              <w:t>Письмо с опорой на картинки</w:t>
            </w:r>
          </w:p>
          <w:p w:rsidR="00C809B0" w:rsidRPr="00C809B0" w:rsidRDefault="00C809B0" w:rsidP="00EA6634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61" w:type="dxa"/>
          </w:tcPr>
          <w:p w:rsidR="00C809B0" w:rsidRPr="00245CA7" w:rsidRDefault="00C809B0" w:rsidP="004F7F22">
            <w:pPr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90" w:type="dxa"/>
          </w:tcPr>
          <w:p w:rsidR="00C809B0" w:rsidRPr="00245CA7" w:rsidRDefault="00C809B0" w:rsidP="004F7F2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</w:tcPr>
          <w:p w:rsidR="00C809B0" w:rsidRPr="00C809B0" w:rsidRDefault="00C809B0" w:rsidP="00EA6634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 w:rsidRPr="00CE5683">
              <w:rPr>
                <w:bCs/>
                <w:color w:val="000000"/>
                <w:sz w:val="20"/>
                <w:lang w:val="en-US"/>
              </w:rPr>
              <w:t xml:space="preserve">WB 4 </w:t>
            </w:r>
            <w:r w:rsidRPr="00957A63">
              <w:rPr>
                <w:bCs/>
                <w:color w:val="000000"/>
                <w:sz w:val="20"/>
              </w:rPr>
              <w:t>С</w:t>
            </w:r>
            <w:r w:rsidRPr="00CE5683">
              <w:rPr>
                <w:bCs/>
                <w:color w:val="000000"/>
                <w:sz w:val="20"/>
                <w:lang w:val="en-US"/>
              </w:rPr>
              <w:t>.</w:t>
            </w:r>
            <w:r>
              <w:rPr>
                <w:bCs/>
                <w:color w:val="000000"/>
                <w:sz w:val="20"/>
              </w:rPr>
              <w:t>41</w:t>
            </w:r>
          </w:p>
        </w:tc>
        <w:tc>
          <w:tcPr>
            <w:tcW w:w="1027" w:type="dxa"/>
          </w:tcPr>
          <w:p w:rsidR="00C809B0" w:rsidRPr="00245CA7" w:rsidRDefault="00C809B0" w:rsidP="004F7F2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2" w:type="dxa"/>
          </w:tcPr>
          <w:p w:rsidR="00C809B0" w:rsidRPr="009C2C03" w:rsidRDefault="0029735C" w:rsidP="009C2C03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9C2C03">
              <w:rPr>
                <w:b/>
                <w:bCs/>
                <w:color w:val="000000"/>
                <w:sz w:val="14"/>
                <w:szCs w:val="14"/>
              </w:rPr>
              <w:t>Игра</w:t>
            </w:r>
          </w:p>
        </w:tc>
      </w:tr>
      <w:tr w:rsidR="008C5E5A" w:rsidRPr="00117095">
        <w:tblPrEx>
          <w:tblCellMar>
            <w:top w:w="0" w:type="dxa"/>
            <w:bottom w:w="0" w:type="dxa"/>
          </w:tblCellMar>
        </w:tblPrEx>
        <w:trPr>
          <w:cantSplit/>
          <w:trHeight w:val="586"/>
        </w:trPr>
        <w:tc>
          <w:tcPr>
            <w:tcW w:w="398" w:type="dxa"/>
          </w:tcPr>
          <w:p w:rsidR="008C5E5A" w:rsidRPr="00A055C5" w:rsidRDefault="008C5E5A" w:rsidP="004F7F22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F7320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A055C5">
              <w:rPr>
                <w:b/>
                <w:bCs/>
                <w:color w:val="000000"/>
                <w:sz w:val="22"/>
                <w:szCs w:val="22"/>
                <w:lang w:val="en-US"/>
              </w:rPr>
              <w:t>5</w:t>
            </w:r>
          </w:p>
          <w:p w:rsidR="00E03C5D" w:rsidRDefault="00E03C5D" w:rsidP="004F7F22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E03C5D" w:rsidRPr="00E03C5D" w:rsidRDefault="00C23855" w:rsidP="00E03C5D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19</w:t>
            </w:r>
            <w:r w:rsidR="00E03C5D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E03C5D"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E03C5D">
              <w:rPr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14" w:type="dxa"/>
            <w:vMerge w:val="restart"/>
            <w:textDirection w:val="btLr"/>
          </w:tcPr>
          <w:p w:rsidR="008C5E5A" w:rsidRPr="005B0ED0" w:rsidRDefault="008C5E5A" w:rsidP="004F7F22">
            <w:pPr>
              <w:ind w:left="113" w:right="113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466D4">
              <w:rPr>
                <w:b/>
                <w:bCs/>
                <w:color w:val="000000"/>
                <w:szCs w:val="24"/>
              </w:rPr>
              <w:t>М О Д У Л  Ь 4</w:t>
            </w:r>
            <w:r w:rsidRPr="00D62CE4">
              <w:rPr>
                <w:b/>
                <w:bCs/>
                <w:color w:val="000000"/>
                <w:szCs w:val="24"/>
              </w:rPr>
              <w:t>:</w:t>
            </w:r>
            <w:r w:rsidRPr="002466D4">
              <w:rPr>
                <w:b/>
                <w:bCs/>
                <w:color w:val="000000"/>
                <w:szCs w:val="24"/>
              </w:rPr>
              <w:t xml:space="preserve">    </w:t>
            </w:r>
            <w:r w:rsidRPr="002466D4">
              <w:rPr>
                <w:b/>
                <w:bCs/>
                <w:color w:val="000000"/>
                <w:szCs w:val="24"/>
                <w:lang w:val="en-US"/>
              </w:rPr>
              <w:t>MY</w:t>
            </w:r>
            <w:r w:rsidRPr="002466D4">
              <w:rPr>
                <w:b/>
                <w:bCs/>
                <w:color w:val="000000"/>
                <w:szCs w:val="24"/>
              </w:rPr>
              <w:t xml:space="preserve">  </w:t>
            </w:r>
            <w:r w:rsidRPr="002466D4">
              <w:rPr>
                <w:b/>
                <w:bCs/>
                <w:color w:val="000000"/>
                <w:szCs w:val="24"/>
                <w:lang w:val="en-US"/>
              </w:rPr>
              <w:t>T</w:t>
            </w:r>
            <w:r w:rsidRPr="002466D4">
              <w:rPr>
                <w:b/>
                <w:bCs/>
                <w:color w:val="000000"/>
                <w:szCs w:val="24"/>
              </w:rPr>
              <w:t xml:space="preserve"> </w:t>
            </w:r>
            <w:r w:rsidRPr="002466D4">
              <w:rPr>
                <w:b/>
                <w:bCs/>
                <w:color w:val="000000"/>
                <w:szCs w:val="24"/>
                <w:lang w:val="en-US"/>
              </w:rPr>
              <w:t>O</w:t>
            </w:r>
            <w:r w:rsidRPr="002466D4">
              <w:rPr>
                <w:b/>
                <w:bCs/>
                <w:color w:val="000000"/>
                <w:szCs w:val="24"/>
              </w:rPr>
              <w:t xml:space="preserve"> </w:t>
            </w:r>
            <w:r w:rsidRPr="002466D4">
              <w:rPr>
                <w:b/>
                <w:bCs/>
                <w:color w:val="000000"/>
                <w:szCs w:val="24"/>
                <w:lang w:val="en-US"/>
              </w:rPr>
              <w:t>Y</w:t>
            </w:r>
            <w:r w:rsidRPr="002466D4">
              <w:rPr>
                <w:b/>
                <w:bCs/>
                <w:color w:val="000000"/>
                <w:szCs w:val="24"/>
              </w:rPr>
              <w:t xml:space="preserve"> </w:t>
            </w:r>
            <w:r w:rsidRPr="002466D4">
              <w:rPr>
                <w:b/>
                <w:bCs/>
                <w:color w:val="000000"/>
                <w:szCs w:val="24"/>
                <w:lang w:val="en-US"/>
              </w:rPr>
              <w:t>S</w:t>
            </w:r>
            <w:r w:rsidR="005B0ED0">
              <w:rPr>
                <w:b/>
                <w:bCs/>
                <w:color w:val="000000"/>
                <w:szCs w:val="24"/>
              </w:rPr>
              <w:t xml:space="preserve">   </w:t>
            </w:r>
            <w:r w:rsidR="005B0ED0" w:rsidRPr="005B0ED0">
              <w:rPr>
                <w:b/>
                <w:bCs/>
                <w:color w:val="000000"/>
                <w:sz w:val="20"/>
              </w:rPr>
              <w:t>12 часов</w:t>
            </w:r>
          </w:p>
        </w:tc>
        <w:tc>
          <w:tcPr>
            <w:tcW w:w="1562" w:type="dxa"/>
          </w:tcPr>
          <w:p w:rsidR="008C5E5A" w:rsidRPr="00C63673" w:rsidRDefault="008C5E5A" w:rsidP="004F7F22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smartTag w:uri="urn:schemas-microsoft-com:office:smarttags" w:element="metricconverter">
              <w:smartTagPr>
                <w:attr w:name="ProductID" w:val="10 a"/>
              </w:smartTagPr>
              <w:r w:rsidRPr="00C63673">
                <w:rPr>
                  <w:b/>
                  <w:bCs/>
                  <w:color w:val="000000"/>
                  <w:szCs w:val="24"/>
                </w:rPr>
                <w:t xml:space="preserve">10 </w:t>
              </w:r>
              <w:r w:rsidRPr="00C63673">
                <w:rPr>
                  <w:b/>
                  <w:bCs/>
                  <w:color w:val="000000"/>
                  <w:szCs w:val="24"/>
                  <w:lang w:val="en-US"/>
                </w:rPr>
                <w:t>a</w:t>
              </w:r>
            </w:smartTag>
          </w:p>
          <w:p w:rsidR="008C5E5A" w:rsidRDefault="000225CA" w:rsidP="004F7F22">
            <w:pPr>
              <w:ind w:left="-108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Мои  игрушки</w:t>
            </w:r>
          </w:p>
          <w:p w:rsidR="008C5E5A" w:rsidRPr="00D131E4" w:rsidRDefault="008C5E5A" w:rsidP="004F7F22">
            <w:pPr>
              <w:ind w:lef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131E4">
              <w:rPr>
                <w:b/>
                <w:bCs/>
                <w:color w:val="000000"/>
                <w:sz w:val="16"/>
                <w:szCs w:val="16"/>
              </w:rPr>
              <w:t>Введение НЛЕ по теме «ИГРУШКИ».</w:t>
            </w:r>
          </w:p>
          <w:p w:rsidR="008C5E5A" w:rsidRPr="00C73CAB" w:rsidRDefault="008C5E5A" w:rsidP="004F7F22">
            <w:pPr>
              <w:ind w:left="-108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419" w:type="dxa"/>
          </w:tcPr>
          <w:p w:rsidR="008C5E5A" w:rsidRDefault="008C5E5A" w:rsidP="004F7F2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B4357">
              <w:rPr>
                <w:bCs/>
                <w:color w:val="000000"/>
                <w:sz w:val="22"/>
                <w:szCs w:val="22"/>
              </w:rPr>
              <w:t>Упр.1,3 с.80-81</w:t>
            </w:r>
          </w:p>
          <w:p w:rsidR="008C5E5A" w:rsidRPr="00F023DE" w:rsidRDefault="008C5E5A" w:rsidP="008554FF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8C5E5A" w:rsidRPr="000B4357" w:rsidRDefault="008C5E5A" w:rsidP="008554F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задани</w:t>
            </w:r>
            <w:r w:rsidRPr="00F023DE">
              <w:rPr>
                <w:color w:val="000000"/>
                <w:spacing w:val="1"/>
                <w:sz w:val="16"/>
                <w:szCs w:val="16"/>
              </w:rPr>
              <w:t>я</w:t>
            </w:r>
          </w:p>
        </w:tc>
        <w:tc>
          <w:tcPr>
            <w:tcW w:w="1278" w:type="dxa"/>
          </w:tcPr>
          <w:p w:rsidR="008C5E5A" w:rsidRDefault="008C5E5A" w:rsidP="004F7F22">
            <w:pPr>
              <w:ind w:right="-108" w:hanging="108"/>
              <w:jc w:val="center"/>
              <w:rPr>
                <w:bCs/>
                <w:color w:val="000000"/>
                <w:sz w:val="22"/>
                <w:szCs w:val="22"/>
              </w:rPr>
            </w:pPr>
            <w:r w:rsidRPr="000B4357">
              <w:rPr>
                <w:bCs/>
                <w:color w:val="000000"/>
                <w:sz w:val="22"/>
                <w:szCs w:val="22"/>
              </w:rPr>
              <w:t>Упр</w:t>
            </w:r>
            <w:r w:rsidRPr="00FA713E">
              <w:rPr>
                <w:bCs/>
                <w:color w:val="000000"/>
                <w:sz w:val="22"/>
                <w:szCs w:val="22"/>
                <w:lang w:val="en-US"/>
              </w:rPr>
              <w:t xml:space="preserve">. 3 </w:t>
            </w:r>
            <w:r w:rsidRPr="000B4357">
              <w:rPr>
                <w:bCs/>
                <w:color w:val="000000"/>
                <w:sz w:val="22"/>
                <w:szCs w:val="22"/>
              </w:rPr>
              <w:t>с</w:t>
            </w:r>
            <w:r w:rsidRPr="00FA713E">
              <w:rPr>
                <w:bCs/>
                <w:color w:val="000000"/>
                <w:sz w:val="22"/>
                <w:szCs w:val="22"/>
                <w:lang w:val="en-US"/>
              </w:rPr>
              <w:t>.81</w:t>
            </w:r>
          </w:p>
          <w:p w:rsidR="008C5E5A" w:rsidRDefault="008C5E5A" w:rsidP="004F7F22">
            <w:pPr>
              <w:ind w:right="-108" w:hanging="108"/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8C5E5A" w:rsidRPr="00001203" w:rsidRDefault="008C5E5A" w:rsidP="004F7F22">
            <w:pPr>
              <w:ind w:right="-108" w:hanging="108"/>
              <w:jc w:val="center"/>
              <w:rPr>
                <w:bCs/>
                <w:color w:val="000000"/>
                <w:sz w:val="22"/>
                <w:szCs w:val="22"/>
              </w:rPr>
            </w:pPr>
            <w:r w:rsidRPr="00961EE8">
              <w:rPr>
                <w:sz w:val="16"/>
                <w:szCs w:val="16"/>
              </w:rPr>
              <w:t>Из</w:t>
            </w:r>
            <w:r w:rsidRPr="00961EE8">
              <w:rPr>
                <w:spacing w:val="2"/>
                <w:sz w:val="16"/>
                <w:szCs w:val="16"/>
              </w:rPr>
              <w:t>у</w:t>
            </w:r>
            <w:r w:rsidRPr="00961EE8">
              <w:rPr>
                <w:spacing w:val="1"/>
                <w:sz w:val="16"/>
                <w:szCs w:val="16"/>
              </w:rPr>
              <w:t>ч</w:t>
            </w:r>
            <w:r w:rsidRPr="00961EE8">
              <w:rPr>
                <w:sz w:val="16"/>
                <w:szCs w:val="16"/>
              </w:rPr>
              <w:t>ающее чт</w:t>
            </w:r>
            <w:r w:rsidRPr="00961EE8">
              <w:rPr>
                <w:sz w:val="16"/>
                <w:szCs w:val="16"/>
              </w:rPr>
              <w:t>е</w:t>
            </w:r>
            <w:r w:rsidRPr="00961EE8">
              <w:rPr>
                <w:sz w:val="16"/>
                <w:szCs w:val="16"/>
              </w:rPr>
              <w:t>ние.</w:t>
            </w:r>
            <w:r>
              <w:rPr>
                <w:sz w:val="16"/>
                <w:szCs w:val="16"/>
              </w:rPr>
              <w:t xml:space="preserve"> </w:t>
            </w:r>
            <w:r w:rsidRPr="00961EE8">
              <w:rPr>
                <w:sz w:val="16"/>
                <w:szCs w:val="16"/>
              </w:rPr>
              <w:t>Диалог</w:t>
            </w:r>
          </w:p>
        </w:tc>
        <w:tc>
          <w:tcPr>
            <w:tcW w:w="2538" w:type="dxa"/>
          </w:tcPr>
          <w:p w:rsidR="008C5E5A" w:rsidRPr="00C02D73" w:rsidRDefault="008C5E5A" w:rsidP="000A0697">
            <w:pPr>
              <w:ind w:left="-108" w:right="-436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B4357">
              <w:rPr>
                <w:bCs/>
                <w:color w:val="000000"/>
                <w:sz w:val="22"/>
                <w:szCs w:val="22"/>
                <w:lang w:val="en-US"/>
              </w:rPr>
              <w:t>-Where is the…?- It`s on the…</w:t>
            </w:r>
          </w:p>
          <w:p w:rsidR="008C5E5A" w:rsidRPr="000B4357" w:rsidRDefault="008C5E5A" w:rsidP="00C02D73">
            <w:pPr>
              <w:ind w:left="-108" w:right="-25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B4357">
              <w:rPr>
                <w:bCs/>
                <w:color w:val="000000"/>
                <w:sz w:val="22"/>
                <w:szCs w:val="22"/>
              </w:rPr>
              <w:t>Упр</w:t>
            </w:r>
            <w:r w:rsidRPr="000B4357">
              <w:rPr>
                <w:bCs/>
                <w:color w:val="000000"/>
                <w:sz w:val="22"/>
                <w:szCs w:val="22"/>
                <w:lang w:val="en-US"/>
              </w:rPr>
              <w:t xml:space="preserve">.2 </w:t>
            </w:r>
            <w:r w:rsidRPr="000B4357">
              <w:rPr>
                <w:bCs/>
                <w:color w:val="000000"/>
                <w:sz w:val="22"/>
                <w:szCs w:val="22"/>
              </w:rPr>
              <w:t>с</w:t>
            </w:r>
            <w:r w:rsidRPr="000B4357">
              <w:rPr>
                <w:bCs/>
                <w:color w:val="000000"/>
                <w:sz w:val="22"/>
                <w:szCs w:val="22"/>
                <w:lang w:val="en-US"/>
              </w:rPr>
              <w:t>.80</w:t>
            </w:r>
          </w:p>
          <w:p w:rsidR="008C5E5A" w:rsidRPr="00C02D73" w:rsidRDefault="008C5E5A" w:rsidP="008F2043">
            <w:pPr>
              <w:ind w:left="-108" w:right="-152" w:hanging="177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8F2043">
              <w:rPr>
                <w:sz w:val="16"/>
                <w:szCs w:val="16"/>
              </w:rPr>
              <w:t>Диалог-расспрос на основе проч</w:t>
            </w:r>
            <w:r w:rsidRPr="008F2043">
              <w:rPr>
                <w:sz w:val="16"/>
                <w:szCs w:val="16"/>
              </w:rPr>
              <w:t>и</w:t>
            </w:r>
            <w:r w:rsidRPr="008F2043">
              <w:rPr>
                <w:sz w:val="16"/>
                <w:szCs w:val="16"/>
              </w:rPr>
              <w:t>танного</w:t>
            </w:r>
            <w:r>
              <w:rPr>
                <w:sz w:val="16"/>
                <w:szCs w:val="16"/>
              </w:rPr>
              <w:t xml:space="preserve">.                                     </w:t>
            </w:r>
            <w:r w:rsidRPr="008F2043">
              <w:rPr>
                <w:sz w:val="16"/>
                <w:szCs w:val="16"/>
              </w:rPr>
              <w:t>ролевая игра –интервью</w:t>
            </w:r>
          </w:p>
        </w:tc>
        <w:tc>
          <w:tcPr>
            <w:tcW w:w="1280" w:type="dxa"/>
          </w:tcPr>
          <w:p w:rsidR="008C5E5A" w:rsidRPr="000B4357" w:rsidRDefault="008C5E5A" w:rsidP="004F7F22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61" w:type="dxa"/>
          </w:tcPr>
          <w:p w:rsidR="008C5E5A" w:rsidRPr="000B4357" w:rsidRDefault="008C5E5A" w:rsidP="004F7F22">
            <w:pPr>
              <w:ind w:lef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90" w:type="dxa"/>
          </w:tcPr>
          <w:p w:rsidR="008C5E5A" w:rsidRPr="000B4357" w:rsidRDefault="008C5E5A" w:rsidP="00E33775">
            <w:pPr>
              <w:ind w:right="-299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B4357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0B4357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E33775">
              <w:rPr>
                <w:bCs/>
                <w:color w:val="000000"/>
                <w:sz w:val="20"/>
                <w:lang w:val="en-US"/>
              </w:rPr>
              <w:t xml:space="preserve">toy, teddy bear, toy soldier, in ballerina, pink, shelf,on,under,toy box, </w:t>
            </w:r>
            <w:r w:rsidRPr="000B4357">
              <w:rPr>
                <w:bCs/>
                <w:color w:val="000000"/>
                <w:sz w:val="22"/>
                <w:szCs w:val="22"/>
                <w:lang w:val="en-US"/>
              </w:rPr>
              <w:t>.</w:t>
            </w:r>
          </w:p>
          <w:p w:rsidR="008C5E5A" w:rsidRPr="000B4357" w:rsidRDefault="008C5E5A" w:rsidP="00791F2A">
            <w:pPr>
              <w:ind w:right="-157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0B4357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0B4357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791F2A">
              <w:rPr>
                <w:bCs/>
                <w:color w:val="000000"/>
                <w:sz w:val="20"/>
                <w:lang w:val="en-US"/>
              </w:rPr>
              <w:t>find, What`s the matter? I don`t know.What about the teddy bear?</w:t>
            </w:r>
          </w:p>
        </w:tc>
        <w:tc>
          <w:tcPr>
            <w:tcW w:w="865" w:type="dxa"/>
          </w:tcPr>
          <w:p w:rsidR="009D7AEB" w:rsidRDefault="009D7AEB" w:rsidP="00B327E4">
            <w:pPr>
              <w:ind w:left="-108" w:right="-108"/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Лексика</w:t>
            </w:r>
          </w:p>
          <w:p w:rsidR="008C5E5A" w:rsidRPr="00C809B0" w:rsidRDefault="008C5E5A" w:rsidP="00B327E4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 w:rsidRPr="00CE5683">
              <w:rPr>
                <w:bCs/>
                <w:color w:val="000000"/>
                <w:sz w:val="20"/>
                <w:lang w:val="en-US"/>
              </w:rPr>
              <w:t xml:space="preserve">WB </w:t>
            </w:r>
            <w:r>
              <w:rPr>
                <w:bCs/>
                <w:color w:val="000000"/>
                <w:sz w:val="20"/>
              </w:rPr>
              <w:t>1,2</w:t>
            </w:r>
            <w:r w:rsidRPr="00CE5683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Pr="00957A63">
              <w:rPr>
                <w:bCs/>
                <w:color w:val="000000"/>
                <w:sz w:val="20"/>
              </w:rPr>
              <w:t>С</w:t>
            </w:r>
            <w:r w:rsidRPr="00CE5683">
              <w:rPr>
                <w:bCs/>
                <w:color w:val="000000"/>
                <w:sz w:val="20"/>
                <w:lang w:val="en-US"/>
              </w:rPr>
              <w:t>.</w:t>
            </w:r>
            <w:r>
              <w:rPr>
                <w:bCs/>
                <w:color w:val="000000"/>
                <w:sz w:val="20"/>
              </w:rPr>
              <w:t>44</w:t>
            </w:r>
          </w:p>
        </w:tc>
        <w:tc>
          <w:tcPr>
            <w:tcW w:w="1027" w:type="dxa"/>
          </w:tcPr>
          <w:p w:rsidR="008C5E5A" w:rsidRPr="00117095" w:rsidRDefault="008C5E5A" w:rsidP="004F7F22">
            <w:pPr>
              <w:jc w:val="center"/>
              <w:rPr>
                <w:rFonts w:ascii="Bookman Old Style" w:hAnsi="Bookman Old Style"/>
                <w:b/>
                <w:bCs/>
                <w:color w:val="FF0000"/>
                <w:lang w:val="en-US"/>
              </w:rPr>
            </w:pPr>
          </w:p>
        </w:tc>
        <w:tc>
          <w:tcPr>
            <w:tcW w:w="712" w:type="dxa"/>
          </w:tcPr>
          <w:p w:rsidR="008C5E5A" w:rsidRPr="009C2C03" w:rsidRDefault="002C06F0" w:rsidP="009C2C03">
            <w:pPr>
              <w:rPr>
                <w:bCs/>
                <w:color w:val="000000"/>
                <w:sz w:val="14"/>
                <w:szCs w:val="14"/>
              </w:rPr>
            </w:pPr>
            <w:r w:rsidRPr="009C2C03">
              <w:rPr>
                <w:bCs/>
                <w:color w:val="000000"/>
                <w:sz w:val="14"/>
                <w:szCs w:val="14"/>
              </w:rPr>
              <w:t>Кросс</w:t>
            </w:r>
            <w:r w:rsidR="00ED7B32" w:rsidRPr="009C2C03">
              <w:rPr>
                <w:bCs/>
                <w:color w:val="000000"/>
                <w:sz w:val="14"/>
                <w:szCs w:val="14"/>
              </w:rPr>
              <w:t xml:space="preserve">  </w:t>
            </w:r>
            <w:r w:rsidRPr="009C2C03">
              <w:rPr>
                <w:bCs/>
                <w:color w:val="000000"/>
                <w:sz w:val="14"/>
                <w:szCs w:val="14"/>
              </w:rPr>
              <w:t>ворд</w:t>
            </w:r>
          </w:p>
        </w:tc>
      </w:tr>
      <w:tr w:rsidR="008B2C93" w:rsidRPr="006359F8">
        <w:tblPrEx>
          <w:tblCellMar>
            <w:top w:w="0" w:type="dxa"/>
            <w:bottom w:w="0" w:type="dxa"/>
          </w:tblCellMar>
        </w:tblPrEx>
        <w:trPr>
          <w:cantSplit/>
          <w:trHeight w:val="991"/>
        </w:trPr>
        <w:tc>
          <w:tcPr>
            <w:tcW w:w="398" w:type="dxa"/>
          </w:tcPr>
          <w:p w:rsidR="008B2C93" w:rsidRPr="00A055C5" w:rsidRDefault="008B2C93" w:rsidP="004F7F22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11024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A055C5">
              <w:rPr>
                <w:b/>
                <w:bCs/>
                <w:color w:val="000000"/>
                <w:sz w:val="22"/>
                <w:szCs w:val="22"/>
                <w:lang w:val="en-US"/>
              </w:rPr>
              <w:t>6</w:t>
            </w:r>
          </w:p>
          <w:p w:rsidR="00B36BCC" w:rsidRDefault="00B36BCC" w:rsidP="004F7F22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B36BCC" w:rsidRPr="00B36BCC" w:rsidRDefault="00B36BCC" w:rsidP="00B36BCC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 w:rsidR="000270D0">
              <w:rPr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14" w:type="dxa"/>
            <w:vMerge/>
          </w:tcPr>
          <w:p w:rsidR="008B2C93" w:rsidRPr="00B608A2" w:rsidRDefault="008B2C93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562" w:type="dxa"/>
          </w:tcPr>
          <w:p w:rsidR="008B2C93" w:rsidRDefault="008B2C93" w:rsidP="004F7F22">
            <w:pPr>
              <w:ind w:left="-108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 w:rsidRPr="00F30D86">
              <w:rPr>
                <w:b/>
                <w:bCs/>
                <w:color w:val="000000"/>
                <w:szCs w:val="24"/>
                <w:lang w:val="en-US"/>
              </w:rPr>
              <w:t>10 b</w:t>
            </w:r>
          </w:p>
          <w:p w:rsidR="008B2C93" w:rsidRDefault="000225CA" w:rsidP="004F7F22">
            <w:pPr>
              <w:ind w:left="-108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Мои  игрушки</w:t>
            </w:r>
          </w:p>
          <w:p w:rsidR="008B2C93" w:rsidRPr="009E1CFC" w:rsidRDefault="008B2C93" w:rsidP="00CF3695">
            <w:pPr>
              <w:ind w:left="-108" w:right="-250"/>
              <w:rPr>
                <w:bCs/>
                <w:color w:val="000000"/>
                <w:sz w:val="22"/>
                <w:szCs w:val="22"/>
              </w:rPr>
            </w:pPr>
            <w:r w:rsidRPr="00CF3695">
              <w:rPr>
                <w:b/>
                <w:bCs/>
                <w:color w:val="000000"/>
                <w:sz w:val="15"/>
                <w:szCs w:val="15"/>
              </w:rPr>
              <w:t>Введение грамматики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DF0A6B">
              <w:rPr>
                <w:b/>
                <w:bCs/>
                <w:color w:val="000000"/>
                <w:sz w:val="16"/>
                <w:szCs w:val="16"/>
              </w:rPr>
              <w:t>Предлоги</w:t>
            </w:r>
            <w:r w:rsidRPr="00DF0A6B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F0A6B">
              <w:rPr>
                <w:b/>
                <w:bCs/>
                <w:color w:val="000000"/>
                <w:sz w:val="16"/>
                <w:szCs w:val="16"/>
              </w:rPr>
              <w:t>места</w:t>
            </w:r>
          </w:p>
          <w:p w:rsidR="008B2C93" w:rsidRPr="00C73CAB" w:rsidRDefault="008B2C93" w:rsidP="004F7F22">
            <w:pPr>
              <w:ind w:left="-108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419" w:type="dxa"/>
          </w:tcPr>
          <w:p w:rsidR="008B2C93" w:rsidRDefault="008B2C93" w:rsidP="004F7F2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44257">
              <w:rPr>
                <w:bCs/>
                <w:color w:val="000000"/>
                <w:sz w:val="22"/>
                <w:szCs w:val="22"/>
              </w:rPr>
              <w:t>Упр.3 с.83</w:t>
            </w:r>
          </w:p>
          <w:p w:rsidR="008B2C93" w:rsidRPr="00F023DE" w:rsidRDefault="008B2C93" w:rsidP="00B07E21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8B2C93" w:rsidRPr="00944257" w:rsidRDefault="008B2C93" w:rsidP="00B07E2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</w:t>
            </w:r>
            <w:r>
              <w:rPr>
                <w:color w:val="000000"/>
                <w:sz w:val="16"/>
                <w:szCs w:val="16"/>
              </w:rPr>
              <w:t>песенки</w:t>
            </w:r>
          </w:p>
        </w:tc>
        <w:tc>
          <w:tcPr>
            <w:tcW w:w="1278" w:type="dxa"/>
          </w:tcPr>
          <w:p w:rsidR="008B2C93" w:rsidRPr="00944257" w:rsidRDefault="008B2C93" w:rsidP="004F7F22">
            <w:pPr>
              <w:ind w:right="-108" w:hanging="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38" w:type="dxa"/>
          </w:tcPr>
          <w:p w:rsidR="008B2C93" w:rsidRPr="004D1916" w:rsidRDefault="008B2C93" w:rsidP="004F7F22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 xml:space="preserve">The cat is on the table </w:t>
            </w:r>
            <w:r w:rsidRPr="00944257">
              <w:rPr>
                <w:bCs/>
                <w:color w:val="000000"/>
                <w:sz w:val="22"/>
                <w:szCs w:val="22"/>
              </w:rPr>
              <w:t>Упр</w:t>
            </w:r>
            <w:r w:rsidRPr="004D1916">
              <w:rPr>
                <w:bCs/>
                <w:color w:val="000000"/>
                <w:sz w:val="22"/>
                <w:szCs w:val="22"/>
                <w:lang w:val="en-US"/>
              </w:rPr>
              <w:t xml:space="preserve">.1 </w:t>
            </w:r>
            <w:r w:rsidRPr="00944257">
              <w:rPr>
                <w:bCs/>
                <w:color w:val="000000"/>
                <w:sz w:val="22"/>
                <w:szCs w:val="22"/>
              </w:rPr>
              <w:t>с</w:t>
            </w:r>
            <w:r w:rsidRPr="004D1916">
              <w:rPr>
                <w:bCs/>
                <w:color w:val="000000"/>
                <w:sz w:val="22"/>
                <w:szCs w:val="22"/>
                <w:lang w:val="en-US"/>
              </w:rPr>
              <w:t>.82</w:t>
            </w:r>
          </w:p>
          <w:p w:rsidR="008B2C93" w:rsidRPr="00EB6168" w:rsidRDefault="008B2C93" w:rsidP="004F7F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B6168">
              <w:rPr>
                <w:sz w:val="16"/>
                <w:szCs w:val="16"/>
              </w:rPr>
              <w:t>Высказыв</w:t>
            </w:r>
            <w:r w:rsidRPr="00EB6168">
              <w:rPr>
                <w:spacing w:val="1"/>
                <w:sz w:val="16"/>
                <w:szCs w:val="16"/>
              </w:rPr>
              <w:t>а</w:t>
            </w:r>
            <w:r w:rsidRPr="00EB6168">
              <w:rPr>
                <w:sz w:val="16"/>
                <w:szCs w:val="16"/>
              </w:rPr>
              <w:t>ния</w:t>
            </w:r>
            <w:r w:rsidRPr="00EB6168">
              <w:rPr>
                <w:spacing w:val="2"/>
                <w:sz w:val="16"/>
                <w:szCs w:val="16"/>
              </w:rPr>
              <w:t xml:space="preserve"> </w:t>
            </w:r>
            <w:r w:rsidRPr="00EB6168">
              <w:rPr>
                <w:sz w:val="16"/>
                <w:szCs w:val="16"/>
              </w:rPr>
              <w:t>с н</w:t>
            </w:r>
            <w:r w:rsidRPr="00EB6168">
              <w:rPr>
                <w:sz w:val="16"/>
                <w:szCs w:val="16"/>
              </w:rPr>
              <w:t>о</w:t>
            </w:r>
            <w:r w:rsidRPr="00EB6168">
              <w:rPr>
                <w:sz w:val="16"/>
                <w:szCs w:val="16"/>
              </w:rPr>
              <w:t>вой лексикой</w:t>
            </w:r>
            <w:r w:rsidRPr="00EB6168">
              <w:rPr>
                <w:spacing w:val="1"/>
                <w:sz w:val="16"/>
                <w:szCs w:val="16"/>
              </w:rPr>
              <w:t xml:space="preserve"> </w:t>
            </w:r>
            <w:r w:rsidRPr="00EB6168">
              <w:rPr>
                <w:sz w:val="16"/>
                <w:szCs w:val="16"/>
              </w:rPr>
              <w:t>о ли</w:t>
            </w:r>
            <w:r w:rsidRPr="00EB6168">
              <w:rPr>
                <w:sz w:val="16"/>
                <w:szCs w:val="16"/>
              </w:rPr>
              <w:t>ч</w:t>
            </w:r>
            <w:r w:rsidRPr="00EB6168">
              <w:rPr>
                <w:sz w:val="16"/>
                <w:szCs w:val="16"/>
              </w:rPr>
              <w:t>ном</w:t>
            </w:r>
            <w:r w:rsidRPr="00EB6168">
              <w:rPr>
                <w:spacing w:val="1"/>
                <w:sz w:val="16"/>
                <w:szCs w:val="16"/>
              </w:rPr>
              <w:t xml:space="preserve"> </w:t>
            </w:r>
            <w:r w:rsidRPr="00EB6168">
              <w:rPr>
                <w:sz w:val="16"/>
                <w:szCs w:val="16"/>
              </w:rPr>
              <w:t>о</w:t>
            </w:r>
            <w:r w:rsidRPr="00EB6168">
              <w:rPr>
                <w:spacing w:val="-1"/>
                <w:sz w:val="16"/>
                <w:szCs w:val="16"/>
              </w:rPr>
              <w:t>п</w:t>
            </w:r>
            <w:r w:rsidRPr="00EB6168">
              <w:rPr>
                <w:sz w:val="16"/>
                <w:szCs w:val="16"/>
              </w:rPr>
              <w:t>ыт</w:t>
            </w:r>
            <w:r w:rsidRPr="00EB6168">
              <w:rPr>
                <w:spacing w:val="1"/>
                <w:sz w:val="16"/>
                <w:szCs w:val="16"/>
              </w:rPr>
              <w:t>е</w:t>
            </w:r>
          </w:p>
        </w:tc>
        <w:tc>
          <w:tcPr>
            <w:tcW w:w="1280" w:type="dxa"/>
          </w:tcPr>
          <w:p w:rsidR="008B2C93" w:rsidRDefault="008B2C93" w:rsidP="00B327E4">
            <w:pPr>
              <w:jc w:val="center"/>
              <w:rPr>
                <w:bCs/>
                <w:color w:val="000000"/>
                <w:sz w:val="20"/>
                <w:lang w:val="en-US"/>
              </w:rPr>
            </w:pPr>
            <w:r w:rsidRPr="008B2C93">
              <w:rPr>
                <w:bCs/>
                <w:color w:val="000000"/>
                <w:sz w:val="20"/>
                <w:lang w:val="en-US"/>
              </w:rPr>
              <w:t>WB</w:t>
            </w:r>
            <w:r>
              <w:rPr>
                <w:bCs/>
                <w:color w:val="000000"/>
                <w:sz w:val="20"/>
                <w:lang w:val="en-US"/>
              </w:rPr>
              <w:t xml:space="preserve">  </w:t>
            </w:r>
            <w:r w:rsidRPr="008B2C93">
              <w:rPr>
                <w:bCs/>
                <w:color w:val="000000"/>
                <w:sz w:val="20"/>
                <w:lang w:val="en-US"/>
              </w:rPr>
              <w:t xml:space="preserve">3 </w:t>
            </w:r>
            <w:r w:rsidRPr="008B2C93">
              <w:rPr>
                <w:bCs/>
                <w:color w:val="000000"/>
                <w:sz w:val="20"/>
              </w:rPr>
              <w:t>с</w:t>
            </w:r>
            <w:r w:rsidRPr="008B2C93">
              <w:rPr>
                <w:bCs/>
                <w:color w:val="000000"/>
                <w:sz w:val="20"/>
                <w:lang w:val="en-US"/>
              </w:rPr>
              <w:t>.45</w:t>
            </w:r>
          </w:p>
          <w:p w:rsidR="008B2C93" w:rsidRDefault="008B2C93" w:rsidP="008B2C93">
            <w:pPr>
              <w:ind w:left="-64" w:right="-148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8B2C93" w:rsidRPr="008B2C93" w:rsidRDefault="008B2C93" w:rsidP="008B2C93">
            <w:pPr>
              <w:ind w:left="-64" w:right="-148"/>
              <w:jc w:val="center"/>
              <w:rPr>
                <w:rFonts w:ascii="Bookman Old Style" w:hAnsi="Bookman Old Style"/>
                <w:bCs/>
                <w:color w:val="000000"/>
                <w:sz w:val="20"/>
                <w:lang w:val="en-US"/>
              </w:rPr>
            </w:pPr>
            <w:r w:rsidRPr="008B2C93">
              <w:rPr>
                <w:bCs/>
                <w:color w:val="000000"/>
                <w:sz w:val="16"/>
                <w:szCs w:val="16"/>
                <w:lang w:val="en-US"/>
              </w:rPr>
              <w:t xml:space="preserve">Индивид. </w:t>
            </w:r>
            <w:r w:rsidRPr="008B2C93">
              <w:rPr>
                <w:bCs/>
                <w:color w:val="000000"/>
                <w:sz w:val="16"/>
                <w:szCs w:val="16"/>
              </w:rPr>
              <w:t xml:space="preserve">     </w:t>
            </w:r>
            <w:r w:rsidRPr="008B2C93">
              <w:rPr>
                <w:bCs/>
                <w:color w:val="000000"/>
                <w:sz w:val="16"/>
                <w:szCs w:val="16"/>
                <w:lang w:val="en-US"/>
              </w:rPr>
              <w:t>работа в прописи</w:t>
            </w:r>
            <w:r>
              <w:rPr>
                <w:bCs/>
                <w:color w:val="000000"/>
                <w:sz w:val="20"/>
                <w:lang w:val="en-US"/>
              </w:rPr>
              <w:t>.</w:t>
            </w:r>
          </w:p>
        </w:tc>
        <w:tc>
          <w:tcPr>
            <w:tcW w:w="1561" w:type="dxa"/>
          </w:tcPr>
          <w:p w:rsidR="008B2C93" w:rsidRPr="008B2C93" w:rsidRDefault="008B2C93" w:rsidP="004F7F22">
            <w:pPr>
              <w:ind w:lef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90" w:type="dxa"/>
          </w:tcPr>
          <w:p w:rsidR="008B2C93" w:rsidRPr="00944257" w:rsidRDefault="008B2C93" w:rsidP="004F7F22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944257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944257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>doll.</w:t>
            </w:r>
          </w:p>
          <w:p w:rsidR="00B306D4" w:rsidRPr="00B306D4" w:rsidRDefault="008B2C93" w:rsidP="004F7F22">
            <w:pPr>
              <w:ind w:right="-250"/>
              <w:rPr>
                <w:b/>
                <w:bCs/>
                <w:color w:val="000000"/>
                <w:sz w:val="4"/>
                <w:szCs w:val="4"/>
              </w:rPr>
            </w:pPr>
            <w:r w:rsidRPr="00944257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944257">
              <w:rPr>
                <w:b/>
                <w:bCs/>
                <w:color w:val="000000"/>
                <w:sz w:val="22"/>
                <w:szCs w:val="22"/>
                <w:lang w:val="en-US"/>
              </w:rPr>
              <w:t>:</w:t>
            </w:r>
            <w:r w:rsidRPr="00B306D4">
              <w:rPr>
                <w:bCs/>
                <w:color w:val="000000"/>
                <w:sz w:val="20"/>
                <w:lang w:val="en-US"/>
              </w:rPr>
              <w:t>Toys for me. Toys for  everyone. We are all having fun. Is it under the book?</w:t>
            </w:r>
          </w:p>
        </w:tc>
        <w:tc>
          <w:tcPr>
            <w:tcW w:w="865" w:type="dxa"/>
          </w:tcPr>
          <w:p w:rsidR="008B2C93" w:rsidRPr="008B2C93" w:rsidRDefault="008B2C93" w:rsidP="004F7F22">
            <w:pPr>
              <w:jc w:val="center"/>
              <w:rPr>
                <w:rFonts w:ascii="Bookman Old Style" w:hAnsi="Bookman Old Style"/>
                <w:bCs/>
                <w:color w:val="000000"/>
                <w:sz w:val="20"/>
                <w:lang w:val="en-US"/>
              </w:rPr>
            </w:pPr>
            <w:r w:rsidRPr="008B2C93">
              <w:rPr>
                <w:bCs/>
                <w:color w:val="000000"/>
                <w:sz w:val="20"/>
                <w:lang w:val="en-US"/>
              </w:rPr>
              <w:t>WB</w:t>
            </w:r>
            <w:r>
              <w:rPr>
                <w:bCs/>
                <w:color w:val="000000"/>
                <w:sz w:val="20"/>
                <w:lang w:val="en-US"/>
              </w:rPr>
              <w:t xml:space="preserve">     </w:t>
            </w:r>
            <w:r w:rsidRPr="008B2C93">
              <w:rPr>
                <w:bCs/>
                <w:color w:val="000000"/>
                <w:sz w:val="20"/>
                <w:lang w:val="en-US"/>
              </w:rPr>
              <w:t xml:space="preserve">3 </w:t>
            </w:r>
            <w:r w:rsidRPr="008B2C93">
              <w:rPr>
                <w:bCs/>
                <w:color w:val="000000"/>
                <w:sz w:val="20"/>
              </w:rPr>
              <w:t>с</w:t>
            </w:r>
            <w:r w:rsidRPr="008B2C93">
              <w:rPr>
                <w:bCs/>
                <w:color w:val="000000"/>
                <w:sz w:val="20"/>
                <w:lang w:val="en-US"/>
              </w:rPr>
              <w:t>.45</w:t>
            </w:r>
          </w:p>
        </w:tc>
        <w:tc>
          <w:tcPr>
            <w:tcW w:w="1027" w:type="dxa"/>
          </w:tcPr>
          <w:p w:rsidR="008B2C93" w:rsidRPr="006359F8" w:rsidRDefault="008B2C93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712" w:type="dxa"/>
          </w:tcPr>
          <w:p w:rsidR="008B2C93" w:rsidRPr="009C2C03" w:rsidRDefault="008B2C93" w:rsidP="009C2C03">
            <w:pPr>
              <w:rPr>
                <w:rFonts w:ascii="Bookman Old Style" w:hAnsi="Bookman Old Style"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F00E2F" w:rsidRPr="006359F8">
        <w:tblPrEx>
          <w:tblCellMar>
            <w:top w:w="0" w:type="dxa"/>
            <w:bottom w:w="0" w:type="dxa"/>
          </w:tblCellMar>
        </w:tblPrEx>
        <w:trPr>
          <w:cantSplit/>
          <w:trHeight w:val="586"/>
        </w:trPr>
        <w:tc>
          <w:tcPr>
            <w:tcW w:w="398" w:type="dxa"/>
          </w:tcPr>
          <w:p w:rsidR="00E329E6" w:rsidRDefault="00E329E6" w:rsidP="004F7F22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B2C93">
              <w:rPr>
                <w:b/>
                <w:bCs/>
                <w:color w:val="000000"/>
                <w:sz w:val="22"/>
                <w:szCs w:val="22"/>
                <w:lang w:val="en-US"/>
              </w:rPr>
              <w:t>4</w:t>
            </w:r>
            <w:r w:rsidR="00A055C5">
              <w:rPr>
                <w:b/>
                <w:bCs/>
                <w:color w:val="000000"/>
                <w:sz w:val="22"/>
                <w:szCs w:val="22"/>
                <w:lang w:val="en-US"/>
              </w:rPr>
              <w:t>7</w:t>
            </w:r>
          </w:p>
          <w:p w:rsidR="000661F3" w:rsidRDefault="000661F3" w:rsidP="004F7F22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0661F3" w:rsidRPr="004243A9" w:rsidRDefault="004243A9" w:rsidP="000661F3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 w:rsidR="000270D0">
              <w:rPr>
                <w:b/>
                <w:bCs/>
                <w:color w:val="000000"/>
                <w:sz w:val="16"/>
                <w:szCs w:val="16"/>
                <w:lang w:val="en-US"/>
              </w:rPr>
              <w:t>6</w:t>
            </w:r>
            <w:r w:rsidR="000661F3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0661F3">
              <w:rPr>
                <w:b/>
                <w:bCs/>
                <w:color w:val="000000"/>
                <w:sz w:val="16"/>
                <w:szCs w:val="16"/>
              </w:rPr>
              <w:t>0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14" w:type="dxa"/>
            <w:vMerge/>
          </w:tcPr>
          <w:p w:rsidR="00E329E6" w:rsidRPr="006359F8" w:rsidRDefault="00E329E6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562" w:type="dxa"/>
          </w:tcPr>
          <w:p w:rsidR="00E329E6" w:rsidRPr="00ED5066" w:rsidRDefault="00E329E6" w:rsidP="004F7F22">
            <w:pPr>
              <w:ind w:left="-108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11 a"/>
              </w:smartTagPr>
              <w:r w:rsidRPr="006359F8">
                <w:rPr>
                  <w:b/>
                  <w:bCs/>
                  <w:color w:val="000000"/>
                  <w:szCs w:val="24"/>
                  <w:lang w:val="en-US"/>
                </w:rPr>
                <w:t xml:space="preserve">11 </w:t>
              </w:r>
              <w:r w:rsidRPr="00F30D86">
                <w:rPr>
                  <w:b/>
                  <w:bCs/>
                  <w:color w:val="000000"/>
                  <w:szCs w:val="24"/>
                  <w:lang w:val="en-US"/>
                </w:rPr>
                <w:t>a</w:t>
              </w:r>
            </w:smartTag>
          </w:p>
          <w:p w:rsidR="00E329E6" w:rsidRPr="002016E2" w:rsidRDefault="005914C9" w:rsidP="005914C9">
            <w:pPr>
              <w:ind w:left="-108" w:right="-145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У нее синие  глаза</w:t>
            </w:r>
          </w:p>
          <w:p w:rsidR="00E329E6" w:rsidRPr="003B1595" w:rsidRDefault="00E329E6" w:rsidP="001B1598">
            <w:pPr>
              <w:widowControl w:val="0"/>
              <w:autoSpaceDE w:val="0"/>
              <w:autoSpaceDN w:val="0"/>
              <w:adjustRightInd w:val="0"/>
              <w:spacing w:before="6"/>
              <w:ind w:left="-70" w:right="-144"/>
              <w:jc w:val="center"/>
              <w:rPr>
                <w:b/>
                <w:iCs/>
                <w:sz w:val="16"/>
                <w:szCs w:val="16"/>
              </w:rPr>
            </w:pPr>
            <w:r w:rsidRPr="003B1595">
              <w:rPr>
                <w:b/>
                <w:iCs/>
                <w:sz w:val="16"/>
                <w:szCs w:val="16"/>
              </w:rPr>
              <w:t>Введение лекс</w:t>
            </w:r>
            <w:r w:rsidRPr="003B1595">
              <w:rPr>
                <w:b/>
                <w:iCs/>
                <w:sz w:val="16"/>
                <w:szCs w:val="16"/>
              </w:rPr>
              <w:t>и</w:t>
            </w:r>
            <w:r w:rsidRPr="003B1595">
              <w:rPr>
                <w:b/>
                <w:iCs/>
                <w:sz w:val="16"/>
                <w:szCs w:val="16"/>
              </w:rPr>
              <w:t>ки. Формиров</w:t>
            </w:r>
            <w:r w:rsidRPr="003B1595">
              <w:rPr>
                <w:b/>
                <w:iCs/>
                <w:sz w:val="16"/>
                <w:szCs w:val="16"/>
              </w:rPr>
              <w:t>а</w:t>
            </w:r>
            <w:r w:rsidRPr="003B1595">
              <w:rPr>
                <w:b/>
                <w:iCs/>
                <w:sz w:val="16"/>
                <w:szCs w:val="16"/>
              </w:rPr>
              <w:t xml:space="preserve">ние </w:t>
            </w:r>
            <w:r>
              <w:rPr>
                <w:b/>
                <w:iCs/>
                <w:sz w:val="16"/>
                <w:szCs w:val="16"/>
              </w:rPr>
              <w:t>умения</w:t>
            </w:r>
            <w:r w:rsidRPr="003B1595">
              <w:rPr>
                <w:b/>
                <w:iCs/>
                <w:sz w:val="16"/>
                <w:szCs w:val="16"/>
              </w:rPr>
              <w:t xml:space="preserve"> п</w:t>
            </w:r>
            <w:r w:rsidRPr="003B1595">
              <w:rPr>
                <w:b/>
                <w:iCs/>
                <w:sz w:val="16"/>
                <w:szCs w:val="16"/>
              </w:rPr>
              <w:t>о</w:t>
            </w:r>
            <w:r w:rsidRPr="003B1595">
              <w:rPr>
                <w:b/>
                <w:iCs/>
                <w:sz w:val="16"/>
                <w:szCs w:val="16"/>
              </w:rPr>
              <w:t>искового и изучающего чт</w:t>
            </w:r>
            <w:r w:rsidRPr="003B1595">
              <w:rPr>
                <w:b/>
                <w:iCs/>
                <w:sz w:val="16"/>
                <w:szCs w:val="16"/>
              </w:rPr>
              <w:t>е</w:t>
            </w:r>
            <w:r w:rsidRPr="003B1595">
              <w:rPr>
                <w:b/>
                <w:iCs/>
                <w:sz w:val="16"/>
                <w:szCs w:val="16"/>
              </w:rPr>
              <w:t>ния</w:t>
            </w:r>
          </w:p>
          <w:p w:rsidR="00E329E6" w:rsidRPr="00C91C68" w:rsidRDefault="00E329E6" w:rsidP="004F7F22">
            <w:pPr>
              <w:ind w:left="-108"/>
              <w:jc w:val="center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19" w:type="dxa"/>
          </w:tcPr>
          <w:p w:rsidR="00E329E6" w:rsidRDefault="00E329E6" w:rsidP="004F7F2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44257">
              <w:rPr>
                <w:bCs/>
                <w:color w:val="000000"/>
                <w:sz w:val="22"/>
                <w:szCs w:val="22"/>
              </w:rPr>
              <w:t>Упр.1,3                 с.84-85</w:t>
            </w:r>
          </w:p>
          <w:p w:rsidR="00E329E6" w:rsidRPr="00F023DE" w:rsidRDefault="00E329E6" w:rsidP="005A7F7F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E329E6" w:rsidRPr="00944257" w:rsidRDefault="00E329E6" w:rsidP="005A7F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задани</w:t>
            </w:r>
            <w:r w:rsidRPr="00F023DE">
              <w:rPr>
                <w:color w:val="000000"/>
                <w:spacing w:val="1"/>
                <w:sz w:val="16"/>
                <w:szCs w:val="16"/>
              </w:rPr>
              <w:t>я</w:t>
            </w:r>
          </w:p>
        </w:tc>
        <w:tc>
          <w:tcPr>
            <w:tcW w:w="1278" w:type="dxa"/>
          </w:tcPr>
          <w:p w:rsidR="00E329E6" w:rsidRDefault="00E329E6" w:rsidP="005A7F7F">
            <w:pPr>
              <w:ind w:left="-74" w:right="-108" w:hanging="34"/>
              <w:jc w:val="center"/>
              <w:rPr>
                <w:bCs/>
                <w:color w:val="000000"/>
                <w:sz w:val="22"/>
                <w:szCs w:val="22"/>
              </w:rPr>
            </w:pPr>
            <w:r w:rsidRPr="00944257">
              <w:rPr>
                <w:bCs/>
                <w:color w:val="000000"/>
                <w:sz w:val="22"/>
                <w:szCs w:val="22"/>
              </w:rPr>
              <w:t>Упр.1  с.84</w:t>
            </w:r>
          </w:p>
          <w:p w:rsidR="00E329E6" w:rsidRDefault="00E329E6" w:rsidP="005A7F7F">
            <w:pPr>
              <w:ind w:left="-74" w:right="-108" w:hanging="34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329E6" w:rsidRPr="00913F6D" w:rsidRDefault="00E329E6" w:rsidP="005A7F7F">
            <w:pPr>
              <w:ind w:left="-74" w:right="-108" w:hanging="34"/>
              <w:jc w:val="center"/>
              <w:rPr>
                <w:bCs/>
                <w:color w:val="000000"/>
                <w:sz w:val="8"/>
                <w:szCs w:val="8"/>
              </w:rPr>
            </w:pPr>
          </w:p>
          <w:p w:rsidR="00E329E6" w:rsidRPr="00913F6D" w:rsidRDefault="00E329E6" w:rsidP="005A7F7F">
            <w:pPr>
              <w:ind w:left="-74" w:right="-108" w:hanging="34"/>
              <w:jc w:val="center"/>
              <w:rPr>
                <w:bCs/>
                <w:color w:val="000000"/>
                <w:sz w:val="16"/>
                <w:szCs w:val="16"/>
              </w:rPr>
            </w:pPr>
            <w:r w:rsidRPr="00913F6D">
              <w:rPr>
                <w:bCs/>
                <w:color w:val="000000"/>
                <w:sz w:val="16"/>
                <w:szCs w:val="16"/>
              </w:rPr>
              <w:t>Работа с новой лексикой</w:t>
            </w:r>
          </w:p>
        </w:tc>
        <w:tc>
          <w:tcPr>
            <w:tcW w:w="2538" w:type="dxa"/>
          </w:tcPr>
          <w:p w:rsidR="00E329E6" w:rsidRPr="00944257" w:rsidRDefault="00E329E6" w:rsidP="004F7F22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>I have got…</w:t>
            </w:r>
          </w:p>
          <w:p w:rsidR="00E329E6" w:rsidRDefault="00E329E6" w:rsidP="004F7F2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44257">
              <w:rPr>
                <w:bCs/>
                <w:color w:val="000000"/>
                <w:sz w:val="22"/>
                <w:szCs w:val="22"/>
              </w:rPr>
              <w:t>Упр</w:t>
            </w: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 xml:space="preserve">. 2 </w:t>
            </w:r>
            <w:r w:rsidRPr="00944257">
              <w:rPr>
                <w:bCs/>
                <w:color w:val="000000"/>
                <w:sz w:val="22"/>
                <w:szCs w:val="22"/>
              </w:rPr>
              <w:t>с</w:t>
            </w: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>.84</w:t>
            </w:r>
          </w:p>
          <w:p w:rsidR="00E329E6" w:rsidRPr="002C63EE" w:rsidRDefault="00E329E6" w:rsidP="004F7F2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C63EE">
              <w:rPr>
                <w:sz w:val="16"/>
                <w:szCs w:val="16"/>
              </w:rPr>
              <w:t>Высказыв</w:t>
            </w:r>
            <w:r w:rsidRPr="002C63EE">
              <w:rPr>
                <w:spacing w:val="1"/>
                <w:sz w:val="16"/>
                <w:szCs w:val="16"/>
              </w:rPr>
              <w:t>а</w:t>
            </w:r>
            <w:r w:rsidRPr="002C63EE">
              <w:rPr>
                <w:sz w:val="16"/>
                <w:szCs w:val="16"/>
              </w:rPr>
              <w:t>ния</w:t>
            </w:r>
            <w:r w:rsidRPr="002C63EE">
              <w:rPr>
                <w:spacing w:val="2"/>
                <w:sz w:val="16"/>
                <w:szCs w:val="16"/>
              </w:rPr>
              <w:t xml:space="preserve"> </w:t>
            </w:r>
            <w:r w:rsidRPr="002C63EE">
              <w:rPr>
                <w:sz w:val="16"/>
                <w:szCs w:val="16"/>
              </w:rPr>
              <w:t>по зада</w:t>
            </w:r>
            <w:r w:rsidRPr="002C63EE">
              <w:rPr>
                <w:sz w:val="16"/>
                <w:szCs w:val="16"/>
              </w:rPr>
              <w:t>н</w:t>
            </w:r>
            <w:r w:rsidRPr="002C63EE">
              <w:rPr>
                <w:sz w:val="16"/>
                <w:szCs w:val="16"/>
              </w:rPr>
              <w:t>ной теме с использов</w:t>
            </w:r>
            <w:r w:rsidRPr="002C63EE">
              <w:rPr>
                <w:sz w:val="16"/>
                <w:szCs w:val="16"/>
              </w:rPr>
              <w:t>а</w:t>
            </w:r>
            <w:r w:rsidRPr="002C63EE">
              <w:rPr>
                <w:sz w:val="16"/>
                <w:szCs w:val="16"/>
              </w:rPr>
              <w:t xml:space="preserve">нием </w:t>
            </w:r>
            <w:r>
              <w:rPr>
                <w:sz w:val="16"/>
                <w:szCs w:val="16"/>
              </w:rPr>
              <w:t>НЛЕ</w:t>
            </w:r>
          </w:p>
        </w:tc>
        <w:tc>
          <w:tcPr>
            <w:tcW w:w="1280" w:type="dxa"/>
          </w:tcPr>
          <w:p w:rsidR="00E329E6" w:rsidRPr="00944257" w:rsidRDefault="00E329E6" w:rsidP="004F7F22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44257">
              <w:rPr>
                <w:b/>
                <w:bCs/>
                <w:color w:val="000000"/>
                <w:sz w:val="22"/>
                <w:szCs w:val="22"/>
                <w:lang w:val="en-US"/>
              </w:rPr>
              <w:t>WB</w:t>
            </w:r>
            <w:r w:rsidRPr="00944257">
              <w:rPr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944257">
              <w:rPr>
                <w:bCs/>
                <w:color w:val="000000"/>
                <w:sz w:val="22"/>
                <w:szCs w:val="22"/>
              </w:rPr>
              <w:t>1,2 с.46</w:t>
            </w:r>
          </w:p>
        </w:tc>
        <w:tc>
          <w:tcPr>
            <w:tcW w:w="1561" w:type="dxa"/>
          </w:tcPr>
          <w:p w:rsidR="00E329E6" w:rsidRPr="00944257" w:rsidRDefault="00E329E6" w:rsidP="004F7F22">
            <w:pPr>
              <w:ind w:lef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90" w:type="dxa"/>
          </w:tcPr>
          <w:p w:rsidR="00E329E6" w:rsidRPr="00944257" w:rsidRDefault="00E329E6" w:rsidP="004F7F22">
            <w:pPr>
              <w:ind w:right="-25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944257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944257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>dark hair, nose, eyes, mouth, ears</w:t>
            </w:r>
          </w:p>
          <w:p w:rsidR="00E329E6" w:rsidRPr="00944257" w:rsidRDefault="00E329E6" w:rsidP="00DE78BF">
            <w:pPr>
              <w:ind w:right="-157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4257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944257">
              <w:rPr>
                <w:b/>
                <w:bCs/>
                <w:color w:val="000000"/>
                <w:sz w:val="22"/>
                <w:szCs w:val="22"/>
                <w:lang w:val="en-US"/>
              </w:rPr>
              <w:t>:</w:t>
            </w:r>
            <w:r w:rsidRPr="00DE78BF">
              <w:rPr>
                <w:bCs/>
                <w:color w:val="000000"/>
                <w:sz w:val="20"/>
                <w:lang w:val="en-US"/>
              </w:rPr>
              <w:t>feet, hands, toes. I haven`t got… What am I? Touch your…</w:t>
            </w:r>
          </w:p>
        </w:tc>
        <w:tc>
          <w:tcPr>
            <w:tcW w:w="865" w:type="dxa"/>
          </w:tcPr>
          <w:p w:rsidR="00E329E6" w:rsidRPr="00E329E6" w:rsidRDefault="00E329E6" w:rsidP="00B327E4">
            <w:pPr>
              <w:jc w:val="center"/>
              <w:rPr>
                <w:rFonts w:ascii="Bookman Old Style" w:hAnsi="Bookman Old Style"/>
                <w:bCs/>
                <w:color w:val="000000"/>
                <w:sz w:val="20"/>
              </w:rPr>
            </w:pPr>
            <w:r w:rsidRPr="008B2C93">
              <w:rPr>
                <w:bCs/>
                <w:color w:val="000000"/>
                <w:sz w:val="20"/>
                <w:lang w:val="en-US"/>
              </w:rPr>
              <w:t>WB</w:t>
            </w:r>
            <w:r>
              <w:rPr>
                <w:bCs/>
                <w:color w:val="000000"/>
                <w:sz w:val="20"/>
                <w:lang w:val="en-US"/>
              </w:rPr>
              <w:t xml:space="preserve">     </w:t>
            </w:r>
            <w:r>
              <w:rPr>
                <w:bCs/>
                <w:color w:val="000000"/>
                <w:sz w:val="20"/>
              </w:rPr>
              <w:t xml:space="preserve">1,2 </w:t>
            </w:r>
            <w:r w:rsidRPr="008B2C93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Pr="008B2C93">
              <w:rPr>
                <w:bCs/>
                <w:color w:val="000000"/>
                <w:sz w:val="20"/>
              </w:rPr>
              <w:t>с</w:t>
            </w:r>
            <w:r w:rsidRPr="008B2C93">
              <w:rPr>
                <w:bCs/>
                <w:color w:val="000000"/>
                <w:sz w:val="20"/>
                <w:lang w:val="en-US"/>
              </w:rPr>
              <w:t>.4</w:t>
            </w:r>
            <w:r>
              <w:rPr>
                <w:bCs/>
                <w:color w:val="000000"/>
                <w:sz w:val="20"/>
              </w:rPr>
              <w:t>6</w:t>
            </w:r>
          </w:p>
        </w:tc>
        <w:tc>
          <w:tcPr>
            <w:tcW w:w="1027" w:type="dxa"/>
          </w:tcPr>
          <w:p w:rsidR="00E329E6" w:rsidRPr="006359F8" w:rsidRDefault="00E329E6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712" w:type="dxa"/>
          </w:tcPr>
          <w:p w:rsidR="00E329E6" w:rsidRPr="009C2C03" w:rsidRDefault="00E329E6" w:rsidP="009C2C03">
            <w:pPr>
              <w:rPr>
                <w:rFonts w:ascii="Bookman Old Style" w:hAnsi="Bookman Old Style"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E329E6" w:rsidRPr="006359F8">
        <w:tblPrEx>
          <w:tblCellMar>
            <w:top w:w="0" w:type="dxa"/>
            <w:bottom w:w="0" w:type="dxa"/>
          </w:tblCellMar>
        </w:tblPrEx>
        <w:trPr>
          <w:cantSplit/>
          <w:trHeight w:val="586"/>
        </w:trPr>
        <w:tc>
          <w:tcPr>
            <w:tcW w:w="398" w:type="dxa"/>
          </w:tcPr>
          <w:p w:rsidR="00E329E6" w:rsidRPr="00A055C5" w:rsidRDefault="00E329E6" w:rsidP="004F7F22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11024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A055C5">
              <w:rPr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  <w:p w:rsidR="00BE71B0" w:rsidRDefault="00BE71B0" w:rsidP="004F7F22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BE71B0" w:rsidRPr="00AA6187" w:rsidRDefault="00BE71B0" w:rsidP="00BE71B0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  <w:r w:rsidR="00CA58CE">
              <w:rPr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AA6187">
              <w:rPr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14" w:type="dxa"/>
            <w:vMerge/>
          </w:tcPr>
          <w:p w:rsidR="00E329E6" w:rsidRPr="006359F8" w:rsidRDefault="00E329E6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562" w:type="dxa"/>
          </w:tcPr>
          <w:p w:rsidR="00E329E6" w:rsidRDefault="00E329E6" w:rsidP="004F7F22">
            <w:pPr>
              <w:ind w:left="-108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 w:rsidRPr="006359F8">
              <w:rPr>
                <w:b/>
                <w:bCs/>
                <w:color w:val="000000"/>
                <w:szCs w:val="24"/>
                <w:lang w:val="en-US"/>
              </w:rPr>
              <w:t xml:space="preserve">11 </w:t>
            </w:r>
            <w:r w:rsidRPr="00F30D86">
              <w:rPr>
                <w:b/>
                <w:bCs/>
                <w:color w:val="000000"/>
                <w:szCs w:val="24"/>
                <w:lang w:val="en-US"/>
              </w:rPr>
              <w:t>b</w:t>
            </w:r>
          </w:p>
          <w:p w:rsidR="00E329E6" w:rsidRDefault="005914C9" w:rsidP="002016E2">
            <w:pPr>
              <w:ind w:left="-108" w:right="-144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У нее синие глаза</w:t>
            </w:r>
          </w:p>
          <w:p w:rsidR="00E329E6" w:rsidRPr="0013140F" w:rsidRDefault="0013140F" w:rsidP="002016E2">
            <w:pPr>
              <w:ind w:left="-108" w:right="-144"/>
              <w:rPr>
                <w:b/>
                <w:bCs/>
                <w:color w:val="000000"/>
                <w:sz w:val="18"/>
                <w:szCs w:val="18"/>
              </w:rPr>
            </w:pPr>
            <w:r w:rsidRPr="00AF7FDA">
              <w:rPr>
                <w:b/>
                <w:sz w:val="14"/>
                <w:szCs w:val="14"/>
              </w:rPr>
              <w:t xml:space="preserve">     Формирование умения чтения с и</w:t>
            </w:r>
            <w:r w:rsidRPr="00AF7FDA">
              <w:rPr>
                <w:b/>
                <w:sz w:val="14"/>
                <w:szCs w:val="14"/>
              </w:rPr>
              <w:t>з</w:t>
            </w:r>
            <w:r w:rsidRPr="00AF7FDA">
              <w:rPr>
                <w:b/>
                <w:sz w:val="14"/>
                <w:szCs w:val="14"/>
              </w:rPr>
              <w:t>влеч. основной  информ</w:t>
            </w:r>
            <w:r w:rsidRPr="00AF7FDA">
              <w:rPr>
                <w:b/>
                <w:sz w:val="14"/>
                <w:szCs w:val="14"/>
              </w:rPr>
              <w:t>а</w:t>
            </w:r>
            <w:r w:rsidRPr="00AF7FDA">
              <w:rPr>
                <w:b/>
                <w:sz w:val="14"/>
                <w:szCs w:val="14"/>
              </w:rPr>
              <w:t>ции</w:t>
            </w:r>
            <w:r w:rsidRPr="0013140F">
              <w:rPr>
                <w:sz w:val="16"/>
                <w:szCs w:val="16"/>
              </w:rPr>
              <w:t>.</w:t>
            </w:r>
          </w:p>
        </w:tc>
        <w:tc>
          <w:tcPr>
            <w:tcW w:w="1419" w:type="dxa"/>
          </w:tcPr>
          <w:p w:rsidR="00E329E6" w:rsidRDefault="00E329E6" w:rsidP="004F7F2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44257">
              <w:rPr>
                <w:bCs/>
                <w:color w:val="000000"/>
                <w:sz w:val="22"/>
                <w:szCs w:val="22"/>
              </w:rPr>
              <w:t>Упр.3 с.87</w:t>
            </w:r>
          </w:p>
          <w:p w:rsidR="007471BA" w:rsidRPr="00F023DE" w:rsidRDefault="007471BA" w:rsidP="007471BA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7471BA" w:rsidRPr="00944257" w:rsidRDefault="007471BA" w:rsidP="007471B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</w:t>
            </w:r>
            <w:r>
              <w:rPr>
                <w:color w:val="000000"/>
                <w:sz w:val="16"/>
                <w:szCs w:val="16"/>
              </w:rPr>
              <w:t>песенки</w:t>
            </w:r>
          </w:p>
        </w:tc>
        <w:tc>
          <w:tcPr>
            <w:tcW w:w="1278" w:type="dxa"/>
          </w:tcPr>
          <w:p w:rsidR="00E329E6" w:rsidRDefault="00E329E6" w:rsidP="004F7F22">
            <w:pPr>
              <w:ind w:right="-108" w:hanging="108"/>
              <w:jc w:val="center"/>
              <w:rPr>
                <w:bCs/>
                <w:color w:val="000000"/>
                <w:sz w:val="22"/>
                <w:szCs w:val="22"/>
              </w:rPr>
            </w:pPr>
            <w:r w:rsidRPr="00944257">
              <w:rPr>
                <w:bCs/>
                <w:color w:val="000000"/>
                <w:sz w:val="22"/>
                <w:szCs w:val="22"/>
              </w:rPr>
              <w:t>Упр.1</w:t>
            </w:r>
            <w:r w:rsidR="002A1AA6">
              <w:rPr>
                <w:bCs/>
                <w:color w:val="000000"/>
                <w:sz w:val="22"/>
                <w:szCs w:val="22"/>
              </w:rPr>
              <w:t>с.86</w:t>
            </w:r>
          </w:p>
          <w:p w:rsidR="003830FE" w:rsidRPr="00944257" w:rsidRDefault="004A3F96" w:rsidP="004F7F22">
            <w:pPr>
              <w:ind w:right="-108" w:hanging="108"/>
              <w:jc w:val="center"/>
              <w:rPr>
                <w:bCs/>
                <w:color w:val="000000"/>
                <w:sz w:val="22"/>
                <w:szCs w:val="22"/>
              </w:rPr>
            </w:pPr>
            <w:r w:rsidRPr="00961EE8">
              <w:rPr>
                <w:sz w:val="16"/>
                <w:szCs w:val="16"/>
              </w:rPr>
              <w:t>Из</w:t>
            </w:r>
            <w:r w:rsidRPr="00961EE8">
              <w:rPr>
                <w:spacing w:val="2"/>
                <w:sz w:val="16"/>
                <w:szCs w:val="16"/>
              </w:rPr>
              <w:t>у</w:t>
            </w:r>
            <w:r w:rsidRPr="00961EE8">
              <w:rPr>
                <w:spacing w:val="1"/>
                <w:sz w:val="16"/>
                <w:szCs w:val="16"/>
              </w:rPr>
              <w:t>ч</w:t>
            </w:r>
            <w:r w:rsidRPr="00961EE8">
              <w:rPr>
                <w:sz w:val="16"/>
                <w:szCs w:val="16"/>
              </w:rPr>
              <w:t>ающее чт</w:t>
            </w:r>
            <w:r w:rsidRPr="00961EE8">
              <w:rPr>
                <w:sz w:val="16"/>
                <w:szCs w:val="16"/>
              </w:rPr>
              <w:t>е</w:t>
            </w:r>
            <w:r w:rsidRPr="00961EE8">
              <w:rPr>
                <w:sz w:val="16"/>
                <w:szCs w:val="16"/>
              </w:rPr>
              <w:t>ние.</w:t>
            </w:r>
            <w:r>
              <w:rPr>
                <w:sz w:val="16"/>
                <w:szCs w:val="16"/>
              </w:rPr>
              <w:t xml:space="preserve"> </w:t>
            </w:r>
            <w:r w:rsidRPr="00961EE8">
              <w:rPr>
                <w:sz w:val="16"/>
                <w:szCs w:val="16"/>
              </w:rPr>
              <w:t>Диалог</w:t>
            </w:r>
          </w:p>
        </w:tc>
        <w:tc>
          <w:tcPr>
            <w:tcW w:w="2538" w:type="dxa"/>
          </w:tcPr>
          <w:p w:rsidR="00E329E6" w:rsidRPr="00944257" w:rsidRDefault="00E329E6" w:rsidP="00E329E6">
            <w:pPr>
              <w:ind w:left="-76" w:right="-152"/>
              <w:rPr>
                <w:bCs/>
                <w:color w:val="000000"/>
                <w:sz w:val="22"/>
                <w:szCs w:val="22"/>
                <w:lang w:val="en-US"/>
              </w:rPr>
            </w:pP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>She has got…/He has got...</w:t>
            </w:r>
          </w:p>
          <w:p w:rsidR="00E329E6" w:rsidRDefault="00E329E6" w:rsidP="004F7F2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>What have you got</w:t>
            </w:r>
            <w:r w:rsidRPr="00944257">
              <w:rPr>
                <w:bCs/>
                <w:color w:val="000000"/>
                <w:sz w:val="22"/>
                <w:szCs w:val="22"/>
              </w:rPr>
              <w:t>?</w:t>
            </w:r>
          </w:p>
          <w:p w:rsidR="00D133F4" w:rsidRPr="00D133F4" w:rsidRDefault="00D133F4" w:rsidP="004F7F2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133F4">
              <w:rPr>
                <w:bCs/>
                <w:color w:val="000000"/>
                <w:sz w:val="16"/>
                <w:szCs w:val="16"/>
              </w:rPr>
              <w:t>Описание картинки «моя игрушка»</w:t>
            </w:r>
          </w:p>
        </w:tc>
        <w:tc>
          <w:tcPr>
            <w:tcW w:w="1280" w:type="dxa"/>
          </w:tcPr>
          <w:p w:rsidR="00E329E6" w:rsidRPr="00944257" w:rsidRDefault="00E329E6" w:rsidP="004F7F22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61" w:type="dxa"/>
          </w:tcPr>
          <w:p w:rsidR="00E329E6" w:rsidRPr="00944257" w:rsidRDefault="00E329E6" w:rsidP="004F7F22">
            <w:pPr>
              <w:ind w:lef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90" w:type="dxa"/>
          </w:tcPr>
          <w:p w:rsidR="00E329E6" w:rsidRPr="00944257" w:rsidRDefault="00E329E6" w:rsidP="004F7F2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44257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944257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D5071F">
              <w:rPr>
                <w:bCs/>
                <w:color w:val="000000"/>
                <w:sz w:val="20"/>
                <w:lang w:val="en-US"/>
              </w:rPr>
              <w:t>Look in my toy box. He is wonderful. Is it your teddy bear? Don`t be sad.What has Lullu got</w:t>
            </w:r>
            <w:r w:rsidRPr="00D5071F">
              <w:rPr>
                <w:b/>
                <w:bCs/>
                <w:color w:val="000000"/>
                <w:sz w:val="20"/>
              </w:rPr>
              <w:t>?</w:t>
            </w:r>
          </w:p>
        </w:tc>
        <w:tc>
          <w:tcPr>
            <w:tcW w:w="865" w:type="dxa"/>
          </w:tcPr>
          <w:p w:rsidR="00E329E6" w:rsidRPr="00E329E6" w:rsidRDefault="00E329E6" w:rsidP="00B327E4">
            <w:pPr>
              <w:jc w:val="center"/>
              <w:rPr>
                <w:rFonts w:ascii="Bookman Old Style" w:hAnsi="Bookman Old Style"/>
                <w:bCs/>
                <w:color w:val="000000"/>
                <w:sz w:val="20"/>
              </w:rPr>
            </w:pPr>
            <w:r w:rsidRPr="008B2C93">
              <w:rPr>
                <w:bCs/>
                <w:color w:val="000000"/>
                <w:sz w:val="20"/>
                <w:lang w:val="en-US"/>
              </w:rPr>
              <w:t>WB</w:t>
            </w:r>
            <w:r>
              <w:rPr>
                <w:bCs/>
                <w:color w:val="000000"/>
                <w:sz w:val="20"/>
                <w:lang w:val="en-US"/>
              </w:rPr>
              <w:t xml:space="preserve">     </w:t>
            </w:r>
            <w:r w:rsidRPr="008B2C93">
              <w:rPr>
                <w:bCs/>
                <w:color w:val="000000"/>
                <w:sz w:val="20"/>
                <w:lang w:val="en-US"/>
              </w:rPr>
              <w:t>3</w:t>
            </w:r>
            <w:r>
              <w:rPr>
                <w:bCs/>
                <w:color w:val="000000"/>
                <w:sz w:val="20"/>
              </w:rPr>
              <w:t xml:space="preserve">,4 </w:t>
            </w:r>
            <w:r w:rsidRPr="008B2C93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Pr="008B2C93">
              <w:rPr>
                <w:bCs/>
                <w:color w:val="000000"/>
                <w:sz w:val="20"/>
              </w:rPr>
              <w:t>с</w:t>
            </w:r>
            <w:r w:rsidRPr="008B2C93">
              <w:rPr>
                <w:bCs/>
                <w:color w:val="000000"/>
                <w:sz w:val="20"/>
                <w:lang w:val="en-US"/>
              </w:rPr>
              <w:t>.4</w:t>
            </w:r>
            <w:r>
              <w:rPr>
                <w:bCs/>
                <w:color w:val="000000"/>
                <w:sz w:val="20"/>
              </w:rPr>
              <w:t>7</w:t>
            </w:r>
          </w:p>
        </w:tc>
        <w:tc>
          <w:tcPr>
            <w:tcW w:w="1027" w:type="dxa"/>
          </w:tcPr>
          <w:p w:rsidR="00E329E6" w:rsidRPr="006359F8" w:rsidRDefault="00E329E6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712" w:type="dxa"/>
          </w:tcPr>
          <w:p w:rsidR="00E329E6" w:rsidRPr="009C2C03" w:rsidRDefault="002C06F0" w:rsidP="009C2C03">
            <w:pPr>
              <w:rPr>
                <w:bCs/>
                <w:color w:val="000000"/>
                <w:sz w:val="14"/>
                <w:szCs w:val="14"/>
              </w:rPr>
            </w:pPr>
            <w:r w:rsidRPr="009C2C03">
              <w:rPr>
                <w:bCs/>
                <w:color w:val="000000"/>
                <w:sz w:val="14"/>
                <w:szCs w:val="14"/>
              </w:rPr>
              <w:t>Викторина</w:t>
            </w:r>
          </w:p>
        </w:tc>
      </w:tr>
    </w:tbl>
    <w:p w:rsidR="00ED5066" w:rsidRPr="00BB26B2" w:rsidRDefault="00ED5066" w:rsidP="00ED5066"/>
    <w:p w:rsidR="00B26F1F" w:rsidRPr="007D0673" w:rsidRDefault="00B26F1F" w:rsidP="00B26F1F">
      <w:pPr>
        <w:ind w:left="360"/>
        <w:jc w:val="center"/>
        <w:rPr>
          <w:rFonts w:ascii="Bookman Old Style" w:hAnsi="Bookman Old Style"/>
          <w:b/>
          <w:bCs/>
          <w:color w:val="000000"/>
          <w:sz w:val="26"/>
        </w:rPr>
      </w:pPr>
      <w:r w:rsidRPr="00B81316">
        <w:rPr>
          <w:rFonts w:ascii="Bookman Old Style" w:hAnsi="Bookman Old Style"/>
          <w:b/>
          <w:bCs/>
          <w:color w:val="000000"/>
          <w:sz w:val="28"/>
          <w:szCs w:val="28"/>
        </w:rPr>
        <w:t>КАЛЕНДАРНО</w:t>
      </w:r>
      <w:r w:rsidRPr="007D0673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- </w:t>
      </w:r>
      <w:r w:rsidRPr="00B81316">
        <w:rPr>
          <w:rFonts w:ascii="Bookman Old Style" w:hAnsi="Bookman Old Style"/>
          <w:b/>
          <w:bCs/>
          <w:color w:val="000000"/>
          <w:sz w:val="28"/>
          <w:szCs w:val="28"/>
        </w:rPr>
        <w:t>ТЕМАТИЧЕСКОЕ</w:t>
      </w:r>
      <w:r w:rsidRPr="007D0673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 </w:t>
      </w:r>
      <w:r w:rsidRPr="00B81316">
        <w:rPr>
          <w:rFonts w:ascii="Bookman Old Style" w:hAnsi="Bookman Old Style"/>
          <w:b/>
          <w:bCs/>
          <w:color w:val="000000"/>
          <w:sz w:val="28"/>
          <w:szCs w:val="28"/>
        </w:rPr>
        <w:t>ПЛАНИРОВАНИЕ</w:t>
      </w:r>
      <w:r w:rsidRPr="007D0673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  2  </w:t>
      </w:r>
      <w:r w:rsidRPr="00B81316">
        <w:rPr>
          <w:rFonts w:ascii="Bookman Old Style" w:hAnsi="Bookman Old Style"/>
          <w:b/>
          <w:bCs/>
          <w:color w:val="000000"/>
          <w:sz w:val="28"/>
          <w:szCs w:val="28"/>
        </w:rPr>
        <w:t>КЛАСС</w:t>
      </w:r>
      <w:r w:rsidRPr="007D0673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                                                                           </w:t>
      </w:r>
      <w:r w:rsidRPr="008447A7">
        <w:rPr>
          <w:rFonts w:ascii="Bookman Old Style" w:hAnsi="Bookman Old Style"/>
          <w:b/>
          <w:bCs/>
          <w:color w:val="000000"/>
          <w:sz w:val="26"/>
        </w:rPr>
        <w:t>УМК</w:t>
      </w:r>
      <w:r w:rsidRPr="007D0673">
        <w:rPr>
          <w:rFonts w:ascii="Bookman Old Style" w:hAnsi="Bookman Old Style"/>
          <w:b/>
          <w:bCs/>
          <w:color w:val="000000"/>
          <w:sz w:val="26"/>
        </w:rPr>
        <w:t xml:space="preserve">  </w:t>
      </w:r>
      <w:r w:rsidRPr="007D0673">
        <w:rPr>
          <w:rFonts w:ascii="Bookman Old Style" w:hAnsi="Bookman Old Style"/>
          <w:b/>
          <w:bCs/>
          <w:color w:val="000000"/>
          <w:sz w:val="28"/>
        </w:rPr>
        <w:t>«</w:t>
      </w:r>
      <w:r w:rsidRPr="008447A7">
        <w:rPr>
          <w:rFonts w:ascii="Bookman Old Style" w:hAnsi="Bookman Old Style"/>
          <w:b/>
          <w:bCs/>
          <w:color w:val="000000"/>
          <w:sz w:val="28"/>
          <w:lang w:val="en-US"/>
        </w:rPr>
        <w:t>SPOTLIGHT</w:t>
      </w:r>
      <w:r w:rsidRPr="007D0673">
        <w:rPr>
          <w:rFonts w:ascii="Bookman Old Style" w:hAnsi="Bookman Old Style"/>
          <w:b/>
          <w:bCs/>
          <w:color w:val="000000"/>
          <w:sz w:val="28"/>
        </w:rPr>
        <w:t xml:space="preserve"> -</w:t>
      </w:r>
      <w:r w:rsidRPr="007D0673">
        <w:rPr>
          <w:rFonts w:ascii="Arial Black" w:hAnsi="Arial Black"/>
          <w:b/>
          <w:bCs/>
          <w:color w:val="000000"/>
          <w:sz w:val="28"/>
        </w:rPr>
        <w:t>2</w:t>
      </w:r>
      <w:r w:rsidRPr="007D0673">
        <w:rPr>
          <w:rFonts w:ascii="Bookman Old Style" w:hAnsi="Bookman Old Style"/>
          <w:b/>
          <w:bCs/>
          <w:color w:val="000000"/>
          <w:sz w:val="28"/>
        </w:rPr>
        <w:t>»  («</w:t>
      </w:r>
      <w:r w:rsidRPr="008447A7">
        <w:rPr>
          <w:rFonts w:ascii="Bookman Old Style" w:hAnsi="Bookman Old Style"/>
          <w:b/>
          <w:bCs/>
          <w:color w:val="000000"/>
          <w:sz w:val="28"/>
        </w:rPr>
        <w:t>Английский</w:t>
      </w:r>
      <w:r w:rsidRPr="007D0673">
        <w:rPr>
          <w:rFonts w:ascii="Bookman Old Style" w:hAnsi="Bookman Old Style"/>
          <w:b/>
          <w:bCs/>
          <w:color w:val="000000"/>
          <w:sz w:val="28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8"/>
        </w:rPr>
        <w:t>в</w:t>
      </w:r>
      <w:r w:rsidRPr="007D0673">
        <w:rPr>
          <w:rFonts w:ascii="Bookman Old Style" w:hAnsi="Bookman Old Style"/>
          <w:b/>
          <w:bCs/>
          <w:color w:val="000000"/>
          <w:sz w:val="28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8"/>
        </w:rPr>
        <w:t>фокусе</w:t>
      </w:r>
      <w:r w:rsidRPr="007D0673">
        <w:rPr>
          <w:rFonts w:ascii="Bookman Old Style" w:hAnsi="Bookman Old Style"/>
          <w:b/>
          <w:bCs/>
          <w:color w:val="000000"/>
          <w:sz w:val="28"/>
        </w:rPr>
        <w:t xml:space="preserve">»)  </w:t>
      </w:r>
      <w:r w:rsidRPr="007D0673">
        <w:rPr>
          <w:rFonts w:ascii="Bookman Old Style" w:hAnsi="Bookman Old Style"/>
          <w:b/>
          <w:bCs/>
          <w:color w:val="000000"/>
          <w:sz w:val="26"/>
        </w:rPr>
        <w:t>(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Virginia</w:t>
      </w:r>
      <w:r w:rsidRPr="007D0673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Evans</w:t>
      </w:r>
      <w:r w:rsidRPr="007D0673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Jenny</w:t>
      </w:r>
      <w:r w:rsidRPr="007D0673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Dooley</w:t>
      </w:r>
      <w:r w:rsidRPr="007D0673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Nadezhda</w:t>
      </w:r>
      <w:r w:rsidRPr="007D0673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B</w:t>
      </w:r>
      <w:r>
        <w:rPr>
          <w:rFonts w:ascii="Bookman Old Style" w:hAnsi="Bookman Old Style"/>
          <w:b/>
          <w:bCs/>
          <w:color w:val="000000"/>
          <w:sz w:val="22"/>
          <w:szCs w:val="22"/>
        </w:rPr>
        <w:t>у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kova</w:t>
      </w:r>
      <w:r w:rsidRPr="007D0673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Marina</w:t>
      </w:r>
      <w:r w:rsidRPr="007D0673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Pospelova</w:t>
      </w:r>
      <w:r w:rsidRPr="007D0673">
        <w:rPr>
          <w:rFonts w:ascii="Bookman Old Style" w:hAnsi="Bookman Old Style"/>
          <w:b/>
          <w:bCs/>
          <w:color w:val="000000"/>
          <w:sz w:val="26"/>
        </w:rPr>
        <w:t xml:space="preserve"> )</w:t>
      </w:r>
    </w:p>
    <w:p w:rsidR="0048148B" w:rsidRPr="00B26F1F" w:rsidRDefault="0048148B" w:rsidP="00950099">
      <w:pPr>
        <w:rPr>
          <w:sz w:val="8"/>
          <w:szCs w:val="8"/>
        </w:rPr>
      </w:pPr>
    </w:p>
    <w:tbl>
      <w:tblPr>
        <w:tblW w:w="164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8"/>
        <w:gridCol w:w="416"/>
        <w:gridCol w:w="9"/>
        <w:gridCol w:w="1550"/>
        <w:gridCol w:w="9"/>
        <w:gridCol w:w="1407"/>
        <w:gridCol w:w="9"/>
        <w:gridCol w:w="1267"/>
        <w:gridCol w:w="9"/>
        <w:gridCol w:w="2537"/>
        <w:gridCol w:w="9"/>
        <w:gridCol w:w="1267"/>
        <w:gridCol w:w="9"/>
        <w:gridCol w:w="1549"/>
        <w:gridCol w:w="9"/>
        <w:gridCol w:w="3388"/>
        <w:gridCol w:w="9"/>
        <w:gridCol w:w="851"/>
        <w:gridCol w:w="1009"/>
        <w:gridCol w:w="713"/>
      </w:tblGrid>
      <w:tr w:rsidR="00991D24">
        <w:tblPrEx>
          <w:tblCellMar>
            <w:top w:w="0" w:type="dxa"/>
            <w:bottom w:w="0" w:type="dxa"/>
          </w:tblCellMar>
        </w:tblPrEx>
        <w:trPr>
          <w:cantSplit/>
          <w:trHeight w:val="578"/>
        </w:trPr>
        <w:tc>
          <w:tcPr>
            <w:tcW w:w="410" w:type="dxa"/>
            <w:vMerge w:val="restart"/>
            <w:textDirection w:val="btLr"/>
          </w:tcPr>
          <w:p w:rsidR="0010598A" w:rsidRPr="00775F38" w:rsidRDefault="0010598A" w:rsidP="004F7F22">
            <w:pPr>
              <w:ind w:left="113" w:right="113"/>
              <w:jc w:val="center"/>
              <w:rPr>
                <w:rFonts w:ascii="Bookman Old Style" w:hAnsi="Bookman Old Style"/>
                <w:b/>
                <w:bCs/>
                <w:color w:val="000000"/>
                <w:sz w:val="14"/>
                <w:szCs w:val="14"/>
              </w:rPr>
            </w:pPr>
            <w:r w:rsidRPr="001F0A2B">
              <w:rPr>
                <w:rFonts w:ascii="Bookman Old Style" w:hAnsi="Bookman Old Style"/>
                <w:b/>
                <w:bCs/>
                <w:color w:val="000000"/>
                <w:sz w:val="20"/>
              </w:rPr>
              <w:t xml:space="preserve">№  </w:t>
            </w:r>
            <w:r>
              <w:rPr>
                <w:rFonts w:ascii="Bookman Old Style" w:hAnsi="Bookman Old Style"/>
                <w:b/>
                <w:bCs/>
                <w:color w:val="000000"/>
                <w:sz w:val="22"/>
                <w:szCs w:val="22"/>
              </w:rPr>
              <w:t>П.П.</w:t>
            </w:r>
          </w:p>
        </w:tc>
        <w:tc>
          <w:tcPr>
            <w:tcW w:w="1983" w:type="dxa"/>
            <w:gridSpan w:val="4"/>
            <w:vMerge w:val="restart"/>
          </w:tcPr>
          <w:p w:rsidR="0010598A" w:rsidRPr="007D0210" w:rsidRDefault="0010598A" w:rsidP="00B327E4">
            <w:pPr>
              <w:pStyle w:val="af"/>
              <w:ind w:left="0" w:right="0"/>
              <w:rPr>
                <w:rFonts w:ascii="Bookman Old Style" w:hAnsi="Bookman Old Style"/>
                <w:color w:val="000000"/>
                <w:sz w:val="20"/>
              </w:rPr>
            </w:pPr>
            <w:r w:rsidRPr="007D0210">
              <w:rPr>
                <w:rFonts w:ascii="Bookman Old Style" w:hAnsi="Bookman Old Style"/>
                <w:color w:val="000000"/>
                <w:sz w:val="20"/>
              </w:rPr>
              <w:t>Тема</w:t>
            </w:r>
          </w:p>
          <w:p w:rsidR="0010598A" w:rsidRDefault="0010598A" w:rsidP="00B327E4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Подтема</w:t>
            </w: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  <w:lang w:val="en-US"/>
              </w:rPr>
              <w:t xml:space="preserve">  </w:t>
            </w: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        </w:t>
            </w:r>
            <w:r w:rsidRPr="007D0210">
              <w:rPr>
                <w:rFonts w:ascii="Bookman Old Style" w:hAnsi="Bookman Old Style"/>
                <w:bCs/>
                <w:color w:val="000000"/>
                <w:sz w:val="17"/>
                <w:szCs w:val="17"/>
                <w:lang w:val="en-US"/>
              </w:rPr>
              <w:t>вид деятельности</w:t>
            </w:r>
          </w:p>
        </w:tc>
        <w:tc>
          <w:tcPr>
            <w:tcW w:w="6514" w:type="dxa"/>
            <w:gridSpan w:val="8"/>
          </w:tcPr>
          <w:p w:rsidR="0010598A" w:rsidRDefault="0010598A" w:rsidP="004F7F22">
            <w:pPr>
              <w:pStyle w:val="5"/>
              <w:ind w:right="-108"/>
              <w:rPr>
                <w:rFonts w:ascii="Bookman Old Style" w:hAnsi="Bookman Old Style"/>
                <w:color w:val="000000"/>
                <w:sz w:val="8"/>
                <w:lang w:val="en-US"/>
              </w:rPr>
            </w:pPr>
          </w:p>
          <w:p w:rsidR="0010598A" w:rsidRPr="00C52ED5" w:rsidRDefault="0010598A" w:rsidP="004F7F22">
            <w:pPr>
              <w:pStyle w:val="5"/>
              <w:ind w:right="-108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C52ED5">
              <w:rPr>
                <w:rFonts w:ascii="Bookman Old Style" w:hAnsi="Bookman Old Style"/>
                <w:color w:val="000000"/>
                <w:sz w:val="24"/>
                <w:szCs w:val="24"/>
              </w:rPr>
              <w:t>Коммуникативные умения и навыки</w:t>
            </w:r>
          </w:p>
          <w:p w:rsidR="0010598A" w:rsidRDefault="0010598A" w:rsidP="004F7F22">
            <w:pPr>
              <w:jc w:val="center"/>
              <w:rPr>
                <w:color w:val="000000"/>
                <w:sz w:val="8"/>
              </w:rPr>
            </w:pPr>
          </w:p>
          <w:p w:rsidR="0010598A" w:rsidRDefault="0010598A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"/>
              </w:rPr>
            </w:pPr>
          </w:p>
        </w:tc>
        <w:tc>
          <w:tcPr>
            <w:tcW w:w="4955" w:type="dxa"/>
            <w:gridSpan w:val="4"/>
          </w:tcPr>
          <w:p w:rsidR="0010598A" w:rsidRDefault="0010598A" w:rsidP="004F7F22">
            <w:pPr>
              <w:pStyle w:val="5"/>
              <w:rPr>
                <w:rFonts w:ascii="Bookman Old Style" w:hAnsi="Bookman Old Style"/>
                <w:bCs/>
                <w:color w:val="000000"/>
                <w:sz w:val="8"/>
              </w:rPr>
            </w:pPr>
          </w:p>
          <w:p w:rsidR="0010598A" w:rsidRPr="00C52ED5" w:rsidRDefault="0010598A" w:rsidP="004F7F22">
            <w:pPr>
              <w:pStyle w:val="5"/>
              <w:rPr>
                <w:rFonts w:ascii="Bookman Old Style" w:hAnsi="Bookman Old Style"/>
                <w:bCs/>
                <w:color w:val="000000"/>
                <w:sz w:val="24"/>
                <w:szCs w:val="24"/>
              </w:rPr>
            </w:pPr>
            <w:r w:rsidRPr="00C52ED5">
              <w:rPr>
                <w:rFonts w:ascii="Bookman Old Style" w:hAnsi="Bookman Old Style"/>
                <w:bCs/>
                <w:color w:val="000000"/>
                <w:sz w:val="24"/>
                <w:szCs w:val="24"/>
              </w:rPr>
              <w:t>Языковые знания</w:t>
            </w:r>
          </w:p>
          <w:p w:rsidR="0010598A" w:rsidRDefault="0010598A" w:rsidP="004F7F22">
            <w:pPr>
              <w:rPr>
                <w:color w:val="000000"/>
                <w:sz w:val="8"/>
              </w:rPr>
            </w:pPr>
          </w:p>
        </w:tc>
        <w:tc>
          <w:tcPr>
            <w:tcW w:w="860" w:type="dxa"/>
            <w:gridSpan w:val="2"/>
            <w:vMerge w:val="restart"/>
          </w:tcPr>
          <w:p w:rsidR="0010598A" w:rsidRDefault="0010598A" w:rsidP="004F7F22">
            <w:pPr>
              <w:ind w:left="-108" w:right="-203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Д.З.</w:t>
            </w:r>
          </w:p>
        </w:tc>
        <w:tc>
          <w:tcPr>
            <w:tcW w:w="1009" w:type="dxa"/>
            <w:vMerge w:val="restart"/>
          </w:tcPr>
          <w:p w:rsidR="0010598A" w:rsidRPr="0012455F" w:rsidRDefault="0010598A" w:rsidP="004F7F22">
            <w:pPr>
              <w:ind w:left="-108" w:right="-153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Стра</w:t>
            </w:r>
            <w:r>
              <w:rPr>
                <w:rFonts w:ascii="Bookman Old Style" w:hAnsi="Bookman Old Style"/>
                <w:b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новеде          ние</w:t>
            </w:r>
          </w:p>
        </w:tc>
        <w:tc>
          <w:tcPr>
            <w:tcW w:w="713" w:type="dxa"/>
            <w:vMerge w:val="restart"/>
            <w:textDirection w:val="btLr"/>
          </w:tcPr>
          <w:p w:rsidR="0010598A" w:rsidRPr="0012455F" w:rsidRDefault="0010598A" w:rsidP="00B327E4">
            <w:pPr>
              <w:ind w:left="-108" w:right="-153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</w:rPr>
              <w:t>КОНТРОЛЬ</w:t>
            </w:r>
          </w:p>
        </w:tc>
      </w:tr>
      <w:tr w:rsidR="00991D24">
        <w:tblPrEx>
          <w:tblCellMar>
            <w:top w:w="0" w:type="dxa"/>
            <w:bottom w:w="0" w:type="dxa"/>
          </w:tblCellMar>
        </w:tblPrEx>
        <w:trPr>
          <w:cantSplit/>
          <w:trHeight w:val="827"/>
        </w:trPr>
        <w:tc>
          <w:tcPr>
            <w:tcW w:w="410" w:type="dxa"/>
            <w:vMerge/>
          </w:tcPr>
          <w:p w:rsidR="0010598A" w:rsidRDefault="0010598A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4"/>
            <w:vMerge/>
          </w:tcPr>
          <w:p w:rsidR="0010598A" w:rsidRDefault="0010598A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1416" w:type="dxa"/>
            <w:gridSpan w:val="2"/>
          </w:tcPr>
          <w:p w:rsidR="0010598A" w:rsidRDefault="0010598A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  <w:p w:rsidR="0010598A" w:rsidRDefault="0010598A" w:rsidP="002E79AA">
            <w:pPr>
              <w:ind w:left="-99" w:right="-259" w:hanging="9"/>
              <w:rPr>
                <w:rFonts w:ascii="Bookman Old Style" w:hAnsi="Bookman Old Style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Аудирование</w:t>
            </w:r>
          </w:p>
          <w:p w:rsidR="0010598A" w:rsidRPr="00E825CF" w:rsidRDefault="0010598A" w:rsidP="004F7F22">
            <w:pPr>
              <w:ind w:hanging="108"/>
              <w:jc w:val="right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10598A" w:rsidRDefault="0010598A" w:rsidP="004F7F22">
            <w:pPr>
              <w:ind w:right="-108" w:hanging="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  <w:p w:rsidR="0010598A" w:rsidRDefault="0010598A" w:rsidP="004F7F22">
            <w:pPr>
              <w:ind w:right="-108" w:hanging="108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Чтение</w:t>
            </w:r>
          </w:p>
        </w:tc>
        <w:tc>
          <w:tcPr>
            <w:tcW w:w="2546" w:type="dxa"/>
            <w:gridSpan w:val="2"/>
          </w:tcPr>
          <w:p w:rsidR="0010598A" w:rsidRDefault="0010598A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10598A" w:rsidRDefault="0010598A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Говорение</w:t>
            </w:r>
          </w:p>
        </w:tc>
        <w:tc>
          <w:tcPr>
            <w:tcW w:w="1276" w:type="dxa"/>
            <w:gridSpan w:val="2"/>
          </w:tcPr>
          <w:p w:rsidR="0010598A" w:rsidRDefault="0010598A" w:rsidP="004F7F22">
            <w:pPr>
              <w:ind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10598A" w:rsidRDefault="0010598A" w:rsidP="004F7F22">
            <w:pPr>
              <w:ind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Письмо</w:t>
            </w:r>
          </w:p>
        </w:tc>
        <w:tc>
          <w:tcPr>
            <w:tcW w:w="1558" w:type="dxa"/>
            <w:gridSpan w:val="2"/>
          </w:tcPr>
          <w:p w:rsidR="0010598A" w:rsidRDefault="0010598A" w:rsidP="004F7F22">
            <w:pPr>
              <w:ind w:lef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10598A" w:rsidRDefault="0010598A" w:rsidP="004F7F22">
            <w:pPr>
              <w:ind w:left="-108" w:right="-77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Фонетика</w:t>
            </w:r>
          </w:p>
        </w:tc>
        <w:tc>
          <w:tcPr>
            <w:tcW w:w="3397" w:type="dxa"/>
            <w:gridSpan w:val="2"/>
          </w:tcPr>
          <w:p w:rsidR="0010598A" w:rsidRDefault="0010598A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10598A" w:rsidRDefault="0010598A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Лексика</w:t>
            </w:r>
          </w:p>
          <w:p w:rsidR="0010598A" w:rsidRDefault="0010598A" w:rsidP="004F7F22">
            <w:pPr>
              <w:ind w:left="-108" w:right="-108"/>
              <w:rPr>
                <w:rFonts w:ascii="Bookman Old Style" w:hAnsi="Bookman Old Style"/>
                <w:b/>
                <w:bCs/>
                <w:color w:val="000000"/>
                <w:sz w:val="8"/>
                <w:lang w:val="en-US"/>
              </w:rPr>
            </w:pPr>
          </w:p>
          <w:p w:rsidR="0010598A" w:rsidRDefault="0010598A" w:rsidP="004F7F22">
            <w:pPr>
              <w:ind w:left="-108"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860" w:type="dxa"/>
            <w:gridSpan w:val="2"/>
            <w:vMerge/>
          </w:tcPr>
          <w:p w:rsidR="0010598A" w:rsidRDefault="0010598A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dxa"/>
            <w:vMerge/>
          </w:tcPr>
          <w:p w:rsidR="0010598A" w:rsidRDefault="0010598A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713" w:type="dxa"/>
            <w:vMerge/>
          </w:tcPr>
          <w:p w:rsidR="0010598A" w:rsidRDefault="0010598A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</w:tr>
      <w:tr w:rsidR="00991D24" w:rsidRPr="00BB26B2">
        <w:tblPrEx>
          <w:tblCellMar>
            <w:top w:w="0" w:type="dxa"/>
            <w:bottom w:w="0" w:type="dxa"/>
          </w:tblCellMar>
        </w:tblPrEx>
        <w:trPr>
          <w:cantSplit/>
          <w:trHeight w:val="586"/>
        </w:trPr>
        <w:tc>
          <w:tcPr>
            <w:tcW w:w="418" w:type="dxa"/>
            <w:gridSpan w:val="2"/>
          </w:tcPr>
          <w:p w:rsidR="0010598A" w:rsidRDefault="00A055C5" w:rsidP="00B327E4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49</w:t>
            </w:r>
          </w:p>
          <w:p w:rsidR="00BE71B0" w:rsidRPr="00AA6187" w:rsidRDefault="00771F72" w:rsidP="00BE71B0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  <w:r w:rsidR="00CA58CE">
              <w:rPr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  <w:r w:rsidR="00BE71B0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BE71B0"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AA6187">
              <w:rPr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25" w:type="dxa"/>
            <w:gridSpan w:val="2"/>
            <w:vMerge w:val="restart"/>
          </w:tcPr>
          <w:p w:rsidR="0010598A" w:rsidRPr="006359F8" w:rsidRDefault="0010598A" w:rsidP="00B327E4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10598A" w:rsidRPr="00B43968" w:rsidRDefault="0010598A" w:rsidP="00B327E4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 w:rsidRPr="00B43968">
              <w:rPr>
                <w:b/>
                <w:bCs/>
                <w:color w:val="000000"/>
                <w:sz w:val="20"/>
              </w:rPr>
              <w:t>Теперь я знаю</w:t>
            </w:r>
          </w:p>
          <w:p w:rsidR="0010598A" w:rsidRPr="00B43968" w:rsidRDefault="0010598A" w:rsidP="00B327E4">
            <w:pPr>
              <w:ind w:left="-108" w:right="-108" w:hanging="141"/>
              <w:jc w:val="center"/>
              <w:rPr>
                <w:b/>
                <w:color w:val="000000"/>
                <w:sz w:val="20"/>
              </w:rPr>
            </w:pPr>
            <w:r w:rsidRPr="00B43968">
              <w:rPr>
                <w:b/>
                <w:color w:val="000000"/>
                <w:sz w:val="20"/>
              </w:rPr>
              <w:t xml:space="preserve">    Проверь себя                                </w:t>
            </w:r>
          </w:p>
          <w:p w:rsidR="0010598A" w:rsidRPr="001C23DD" w:rsidRDefault="0010598A" w:rsidP="00B327E4">
            <w:pPr>
              <w:ind w:left="-108" w:right="-108"/>
              <w:jc w:val="center"/>
              <w:rPr>
                <w:b/>
                <w:bCs/>
                <w:color w:val="000000"/>
                <w:sz w:val="4"/>
                <w:szCs w:val="4"/>
              </w:rPr>
            </w:pPr>
            <w:r w:rsidRPr="001C23DD">
              <w:rPr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469" w:type="dxa"/>
            <w:gridSpan w:val="12"/>
          </w:tcPr>
          <w:p w:rsidR="0010598A" w:rsidRPr="0000535C" w:rsidRDefault="0010598A" w:rsidP="00B327E4">
            <w:pPr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  <w:r>
              <w:rPr>
                <w:b/>
                <w:color w:val="000000"/>
                <w:sz w:val="28"/>
                <w:szCs w:val="28"/>
              </w:rPr>
              <w:t>Контрольная</w:t>
            </w:r>
            <w:r w:rsidRPr="00220C29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работа</w:t>
            </w:r>
            <w:r w:rsidRPr="00220C29">
              <w:rPr>
                <w:b/>
                <w:color w:val="000000"/>
                <w:sz w:val="28"/>
                <w:szCs w:val="28"/>
              </w:rPr>
              <w:t xml:space="preserve">. </w:t>
            </w:r>
            <w:r>
              <w:rPr>
                <w:b/>
                <w:color w:val="000000"/>
                <w:sz w:val="28"/>
                <w:szCs w:val="28"/>
              </w:rPr>
              <w:t>Контроль  письменной речи</w:t>
            </w:r>
            <w:r w:rsidR="002474FF">
              <w:rPr>
                <w:b/>
                <w:color w:val="000000"/>
                <w:sz w:val="28"/>
                <w:szCs w:val="28"/>
              </w:rPr>
              <w:t xml:space="preserve"> учащихся</w:t>
            </w:r>
            <w:r w:rsidRPr="0000535C">
              <w:rPr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10598A" w:rsidRPr="00BB26B2" w:rsidRDefault="0010598A" w:rsidP="00B327E4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1009" w:type="dxa"/>
          </w:tcPr>
          <w:p w:rsidR="0010598A" w:rsidRPr="00BB26B2" w:rsidRDefault="0010598A" w:rsidP="00B327E4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713" w:type="dxa"/>
          </w:tcPr>
          <w:p w:rsidR="0010598A" w:rsidRPr="00BB26B2" w:rsidRDefault="0010598A" w:rsidP="00B327E4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</w:tr>
      <w:tr w:rsidR="00991D24" w:rsidRPr="006359F8">
        <w:tblPrEx>
          <w:tblCellMar>
            <w:top w:w="0" w:type="dxa"/>
            <w:bottom w:w="0" w:type="dxa"/>
          </w:tblCellMar>
        </w:tblPrEx>
        <w:trPr>
          <w:cantSplit/>
          <w:trHeight w:val="586"/>
        </w:trPr>
        <w:tc>
          <w:tcPr>
            <w:tcW w:w="418" w:type="dxa"/>
            <w:gridSpan w:val="2"/>
          </w:tcPr>
          <w:p w:rsidR="0010598A" w:rsidRPr="00A055C5" w:rsidRDefault="0010598A" w:rsidP="00B327E4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A055C5">
              <w:rPr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  <w:p w:rsidR="00BE71B0" w:rsidRDefault="00BE71B0" w:rsidP="00B327E4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BE71B0" w:rsidRPr="00AA6187" w:rsidRDefault="00BE71B0" w:rsidP="00BE71B0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  <w:r w:rsidR="00CA58CE">
              <w:rPr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AA6187">
              <w:rPr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25" w:type="dxa"/>
            <w:gridSpan w:val="2"/>
            <w:vMerge/>
          </w:tcPr>
          <w:p w:rsidR="0010598A" w:rsidRPr="006359F8" w:rsidRDefault="0010598A" w:rsidP="00B327E4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10598A" w:rsidRPr="00F00E2F" w:rsidRDefault="0010598A" w:rsidP="00B327E4">
            <w:pPr>
              <w:ind w:left="-108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12 a"/>
              </w:smartTagPr>
              <w:r w:rsidRPr="006359F8">
                <w:rPr>
                  <w:b/>
                  <w:bCs/>
                  <w:color w:val="000000"/>
                  <w:szCs w:val="24"/>
                  <w:lang w:val="en-US"/>
                </w:rPr>
                <w:t xml:space="preserve">12 </w:t>
              </w:r>
              <w:r w:rsidRPr="00F30D86">
                <w:rPr>
                  <w:b/>
                  <w:bCs/>
                  <w:color w:val="000000"/>
                  <w:szCs w:val="24"/>
                  <w:lang w:val="en-US"/>
                </w:rPr>
                <w:t>a</w:t>
              </w:r>
            </w:smartTag>
          </w:p>
          <w:p w:rsidR="0010598A" w:rsidRPr="0043639F" w:rsidRDefault="0043639F" w:rsidP="00B327E4">
            <w:pPr>
              <w:ind w:left="-108" w:right="-86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Милый Тедди</w:t>
            </w:r>
          </w:p>
          <w:p w:rsidR="0010598A" w:rsidRPr="00FF78AC" w:rsidRDefault="0010598A" w:rsidP="00B327E4">
            <w:pPr>
              <w:ind w:left="-108" w:right="-86"/>
              <w:jc w:val="center"/>
              <w:rPr>
                <w:b/>
                <w:bCs/>
                <w:color w:val="000000"/>
                <w:sz w:val="20"/>
              </w:rPr>
            </w:pPr>
            <w:r w:rsidRPr="008C2136">
              <w:rPr>
                <w:b/>
                <w:bCs/>
                <w:color w:val="000000"/>
                <w:sz w:val="16"/>
                <w:szCs w:val="16"/>
              </w:rPr>
              <w:t>Страноведение</w:t>
            </w:r>
            <w:r w:rsidRPr="00F00E2F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r w:rsidRPr="008C2136">
              <w:rPr>
                <w:b/>
                <w:bCs/>
                <w:color w:val="000000"/>
                <w:sz w:val="16"/>
                <w:szCs w:val="16"/>
              </w:rPr>
              <w:t>Любимые игрушки</w:t>
            </w:r>
            <w:r>
              <w:rPr>
                <w:b/>
                <w:bCs/>
                <w:color w:val="000000"/>
                <w:sz w:val="20"/>
              </w:rPr>
              <w:t>.</w:t>
            </w:r>
          </w:p>
        </w:tc>
        <w:tc>
          <w:tcPr>
            <w:tcW w:w="1416" w:type="dxa"/>
            <w:gridSpan w:val="2"/>
          </w:tcPr>
          <w:p w:rsidR="0010598A" w:rsidRDefault="0010598A" w:rsidP="00B327E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44257">
              <w:rPr>
                <w:bCs/>
                <w:color w:val="000000"/>
                <w:sz w:val="22"/>
                <w:szCs w:val="22"/>
              </w:rPr>
              <w:t>Упр.2,3 с.88-89</w:t>
            </w:r>
          </w:p>
          <w:p w:rsidR="0010598A" w:rsidRPr="00F023DE" w:rsidRDefault="0010598A" w:rsidP="00B327E4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10598A" w:rsidRPr="00944257" w:rsidRDefault="0010598A" w:rsidP="00B327E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задани</w:t>
            </w:r>
            <w:r w:rsidRPr="00F023DE">
              <w:rPr>
                <w:color w:val="000000"/>
                <w:spacing w:val="1"/>
                <w:sz w:val="16"/>
                <w:szCs w:val="16"/>
              </w:rPr>
              <w:t>я</w:t>
            </w:r>
          </w:p>
        </w:tc>
        <w:tc>
          <w:tcPr>
            <w:tcW w:w="1276" w:type="dxa"/>
            <w:gridSpan w:val="2"/>
          </w:tcPr>
          <w:p w:rsidR="0010598A" w:rsidRPr="00944257" w:rsidRDefault="0010598A" w:rsidP="00B327E4">
            <w:pPr>
              <w:ind w:right="-108" w:hanging="108"/>
              <w:jc w:val="center"/>
              <w:rPr>
                <w:bCs/>
                <w:color w:val="000000"/>
                <w:sz w:val="22"/>
                <w:szCs w:val="22"/>
              </w:rPr>
            </w:pPr>
            <w:r w:rsidRPr="00944257">
              <w:rPr>
                <w:bCs/>
                <w:color w:val="000000"/>
                <w:sz w:val="22"/>
                <w:szCs w:val="22"/>
              </w:rPr>
              <w:t>Упр</w:t>
            </w: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>.1,3,4</w:t>
            </w:r>
            <w:r w:rsidRPr="00944257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 xml:space="preserve">          </w:t>
            </w: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944257">
              <w:rPr>
                <w:bCs/>
                <w:color w:val="000000"/>
                <w:sz w:val="22"/>
                <w:szCs w:val="22"/>
              </w:rPr>
              <w:t>с</w:t>
            </w: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 xml:space="preserve">. </w:t>
            </w:r>
            <w:r w:rsidRPr="00944257">
              <w:rPr>
                <w:bCs/>
                <w:color w:val="000000"/>
                <w:sz w:val="22"/>
                <w:szCs w:val="22"/>
              </w:rPr>
              <w:t>88-89</w:t>
            </w:r>
          </w:p>
        </w:tc>
        <w:tc>
          <w:tcPr>
            <w:tcW w:w="2546" w:type="dxa"/>
            <w:gridSpan w:val="2"/>
          </w:tcPr>
          <w:p w:rsidR="0010598A" w:rsidRPr="00F00E2F" w:rsidRDefault="0010598A" w:rsidP="00B327E4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>She hasn`t got… /                     He hasn`t got…</w:t>
            </w:r>
          </w:p>
          <w:p w:rsidR="0010598A" w:rsidRDefault="0010598A" w:rsidP="00B327E4">
            <w:pPr>
              <w:jc w:val="center"/>
              <w:rPr>
                <w:sz w:val="16"/>
                <w:szCs w:val="16"/>
              </w:rPr>
            </w:pPr>
            <w:r w:rsidRPr="006E4AE7">
              <w:rPr>
                <w:sz w:val="16"/>
                <w:szCs w:val="16"/>
              </w:rPr>
              <w:t>Диалоги по зада</w:t>
            </w:r>
            <w:r w:rsidRPr="006E4AE7">
              <w:rPr>
                <w:sz w:val="16"/>
                <w:szCs w:val="16"/>
              </w:rPr>
              <w:t>н</w:t>
            </w:r>
            <w:r w:rsidRPr="006E4AE7">
              <w:rPr>
                <w:sz w:val="16"/>
                <w:szCs w:val="16"/>
              </w:rPr>
              <w:t>ной теме с использованием активн</w:t>
            </w:r>
            <w:r w:rsidRPr="006E4AE7">
              <w:rPr>
                <w:sz w:val="16"/>
                <w:szCs w:val="16"/>
              </w:rPr>
              <w:t>о</w:t>
            </w:r>
            <w:r w:rsidRPr="006E4AE7">
              <w:rPr>
                <w:sz w:val="16"/>
                <w:szCs w:val="16"/>
              </w:rPr>
              <w:t>го граммати</w:t>
            </w:r>
            <w:r w:rsidRPr="006E4AE7">
              <w:rPr>
                <w:spacing w:val="-1"/>
                <w:sz w:val="16"/>
                <w:szCs w:val="16"/>
              </w:rPr>
              <w:t>ч</w:t>
            </w:r>
            <w:r w:rsidRPr="006E4AE7">
              <w:rPr>
                <w:sz w:val="16"/>
                <w:szCs w:val="16"/>
              </w:rPr>
              <w:t>еского матери</w:t>
            </w:r>
            <w:r w:rsidRPr="006E4AE7">
              <w:rPr>
                <w:sz w:val="16"/>
                <w:szCs w:val="16"/>
              </w:rPr>
              <w:t>а</w:t>
            </w:r>
            <w:r w:rsidRPr="006E4AE7">
              <w:rPr>
                <w:sz w:val="16"/>
                <w:szCs w:val="16"/>
              </w:rPr>
              <w:t>ла</w:t>
            </w:r>
          </w:p>
          <w:p w:rsidR="00860342" w:rsidRPr="00860342" w:rsidRDefault="00860342" w:rsidP="00B327E4">
            <w:pPr>
              <w:jc w:val="center"/>
              <w:rPr>
                <w:bCs/>
                <w:color w:val="000000"/>
                <w:sz w:val="8"/>
                <w:szCs w:val="8"/>
              </w:rPr>
            </w:pPr>
          </w:p>
        </w:tc>
        <w:tc>
          <w:tcPr>
            <w:tcW w:w="1276" w:type="dxa"/>
            <w:gridSpan w:val="2"/>
          </w:tcPr>
          <w:p w:rsidR="0010598A" w:rsidRPr="00F00E2F" w:rsidRDefault="0010598A" w:rsidP="00B327E4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8" w:type="dxa"/>
            <w:gridSpan w:val="2"/>
          </w:tcPr>
          <w:p w:rsidR="0010598A" w:rsidRPr="00944257" w:rsidRDefault="0010598A" w:rsidP="00B327E4">
            <w:pPr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97" w:type="dxa"/>
            <w:gridSpan w:val="2"/>
          </w:tcPr>
          <w:p w:rsidR="0010598A" w:rsidRPr="00944257" w:rsidRDefault="0010598A" w:rsidP="00B327E4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4257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944257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>fair hair, puppet, jack-in-the box, big, small.</w:t>
            </w:r>
            <w:r w:rsidRPr="00944257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10598A" w:rsidRPr="00944257" w:rsidRDefault="0010598A" w:rsidP="00B327E4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4257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944257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>roll up.</w:t>
            </w:r>
          </w:p>
        </w:tc>
        <w:tc>
          <w:tcPr>
            <w:tcW w:w="851" w:type="dxa"/>
          </w:tcPr>
          <w:p w:rsidR="0010598A" w:rsidRPr="00141958" w:rsidRDefault="0010598A" w:rsidP="00B327E4">
            <w:pPr>
              <w:ind w:right="-108"/>
              <w:jc w:val="center"/>
              <w:rPr>
                <w:bCs/>
                <w:color w:val="000000"/>
                <w:sz w:val="20"/>
                <w:lang w:val="en-US"/>
              </w:rPr>
            </w:pPr>
            <w:r w:rsidRPr="00141958">
              <w:rPr>
                <w:bCs/>
                <w:color w:val="000000"/>
                <w:sz w:val="20"/>
                <w:lang w:val="en-US"/>
              </w:rPr>
              <w:t>WB</w:t>
            </w:r>
            <w:r>
              <w:rPr>
                <w:bCs/>
                <w:color w:val="000000"/>
                <w:sz w:val="20"/>
              </w:rPr>
              <w:t xml:space="preserve">            </w:t>
            </w:r>
            <w:r w:rsidRPr="00141958">
              <w:rPr>
                <w:bCs/>
                <w:color w:val="000000"/>
                <w:sz w:val="20"/>
              </w:rPr>
              <w:t>1,2 с.48</w:t>
            </w:r>
          </w:p>
        </w:tc>
        <w:tc>
          <w:tcPr>
            <w:tcW w:w="1009" w:type="dxa"/>
          </w:tcPr>
          <w:p w:rsidR="0010598A" w:rsidRPr="00193E7D" w:rsidRDefault="0010598A" w:rsidP="00B327E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93E7D">
              <w:rPr>
                <w:b/>
                <w:bCs/>
                <w:color w:val="000000"/>
                <w:sz w:val="18"/>
                <w:szCs w:val="18"/>
              </w:rPr>
              <w:t>Знаменитые игрушки Англии</w:t>
            </w:r>
          </w:p>
        </w:tc>
        <w:tc>
          <w:tcPr>
            <w:tcW w:w="713" w:type="dxa"/>
          </w:tcPr>
          <w:p w:rsidR="0010598A" w:rsidRPr="00193E7D" w:rsidRDefault="0010598A" w:rsidP="00B327E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91D24" w:rsidRPr="006359F8">
        <w:tblPrEx>
          <w:tblCellMar>
            <w:top w:w="0" w:type="dxa"/>
            <w:bottom w:w="0" w:type="dxa"/>
          </w:tblCellMar>
        </w:tblPrEx>
        <w:trPr>
          <w:cantSplit/>
          <w:trHeight w:val="586"/>
        </w:trPr>
        <w:tc>
          <w:tcPr>
            <w:tcW w:w="418" w:type="dxa"/>
            <w:gridSpan w:val="2"/>
          </w:tcPr>
          <w:p w:rsidR="0010598A" w:rsidRPr="00A055C5" w:rsidRDefault="0010598A" w:rsidP="00B327E4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A055C5">
              <w:rPr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</w:p>
          <w:p w:rsidR="00BE71B0" w:rsidRDefault="00BE71B0" w:rsidP="00B327E4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BE71B0" w:rsidRPr="00F718D1" w:rsidRDefault="00BE71B0" w:rsidP="00BE71B0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  <w:r w:rsidR="00CA58CE">
              <w:rPr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F718D1">
              <w:rPr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25" w:type="dxa"/>
            <w:gridSpan w:val="2"/>
            <w:vMerge/>
          </w:tcPr>
          <w:p w:rsidR="0010598A" w:rsidRPr="006359F8" w:rsidRDefault="0010598A" w:rsidP="00B327E4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10598A" w:rsidRPr="00F00E2F" w:rsidRDefault="0010598A" w:rsidP="00B327E4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 w:rsidRPr="00F00E2F">
              <w:rPr>
                <w:b/>
                <w:bCs/>
                <w:color w:val="000000"/>
                <w:szCs w:val="24"/>
              </w:rPr>
              <w:t xml:space="preserve">12 </w:t>
            </w:r>
            <w:r w:rsidRPr="00F30D86">
              <w:rPr>
                <w:b/>
                <w:bCs/>
                <w:color w:val="000000"/>
                <w:szCs w:val="24"/>
                <w:lang w:val="en-US"/>
              </w:rPr>
              <w:t>b</w:t>
            </w:r>
          </w:p>
          <w:p w:rsidR="0010598A" w:rsidRDefault="0043639F" w:rsidP="00B327E4">
            <w:pPr>
              <w:ind w:left="-108" w:right="-86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Милый тедди</w:t>
            </w:r>
          </w:p>
          <w:p w:rsidR="0010598A" w:rsidRPr="007A61C7" w:rsidRDefault="0010598A" w:rsidP="00B327E4">
            <w:pPr>
              <w:ind w:left="-108" w:right="-86"/>
              <w:jc w:val="center"/>
              <w:rPr>
                <w:b/>
                <w:bCs/>
                <w:color w:val="000000"/>
                <w:sz w:val="20"/>
              </w:rPr>
            </w:pPr>
            <w:r w:rsidRPr="003A7CD8">
              <w:rPr>
                <w:b/>
                <w:sz w:val="16"/>
                <w:szCs w:val="16"/>
              </w:rPr>
              <w:t xml:space="preserve">Обобщение пройденного </w:t>
            </w:r>
            <w:r>
              <w:rPr>
                <w:b/>
                <w:sz w:val="16"/>
                <w:szCs w:val="16"/>
              </w:rPr>
              <w:t>по теме «Игрушки»</w:t>
            </w:r>
          </w:p>
        </w:tc>
        <w:tc>
          <w:tcPr>
            <w:tcW w:w="1416" w:type="dxa"/>
            <w:gridSpan w:val="2"/>
          </w:tcPr>
          <w:p w:rsidR="0010598A" w:rsidRDefault="0010598A" w:rsidP="00B327E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44257">
              <w:rPr>
                <w:bCs/>
                <w:color w:val="000000"/>
                <w:sz w:val="22"/>
                <w:szCs w:val="22"/>
              </w:rPr>
              <w:t>Упр.5</w:t>
            </w: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 xml:space="preserve">                   </w:t>
            </w:r>
            <w:r w:rsidRPr="00944257">
              <w:rPr>
                <w:bCs/>
                <w:color w:val="000000"/>
                <w:sz w:val="22"/>
                <w:szCs w:val="22"/>
              </w:rPr>
              <w:t xml:space="preserve"> с.90-91</w:t>
            </w:r>
          </w:p>
          <w:p w:rsidR="0010598A" w:rsidRPr="00F023DE" w:rsidRDefault="0010598A" w:rsidP="00B327E4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10598A" w:rsidRDefault="0010598A" w:rsidP="00B327E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</w:t>
            </w:r>
            <w:r>
              <w:rPr>
                <w:color w:val="000000"/>
                <w:sz w:val="16"/>
                <w:szCs w:val="16"/>
              </w:rPr>
              <w:t>песенки</w:t>
            </w:r>
          </w:p>
          <w:p w:rsidR="0010598A" w:rsidRPr="00944257" w:rsidRDefault="0010598A" w:rsidP="00B327E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10598A" w:rsidRDefault="0010598A" w:rsidP="00B327E4">
            <w:pPr>
              <w:ind w:right="-108" w:hanging="108"/>
              <w:jc w:val="center"/>
              <w:rPr>
                <w:bCs/>
                <w:color w:val="000000"/>
                <w:sz w:val="22"/>
                <w:szCs w:val="22"/>
              </w:rPr>
            </w:pPr>
            <w:r w:rsidRPr="00944257">
              <w:rPr>
                <w:bCs/>
                <w:color w:val="000000"/>
                <w:sz w:val="22"/>
                <w:szCs w:val="22"/>
              </w:rPr>
              <w:t>Упр.5 с.91</w:t>
            </w:r>
          </w:p>
          <w:p w:rsidR="0010598A" w:rsidRDefault="0010598A" w:rsidP="00B327E4">
            <w:pPr>
              <w:ind w:right="-108" w:hanging="108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10598A" w:rsidRPr="008C444F" w:rsidRDefault="0010598A" w:rsidP="00B327E4">
            <w:pPr>
              <w:ind w:right="-108" w:hanging="108"/>
              <w:jc w:val="center"/>
              <w:rPr>
                <w:bCs/>
                <w:color w:val="000000"/>
                <w:sz w:val="6"/>
                <w:szCs w:val="6"/>
              </w:rPr>
            </w:pPr>
          </w:p>
          <w:p w:rsidR="0010598A" w:rsidRPr="008C444F" w:rsidRDefault="0010598A" w:rsidP="00B327E4">
            <w:pPr>
              <w:ind w:right="-108" w:hanging="108"/>
              <w:jc w:val="center"/>
              <w:rPr>
                <w:bCs/>
                <w:color w:val="000000"/>
                <w:sz w:val="16"/>
                <w:szCs w:val="16"/>
              </w:rPr>
            </w:pPr>
            <w:r w:rsidRPr="008C444F">
              <w:rPr>
                <w:bCs/>
                <w:color w:val="000000"/>
                <w:sz w:val="16"/>
                <w:szCs w:val="16"/>
              </w:rPr>
              <w:t>Инсценировка песенки</w:t>
            </w:r>
          </w:p>
        </w:tc>
        <w:tc>
          <w:tcPr>
            <w:tcW w:w="2546" w:type="dxa"/>
            <w:gridSpan w:val="2"/>
          </w:tcPr>
          <w:p w:rsidR="0010598A" w:rsidRPr="00944257" w:rsidRDefault="0010598A" w:rsidP="00B327E4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>It`s  got…</w:t>
            </w:r>
          </w:p>
          <w:p w:rsidR="0010598A" w:rsidRPr="00F00E2F" w:rsidRDefault="0010598A" w:rsidP="00B327E4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944257">
              <w:rPr>
                <w:bCs/>
                <w:color w:val="000000"/>
                <w:sz w:val="22"/>
                <w:szCs w:val="22"/>
              </w:rPr>
              <w:t>Упр</w:t>
            </w: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 xml:space="preserve">.1 </w:t>
            </w:r>
            <w:r w:rsidRPr="00944257">
              <w:rPr>
                <w:bCs/>
                <w:color w:val="000000"/>
                <w:sz w:val="22"/>
                <w:szCs w:val="22"/>
              </w:rPr>
              <w:t>с</w:t>
            </w: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>.90 (</w:t>
            </w:r>
            <w:r w:rsidRPr="00944257">
              <w:rPr>
                <w:bCs/>
                <w:color w:val="000000"/>
                <w:sz w:val="22"/>
                <w:szCs w:val="22"/>
              </w:rPr>
              <w:t>игра</w:t>
            </w: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>)</w:t>
            </w:r>
          </w:p>
          <w:p w:rsidR="0010598A" w:rsidRPr="00950995" w:rsidRDefault="0010598A" w:rsidP="00B327E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50995">
              <w:rPr>
                <w:bCs/>
                <w:color w:val="000000"/>
                <w:sz w:val="16"/>
                <w:szCs w:val="16"/>
              </w:rPr>
              <w:t>Отгадай загадку по описанию</w:t>
            </w:r>
          </w:p>
        </w:tc>
        <w:tc>
          <w:tcPr>
            <w:tcW w:w="1276" w:type="dxa"/>
            <w:gridSpan w:val="2"/>
          </w:tcPr>
          <w:p w:rsidR="0010598A" w:rsidRPr="00944257" w:rsidRDefault="0010598A" w:rsidP="00B327E4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944257">
              <w:rPr>
                <w:bCs/>
                <w:color w:val="000000"/>
                <w:sz w:val="22"/>
                <w:szCs w:val="22"/>
              </w:rPr>
              <w:t>Упр. 3 с.90</w:t>
            </w:r>
          </w:p>
          <w:p w:rsidR="0010598A" w:rsidRDefault="0010598A" w:rsidP="00B327E4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10598A" w:rsidRPr="00A7096F" w:rsidRDefault="0010598A" w:rsidP="00B327E4">
            <w:pPr>
              <w:ind w:right="-108"/>
              <w:jc w:val="center"/>
              <w:rPr>
                <w:bCs/>
                <w:color w:val="000000"/>
                <w:sz w:val="4"/>
                <w:szCs w:val="4"/>
              </w:rPr>
            </w:pPr>
          </w:p>
          <w:p w:rsidR="0010598A" w:rsidRPr="00A7096F" w:rsidRDefault="0010598A" w:rsidP="00B327E4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A7096F">
              <w:rPr>
                <w:bCs/>
                <w:color w:val="000000"/>
                <w:sz w:val="16"/>
                <w:szCs w:val="16"/>
              </w:rPr>
              <w:t>Работа у доски «Распредели слова»</w:t>
            </w:r>
          </w:p>
        </w:tc>
        <w:tc>
          <w:tcPr>
            <w:tcW w:w="1558" w:type="dxa"/>
            <w:gridSpan w:val="2"/>
          </w:tcPr>
          <w:p w:rsidR="0010598A" w:rsidRPr="00FF78AC" w:rsidRDefault="0010598A" w:rsidP="00B327E4">
            <w:pPr>
              <w:ind w:lef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FF78AC">
              <w:rPr>
                <w:b/>
                <w:bCs/>
                <w:color w:val="000000"/>
                <w:sz w:val="22"/>
                <w:szCs w:val="22"/>
                <w:lang w:val="en-US"/>
              </w:rPr>
              <w:t>Yy</w:t>
            </w:r>
          </w:p>
          <w:p w:rsidR="0010598A" w:rsidRPr="00FF78AC" w:rsidRDefault="0010598A" w:rsidP="00B327E4">
            <w:pPr>
              <w:ind w:lef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FF78AC">
              <w:rPr>
                <w:b/>
                <w:bCs/>
                <w:color w:val="000000"/>
                <w:sz w:val="22"/>
                <w:szCs w:val="22"/>
                <w:lang w:val="en-US"/>
              </w:rPr>
              <w:t>[ I ]  [  j ]</w:t>
            </w:r>
          </w:p>
        </w:tc>
        <w:tc>
          <w:tcPr>
            <w:tcW w:w="3397" w:type="dxa"/>
            <w:gridSpan w:val="2"/>
          </w:tcPr>
          <w:p w:rsidR="0010598A" w:rsidRPr="00944257" w:rsidRDefault="0010598A" w:rsidP="00B327E4">
            <w:pPr>
              <w:ind w:right="-250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4257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944257">
              <w:rPr>
                <w:b/>
                <w:bCs/>
                <w:color w:val="000000"/>
                <w:sz w:val="22"/>
                <w:szCs w:val="22"/>
                <w:lang w:val="en-US"/>
              </w:rPr>
              <w:t>:</w:t>
            </w: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 xml:space="preserve">fall off, yo-yo, there`ll be. Has it got blue eyes? What </w:t>
            </w:r>
            <w:r w:rsidRPr="00374F02">
              <w:rPr>
                <w:bCs/>
                <w:color w:val="000000"/>
                <w:sz w:val="22"/>
                <w:szCs w:val="22"/>
                <w:lang w:val="en-US"/>
              </w:rPr>
              <w:t xml:space="preserve">           </w:t>
            </w: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>colour are its eyes.</w:t>
            </w:r>
          </w:p>
        </w:tc>
        <w:tc>
          <w:tcPr>
            <w:tcW w:w="851" w:type="dxa"/>
          </w:tcPr>
          <w:p w:rsidR="0010598A" w:rsidRPr="00374F02" w:rsidRDefault="0010598A" w:rsidP="00B327E4">
            <w:pPr>
              <w:ind w:right="-10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74F02">
              <w:rPr>
                <w:bCs/>
                <w:color w:val="000000"/>
                <w:sz w:val="22"/>
                <w:szCs w:val="22"/>
                <w:lang w:val="en-US"/>
              </w:rPr>
              <w:t>WB</w:t>
            </w:r>
            <w:r>
              <w:rPr>
                <w:bCs/>
                <w:color w:val="000000"/>
                <w:sz w:val="22"/>
                <w:szCs w:val="22"/>
              </w:rPr>
              <w:t xml:space="preserve">         3,4</w:t>
            </w:r>
            <w:r w:rsidRPr="00374F02">
              <w:rPr>
                <w:bCs/>
                <w:color w:val="000000"/>
                <w:sz w:val="22"/>
                <w:szCs w:val="22"/>
              </w:rPr>
              <w:t xml:space="preserve"> с.4</w:t>
            </w:r>
            <w:r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009" w:type="dxa"/>
          </w:tcPr>
          <w:p w:rsidR="0010598A" w:rsidRPr="006359F8" w:rsidRDefault="0010598A" w:rsidP="00B327E4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713" w:type="dxa"/>
          </w:tcPr>
          <w:p w:rsidR="0010598A" w:rsidRPr="009C2C03" w:rsidRDefault="0010598A" w:rsidP="00B327E4">
            <w:pPr>
              <w:ind w:left="-105"/>
              <w:rPr>
                <w:bCs/>
                <w:color w:val="000000"/>
                <w:sz w:val="14"/>
                <w:szCs w:val="14"/>
              </w:rPr>
            </w:pPr>
            <w:r w:rsidRPr="009C2C03">
              <w:rPr>
                <w:bCs/>
                <w:color w:val="000000"/>
                <w:sz w:val="14"/>
                <w:szCs w:val="14"/>
              </w:rPr>
              <w:t>Зарядка с движе ниями</w:t>
            </w:r>
          </w:p>
        </w:tc>
      </w:tr>
      <w:tr w:rsidR="00991D24" w:rsidRPr="00F510CB">
        <w:tblPrEx>
          <w:tblCellMar>
            <w:top w:w="0" w:type="dxa"/>
            <w:bottom w:w="0" w:type="dxa"/>
          </w:tblCellMar>
        </w:tblPrEx>
        <w:trPr>
          <w:cantSplit/>
          <w:trHeight w:val="586"/>
        </w:trPr>
        <w:tc>
          <w:tcPr>
            <w:tcW w:w="410" w:type="dxa"/>
          </w:tcPr>
          <w:p w:rsidR="00F510CB" w:rsidRPr="00A055C5" w:rsidRDefault="00F510CB" w:rsidP="004F7F22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0021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A055C5"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</w:p>
          <w:p w:rsidR="00F840E3" w:rsidRDefault="00F840E3" w:rsidP="004F7F22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F840E3" w:rsidRPr="00745599" w:rsidRDefault="00745599" w:rsidP="00F840E3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  <w:r w:rsidR="00CA58CE">
              <w:rPr>
                <w:b/>
                <w:bCs/>
                <w:color w:val="000000"/>
                <w:sz w:val="16"/>
                <w:szCs w:val="16"/>
                <w:lang w:val="en-US"/>
              </w:rPr>
              <w:t>7</w:t>
            </w:r>
            <w:r w:rsidR="00F840E3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F840E3">
              <w:rPr>
                <w:b/>
                <w:bCs/>
                <w:color w:val="000000"/>
                <w:sz w:val="16"/>
                <w:szCs w:val="16"/>
              </w:rPr>
              <w:t>0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24" w:type="dxa"/>
            <w:gridSpan w:val="2"/>
            <w:vMerge w:val="restart"/>
            <w:textDirection w:val="btLr"/>
          </w:tcPr>
          <w:p w:rsidR="00F510CB" w:rsidRPr="00F07F48" w:rsidRDefault="00F510CB" w:rsidP="004F7F22">
            <w:pPr>
              <w:ind w:left="113" w:right="113"/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  <w:r w:rsidRPr="0019662A">
              <w:rPr>
                <w:b/>
                <w:bCs/>
                <w:color w:val="000000"/>
                <w:szCs w:val="24"/>
              </w:rPr>
              <w:t>М</w:t>
            </w:r>
            <w:r w:rsidRPr="00612400">
              <w:rPr>
                <w:b/>
                <w:bCs/>
                <w:color w:val="000000"/>
                <w:szCs w:val="24"/>
              </w:rPr>
              <w:t xml:space="preserve"> </w:t>
            </w:r>
            <w:r w:rsidRPr="0019662A">
              <w:rPr>
                <w:b/>
                <w:bCs/>
                <w:color w:val="000000"/>
                <w:szCs w:val="24"/>
              </w:rPr>
              <w:t>О Д У Л  Ь</w:t>
            </w:r>
            <w:r w:rsidRPr="002C2A50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9079C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F07F48">
              <w:rPr>
                <w:b/>
                <w:bCs/>
                <w:color w:val="000000"/>
                <w:sz w:val="28"/>
                <w:szCs w:val="28"/>
              </w:rPr>
              <w:t>:</w:t>
            </w:r>
            <w:r w:rsidRPr="002C2A50">
              <w:rPr>
                <w:b/>
                <w:bCs/>
                <w:color w:val="000000"/>
                <w:sz w:val="28"/>
                <w:szCs w:val="28"/>
              </w:rPr>
              <w:t xml:space="preserve"> 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F07F48">
              <w:rPr>
                <w:b/>
                <w:bCs/>
                <w:color w:val="000000"/>
                <w:szCs w:val="24"/>
                <w:lang w:val="en-US"/>
              </w:rPr>
              <w:t>MY</w:t>
            </w:r>
            <w:r w:rsidRPr="00F07F48">
              <w:rPr>
                <w:b/>
                <w:bCs/>
                <w:color w:val="000000"/>
                <w:szCs w:val="24"/>
              </w:rPr>
              <w:t xml:space="preserve">   </w:t>
            </w:r>
            <w:r w:rsidRPr="00F07F48">
              <w:rPr>
                <w:b/>
                <w:bCs/>
                <w:color w:val="000000"/>
                <w:szCs w:val="24"/>
                <w:lang w:val="en-US"/>
              </w:rPr>
              <w:t>TOYS</w:t>
            </w:r>
            <w:r w:rsidR="00F07F48">
              <w:rPr>
                <w:b/>
                <w:bCs/>
                <w:color w:val="000000"/>
                <w:szCs w:val="24"/>
              </w:rPr>
              <w:t xml:space="preserve">      </w:t>
            </w:r>
            <w:r w:rsidR="00F07F48" w:rsidRPr="00F07F48">
              <w:rPr>
                <w:b/>
                <w:bCs/>
                <w:color w:val="000000"/>
                <w:sz w:val="20"/>
              </w:rPr>
              <w:t>12 часов</w:t>
            </w:r>
          </w:p>
        </w:tc>
        <w:tc>
          <w:tcPr>
            <w:tcW w:w="1559" w:type="dxa"/>
            <w:gridSpan w:val="2"/>
          </w:tcPr>
          <w:p w:rsidR="00F510CB" w:rsidRPr="005C29F9" w:rsidRDefault="00F510CB" w:rsidP="00B327E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C29F9">
              <w:rPr>
                <w:b/>
                <w:bCs/>
                <w:color w:val="000000"/>
                <w:sz w:val="20"/>
              </w:rPr>
              <w:t>В  школе весело!!!</w:t>
            </w:r>
          </w:p>
          <w:p w:rsidR="00F510CB" w:rsidRPr="00EE6760" w:rsidRDefault="00F510CB" w:rsidP="00B327E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0318">
              <w:rPr>
                <w:b/>
                <w:sz w:val="16"/>
                <w:szCs w:val="16"/>
              </w:rPr>
              <w:t>Формиров</w:t>
            </w:r>
            <w:r>
              <w:rPr>
                <w:b/>
                <w:sz w:val="16"/>
                <w:szCs w:val="16"/>
              </w:rPr>
              <w:t>.</w:t>
            </w:r>
            <w:r w:rsidRPr="003F0318">
              <w:rPr>
                <w:b/>
                <w:sz w:val="16"/>
                <w:szCs w:val="16"/>
              </w:rPr>
              <w:t xml:space="preserve"> навыков самост</w:t>
            </w:r>
            <w:r>
              <w:rPr>
                <w:b/>
                <w:sz w:val="16"/>
                <w:szCs w:val="16"/>
              </w:rPr>
              <w:t>.</w:t>
            </w:r>
            <w:r w:rsidRPr="003F0318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р</w:t>
            </w:r>
            <w:r w:rsidRPr="003F0318">
              <w:rPr>
                <w:b/>
                <w:sz w:val="16"/>
                <w:szCs w:val="16"/>
              </w:rPr>
              <w:t>аботы</w:t>
            </w:r>
          </w:p>
        </w:tc>
        <w:tc>
          <w:tcPr>
            <w:tcW w:w="1416" w:type="dxa"/>
            <w:gridSpan w:val="2"/>
          </w:tcPr>
          <w:p w:rsidR="00F510CB" w:rsidRPr="0006063B" w:rsidRDefault="00F510CB" w:rsidP="00B327E4">
            <w:pPr>
              <w:jc w:val="center"/>
              <w:rPr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1285" w:type="dxa"/>
            <w:gridSpan w:val="3"/>
          </w:tcPr>
          <w:p w:rsidR="00C05D0F" w:rsidRDefault="00C05D0F" w:rsidP="00C05D0F">
            <w:pPr>
              <w:ind w:right="-108"/>
              <w:jc w:val="center"/>
              <w:rPr>
                <w:bCs/>
                <w:color w:val="000000"/>
                <w:sz w:val="18"/>
                <w:szCs w:val="18"/>
              </w:rPr>
            </w:pPr>
            <w:r w:rsidRPr="002840AD">
              <w:rPr>
                <w:bCs/>
                <w:color w:val="000000"/>
                <w:sz w:val="18"/>
                <w:szCs w:val="18"/>
                <w:lang w:val="en-US"/>
              </w:rPr>
              <w:t>c</w:t>
            </w:r>
            <w:r w:rsidRPr="002840AD">
              <w:rPr>
                <w:bCs/>
                <w:color w:val="000000"/>
                <w:sz w:val="18"/>
                <w:szCs w:val="18"/>
              </w:rPr>
              <w:t>. 92</w:t>
            </w:r>
          </w:p>
          <w:p w:rsidR="00C05D0F" w:rsidRPr="002840AD" w:rsidRDefault="00C05D0F" w:rsidP="00C05D0F">
            <w:pPr>
              <w:ind w:right="-108"/>
              <w:jc w:val="center"/>
              <w:rPr>
                <w:bCs/>
                <w:color w:val="000000"/>
                <w:sz w:val="18"/>
                <w:szCs w:val="18"/>
              </w:rPr>
            </w:pPr>
            <w:r w:rsidRPr="001D04A4">
              <w:rPr>
                <w:b/>
                <w:bCs/>
                <w:color w:val="000000"/>
                <w:sz w:val="22"/>
                <w:szCs w:val="22"/>
                <w:lang w:val="en-US"/>
              </w:rPr>
              <w:t>Portfolio</w:t>
            </w:r>
            <w:r w:rsidRPr="002840AD">
              <w:rPr>
                <w:bCs/>
                <w:color w:val="000000"/>
                <w:sz w:val="18"/>
                <w:szCs w:val="18"/>
              </w:rPr>
              <w:t xml:space="preserve">  </w:t>
            </w:r>
          </w:p>
          <w:p w:rsidR="00F510CB" w:rsidRPr="00381C0B" w:rsidRDefault="00F510CB" w:rsidP="00B327E4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546" w:type="dxa"/>
            <w:gridSpan w:val="2"/>
          </w:tcPr>
          <w:p w:rsidR="00F510CB" w:rsidRPr="00C70589" w:rsidRDefault="00F510CB" w:rsidP="00B327E4">
            <w:pPr>
              <w:ind w:right="-5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</w:rPr>
              <w:t>Играем сообща: «PIP, TOY  SOLDIER»</w:t>
            </w:r>
            <w:r w:rsidRPr="00C70589">
              <w:rPr>
                <w:b/>
                <w:bCs/>
                <w:color w:val="000000"/>
                <w:sz w:val="20"/>
              </w:rPr>
              <w:t>.</w:t>
            </w:r>
          </w:p>
        </w:tc>
        <w:tc>
          <w:tcPr>
            <w:tcW w:w="1267" w:type="dxa"/>
          </w:tcPr>
          <w:p w:rsidR="00F510CB" w:rsidRPr="002B3194" w:rsidRDefault="00F510CB" w:rsidP="00B327E4">
            <w:pPr>
              <w:ind w:right="-108"/>
              <w:jc w:val="center"/>
              <w:rPr>
                <w:b/>
                <w:bCs/>
                <w:color w:val="000000"/>
                <w:szCs w:val="24"/>
                <w:u w:val="single"/>
              </w:rPr>
            </w:pPr>
            <w:r w:rsidRPr="00CF310F">
              <w:rPr>
                <w:b/>
                <w:bCs/>
                <w:color w:val="000000"/>
                <w:szCs w:val="24"/>
              </w:rPr>
              <w:t xml:space="preserve"> </w:t>
            </w:r>
            <w:r w:rsidRPr="002B3194">
              <w:rPr>
                <w:b/>
                <w:bCs/>
                <w:color w:val="000000"/>
                <w:szCs w:val="24"/>
                <w:u w:val="single"/>
                <w:lang w:val="en-US"/>
              </w:rPr>
              <w:t>Portfolio</w:t>
            </w:r>
          </w:p>
          <w:p w:rsidR="00F510CB" w:rsidRPr="002840AD" w:rsidRDefault="00F510CB" w:rsidP="00B327E4">
            <w:pPr>
              <w:ind w:right="-108"/>
              <w:jc w:val="center"/>
              <w:rPr>
                <w:bCs/>
                <w:color w:val="000000"/>
                <w:sz w:val="18"/>
                <w:szCs w:val="18"/>
              </w:rPr>
            </w:pPr>
            <w:r w:rsidRPr="002840AD">
              <w:rPr>
                <w:bCs/>
                <w:color w:val="000000"/>
                <w:sz w:val="18"/>
                <w:szCs w:val="18"/>
                <w:lang w:val="en-US"/>
              </w:rPr>
              <w:t>c</w:t>
            </w:r>
            <w:r w:rsidRPr="002840AD">
              <w:rPr>
                <w:bCs/>
                <w:color w:val="000000"/>
                <w:sz w:val="18"/>
                <w:szCs w:val="18"/>
              </w:rPr>
              <w:t xml:space="preserve">. 92  </w:t>
            </w:r>
          </w:p>
          <w:p w:rsidR="00F510CB" w:rsidRDefault="00F510CB" w:rsidP="00B327E4">
            <w:pPr>
              <w:ind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4747">
              <w:rPr>
                <w:b/>
                <w:bCs/>
                <w:color w:val="000000"/>
                <w:sz w:val="18"/>
                <w:szCs w:val="18"/>
                <w:lang w:val="en-US"/>
              </w:rPr>
              <w:t>C</w:t>
            </w:r>
            <w:r w:rsidRPr="00CF310F">
              <w:rPr>
                <w:b/>
                <w:bCs/>
                <w:color w:val="000000"/>
                <w:sz w:val="18"/>
                <w:szCs w:val="18"/>
              </w:rPr>
              <w:t xml:space="preserve">очинение </w:t>
            </w:r>
            <w:r w:rsidRPr="00CF310F">
              <w:rPr>
                <w:b/>
                <w:bCs/>
                <w:color w:val="000000"/>
                <w:sz w:val="16"/>
                <w:szCs w:val="16"/>
              </w:rPr>
              <w:t>“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любимая </w:t>
            </w:r>
            <w:r w:rsidRPr="00F510CB">
              <w:rPr>
                <w:b/>
                <w:bCs/>
                <w:color w:val="000000"/>
                <w:sz w:val="16"/>
                <w:szCs w:val="16"/>
              </w:rPr>
              <w:t>игрушка</w:t>
            </w:r>
            <w:r w:rsidRPr="00EC74FE">
              <w:rPr>
                <w:b/>
                <w:bCs/>
                <w:color w:val="000000"/>
                <w:sz w:val="16"/>
                <w:szCs w:val="16"/>
              </w:rPr>
              <w:t>»</w:t>
            </w:r>
            <w:r w:rsidRPr="00CF310F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860342" w:rsidRPr="00860342" w:rsidRDefault="00860342" w:rsidP="00B327E4">
            <w:pPr>
              <w:ind w:right="-108"/>
              <w:jc w:val="center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558" w:type="dxa"/>
            <w:gridSpan w:val="2"/>
          </w:tcPr>
          <w:p w:rsidR="00F510CB" w:rsidRPr="00F510CB" w:rsidRDefault="00F510CB" w:rsidP="004F7F22">
            <w:pPr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97" w:type="dxa"/>
            <w:gridSpan w:val="2"/>
          </w:tcPr>
          <w:p w:rsidR="00F510CB" w:rsidRPr="00944257" w:rsidRDefault="00F510CB" w:rsidP="00F510CB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4257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944257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>great,  help.</w:t>
            </w:r>
          </w:p>
          <w:p w:rsidR="00F510CB" w:rsidRPr="00F510CB" w:rsidRDefault="00F510CB" w:rsidP="00F510CB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4257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944257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>plenty, take a seat.</w:t>
            </w:r>
          </w:p>
        </w:tc>
        <w:tc>
          <w:tcPr>
            <w:tcW w:w="860" w:type="dxa"/>
            <w:gridSpan w:val="2"/>
          </w:tcPr>
          <w:p w:rsidR="00F510CB" w:rsidRPr="00367D3F" w:rsidRDefault="00367D3F" w:rsidP="004F7F2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67D3F">
              <w:rPr>
                <w:bCs/>
                <w:color w:val="000000"/>
                <w:sz w:val="18"/>
                <w:szCs w:val="18"/>
              </w:rPr>
              <w:t>Портфолио</w:t>
            </w:r>
          </w:p>
        </w:tc>
        <w:tc>
          <w:tcPr>
            <w:tcW w:w="1009" w:type="dxa"/>
          </w:tcPr>
          <w:p w:rsidR="00F510CB" w:rsidRPr="00F510CB" w:rsidRDefault="00F510C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713" w:type="dxa"/>
          </w:tcPr>
          <w:p w:rsidR="00F510CB" w:rsidRPr="00F510CB" w:rsidRDefault="00F510C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</w:tr>
      <w:tr w:rsidR="00991D24" w:rsidRPr="006359F8">
        <w:tblPrEx>
          <w:tblCellMar>
            <w:top w:w="0" w:type="dxa"/>
            <w:bottom w:w="0" w:type="dxa"/>
          </w:tblCellMar>
        </w:tblPrEx>
        <w:trPr>
          <w:cantSplit/>
          <w:trHeight w:val="586"/>
        </w:trPr>
        <w:tc>
          <w:tcPr>
            <w:tcW w:w="410" w:type="dxa"/>
          </w:tcPr>
          <w:p w:rsidR="00896518" w:rsidRPr="00A055C5" w:rsidRDefault="00896518" w:rsidP="004F7F22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0021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A055C5">
              <w:rPr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</w:p>
          <w:p w:rsidR="00AA6187" w:rsidRDefault="00AA6187" w:rsidP="004F7F22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AA6187" w:rsidRPr="009C4B77" w:rsidRDefault="009C4B77" w:rsidP="00AA6187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  <w:r w:rsidR="00BF528E">
              <w:rPr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  <w:r w:rsidR="00AA6187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AA6187">
              <w:rPr>
                <w:b/>
                <w:bCs/>
                <w:color w:val="000000"/>
                <w:sz w:val="16"/>
                <w:szCs w:val="16"/>
              </w:rPr>
              <w:t>0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24" w:type="dxa"/>
            <w:gridSpan w:val="2"/>
            <w:vMerge/>
          </w:tcPr>
          <w:p w:rsidR="00896518" w:rsidRPr="00B608A2" w:rsidRDefault="00896518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6806" w:type="dxa"/>
            <w:gridSpan w:val="9"/>
          </w:tcPr>
          <w:p w:rsidR="00896518" w:rsidRPr="00896518" w:rsidRDefault="00896518" w:rsidP="00B327E4">
            <w:pPr>
              <w:rPr>
                <w:b/>
                <w:bCs/>
                <w:color w:val="000000"/>
                <w:szCs w:val="24"/>
                <w:u w:val="single"/>
              </w:rPr>
            </w:pPr>
            <w:r w:rsidRPr="00A22A20">
              <w:rPr>
                <w:b/>
                <w:bCs/>
                <w:color w:val="000000"/>
                <w:szCs w:val="24"/>
                <w:u w:val="single"/>
                <w:lang w:val="en-US"/>
              </w:rPr>
              <w:t xml:space="preserve">Spotlight on </w:t>
            </w:r>
            <w:r>
              <w:rPr>
                <w:b/>
                <w:bCs/>
                <w:color w:val="000000"/>
                <w:szCs w:val="24"/>
                <w:u w:val="single"/>
                <w:lang w:val="en-US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bCs/>
                    <w:color w:val="000000"/>
                    <w:szCs w:val="24"/>
                    <w:u w:val="single"/>
                    <w:lang w:val="en-US"/>
                  </w:rPr>
                  <w:t>UK</w:t>
                </w:r>
              </w:smartTag>
            </w:smartTag>
            <w:r>
              <w:rPr>
                <w:b/>
                <w:bCs/>
                <w:color w:val="000000"/>
                <w:szCs w:val="24"/>
                <w:u w:val="single"/>
                <w:lang w:val="en-US"/>
              </w:rPr>
              <w:t xml:space="preserve">  </w:t>
            </w:r>
            <w:r w:rsidRPr="009F67D5">
              <w:rPr>
                <w:b/>
                <w:bCs/>
                <w:color w:val="000000"/>
                <w:szCs w:val="24"/>
              </w:rPr>
              <w:t>Магазин</w:t>
            </w:r>
            <w:r w:rsidRPr="009F67D5">
              <w:rPr>
                <w:b/>
                <w:bCs/>
                <w:color w:val="000000"/>
                <w:szCs w:val="24"/>
                <w:lang w:val="en-US"/>
              </w:rPr>
              <w:t xml:space="preserve">  </w:t>
            </w:r>
            <w:r w:rsidRPr="009F67D5">
              <w:rPr>
                <w:b/>
                <w:bCs/>
                <w:color w:val="000000"/>
                <w:szCs w:val="24"/>
              </w:rPr>
              <w:t>игрушек</w:t>
            </w:r>
            <w:r w:rsidRPr="00AF772D">
              <w:rPr>
                <w:b/>
                <w:bCs/>
                <w:color w:val="000000"/>
                <w:szCs w:val="24"/>
                <w:lang w:val="en-US"/>
              </w:rPr>
              <w:t xml:space="preserve">!!!. </w:t>
            </w:r>
            <w:r w:rsidRPr="00896518">
              <w:rPr>
                <w:b/>
                <w:bCs/>
                <w:color w:val="000000"/>
                <w:szCs w:val="24"/>
              </w:rPr>
              <w:t>(</w:t>
            </w:r>
            <w:r>
              <w:rPr>
                <w:b/>
                <w:bCs/>
                <w:color w:val="000000"/>
                <w:szCs w:val="24"/>
                <w:lang w:val="en-US"/>
              </w:rPr>
              <w:t>p</w:t>
            </w:r>
            <w:r>
              <w:rPr>
                <w:b/>
                <w:bCs/>
                <w:color w:val="000000"/>
                <w:szCs w:val="24"/>
              </w:rPr>
              <w:t>. 92</w:t>
            </w:r>
            <w:r w:rsidRPr="00896518">
              <w:rPr>
                <w:b/>
                <w:bCs/>
                <w:color w:val="000000"/>
                <w:szCs w:val="24"/>
              </w:rPr>
              <w:t>)</w:t>
            </w:r>
          </w:p>
          <w:p w:rsidR="00896518" w:rsidRPr="00896518" w:rsidRDefault="00896518" w:rsidP="00B327E4">
            <w:pPr>
              <w:rPr>
                <w:b/>
                <w:bCs/>
                <w:color w:val="000000"/>
                <w:szCs w:val="24"/>
              </w:rPr>
            </w:pPr>
            <w:r w:rsidRPr="00A0101A">
              <w:rPr>
                <w:b/>
                <w:bCs/>
                <w:color w:val="000000"/>
                <w:szCs w:val="24"/>
                <w:u w:val="single"/>
                <w:lang w:val="en-US"/>
              </w:rPr>
              <w:t>Spotlight</w:t>
            </w:r>
            <w:r w:rsidRPr="00AF772D">
              <w:rPr>
                <w:b/>
                <w:bCs/>
                <w:color w:val="000000"/>
                <w:szCs w:val="24"/>
                <w:u w:val="single"/>
              </w:rPr>
              <w:t xml:space="preserve">  </w:t>
            </w:r>
            <w:r w:rsidRPr="00A0101A">
              <w:rPr>
                <w:b/>
                <w:bCs/>
                <w:color w:val="000000"/>
                <w:szCs w:val="24"/>
                <w:u w:val="single"/>
                <w:lang w:val="en-US"/>
              </w:rPr>
              <w:t>on</w:t>
            </w:r>
            <w:r w:rsidRPr="00AF772D">
              <w:rPr>
                <w:b/>
                <w:bCs/>
                <w:color w:val="000000"/>
                <w:szCs w:val="24"/>
                <w:u w:val="single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A0101A">
                  <w:rPr>
                    <w:b/>
                    <w:bCs/>
                    <w:color w:val="000000"/>
                    <w:szCs w:val="24"/>
                    <w:u w:val="single"/>
                    <w:lang w:val="en-US"/>
                  </w:rPr>
                  <w:t>Russia</w:t>
                </w:r>
              </w:smartTag>
            </w:smartTag>
            <w:r w:rsidRPr="00AF772D">
              <w:rPr>
                <w:b/>
                <w:bCs/>
                <w:color w:val="000000"/>
                <w:szCs w:val="24"/>
                <w:u w:val="single"/>
              </w:rPr>
              <w:t xml:space="preserve">   </w:t>
            </w:r>
            <w:r w:rsidRPr="009F67D5">
              <w:rPr>
                <w:b/>
                <w:bCs/>
                <w:color w:val="000000"/>
                <w:szCs w:val="24"/>
              </w:rPr>
              <w:t>Русские народные игрушки</w:t>
            </w:r>
            <w:r w:rsidRPr="00AF772D">
              <w:rPr>
                <w:b/>
                <w:bCs/>
                <w:color w:val="000000"/>
                <w:szCs w:val="24"/>
              </w:rPr>
              <w:t xml:space="preserve">  </w:t>
            </w:r>
            <w:r w:rsidRPr="00896518">
              <w:rPr>
                <w:b/>
                <w:bCs/>
                <w:color w:val="000000"/>
                <w:szCs w:val="24"/>
              </w:rPr>
              <w:t>(</w:t>
            </w:r>
            <w:r>
              <w:rPr>
                <w:b/>
                <w:bCs/>
                <w:color w:val="000000"/>
                <w:szCs w:val="24"/>
                <w:lang w:val="en-US"/>
              </w:rPr>
              <w:t>p</w:t>
            </w:r>
            <w:r w:rsidRPr="00896518">
              <w:rPr>
                <w:b/>
                <w:bCs/>
                <w:color w:val="000000"/>
                <w:szCs w:val="24"/>
              </w:rPr>
              <w:t>. 13</w:t>
            </w:r>
            <w:r w:rsidR="004400BC">
              <w:rPr>
                <w:b/>
                <w:bCs/>
                <w:color w:val="000000"/>
                <w:szCs w:val="24"/>
              </w:rPr>
              <w:t>8</w:t>
            </w:r>
            <w:r w:rsidRPr="00896518">
              <w:rPr>
                <w:b/>
                <w:bCs/>
                <w:color w:val="000000"/>
                <w:szCs w:val="24"/>
              </w:rPr>
              <w:t xml:space="preserve">)  </w:t>
            </w:r>
          </w:p>
          <w:p w:rsidR="00896518" w:rsidRPr="00AF772D" w:rsidRDefault="00896518" w:rsidP="00B327E4">
            <w:pPr>
              <w:ind w:right="-108"/>
              <w:rPr>
                <w:bCs/>
                <w:color w:val="000000"/>
                <w:szCs w:val="24"/>
              </w:rPr>
            </w:pPr>
            <w:r w:rsidRPr="00896518">
              <w:rPr>
                <w:bCs/>
                <w:color w:val="000000"/>
                <w:szCs w:val="24"/>
              </w:rPr>
              <w:t>С</w:t>
            </w:r>
            <w:r w:rsidRPr="00896518">
              <w:rPr>
                <w:bCs/>
                <w:color w:val="000000"/>
                <w:sz w:val="16"/>
                <w:szCs w:val="16"/>
              </w:rPr>
              <w:t>трановедение</w:t>
            </w:r>
          </w:p>
        </w:tc>
        <w:tc>
          <w:tcPr>
            <w:tcW w:w="1267" w:type="dxa"/>
          </w:tcPr>
          <w:p w:rsidR="00896518" w:rsidRPr="00BD2D9F" w:rsidRDefault="00896518" w:rsidP="004F7F22">
            <w:pPr>
              <w:ind w:right="-108"/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 w:rsidRPr="00BD2D9F">
              <w:rPr>
                <w:b/>
                <w:bCs/>
                <w:color w:val="000000"/>
                <w:sz w:val="20"/>
              </w:rPr>
              <w:t>Проект</w:t>
            </w:r>
          </w:p>
        </w:tc>
        <w:tc>
          <w:tcPr>
            <w:tcW w:w="1558" w:type="dxa"/>
            <w:gridSpan w:val="2"/>
          </w:tcPr>
          <w:p w:rsidR="00896518" w:rsidRPr="00944257" w:rsidRDefault="00896518" w:rsidP="004F7F22">
            <w:pPr>
              <w:ind w:lef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97" w:type="dxa"/>
            <w:gridSpan w:val="2"/>
          </w:tcPr>
          <w:p w:rsidR="00896518" w:rsidRPr="00944257" w:rsidRDefault="00896518" w:rsidP="004F7F22">
            <w:pPr>
              <w:ind w:left="-108" w:right="-391"/>
              <w:jc w:val="both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4257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944257">
              <w:rPr>
                <w:b/>
                <w:bCs/>
                <w:color w:val="000000"/>
                <w:sz w:val="22"/>
                <w:szCs w:val="22"/>
                <w:lang w:val="en-US"/>
              </w:rPr>
              <w:t>:</w:t>
            </w:r>
            <w:r w:rsidRPr="00944257">
              <w:rPr>
                <w:bCs/>
                <w:color w:val="000000"/>
                <w:sz w:val="22"/>
                <w:szCs w:val="22"/>
              </w:rPr>
              <w:t>С</w:t>
            </w: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>ute,Great Britain,picture,take, wear.</w:t>
            </w:r>
          </w:p>
          <w:p w:rsidR="00896518" w:rsidRDefault="00896518" w:rsidP="004F7F2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44257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944257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944257">
              <w:rPr>
                <w:bCs/>
                <w:color w:val="000000"/>
                <w:sz w:val="22"/>
                <w:szCs w:val="22"/>
                <w:lang w:val="en-US"/>
              </w:rPr>
              <w:t>All kinds of, clothes, shop different, souvenir, wooden</w:t>
            </w:r>
            <w:r w:rsidRPr="00944257">
              <w:rPr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</w:p>
          <w:p w:rsidR="00860342" w:rsidRPr="00860342" w:rsidRDefault="00860342" w:rsidP="004F7F22">
            <w:pPr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60" w:type="dxa"/>
            <w:gridSpan w:val="2"/>
          </w:tcPr>
          <w:p w:rsidR="00896518" w:rsidRDefault="00BD2D9F" w:rsidP="004F7F2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2D9F">
              <w:rPr>
                <w:bCs/>
                <w:color w:val="000000"/>
                <w:sz w:val="18"/>
                <w:szCs w:val="18"/>
              </w:rPr>
              <w:t>Проект</w:t>
            </w:r>
          </w:p>
          <w:p w:rsidR="00382A9C" w:rsidRPr="00BD2D9F" w:rsidRDefault="00382A9C" w:rsidP="0038422C">
            <w:pPr>
              <w:ind w:right="-108"/>
              <w:jc w:val="center"/>
              <w:rPr>
                <w:rFonts w:ascii="Bookman Old Style" w:hAnsi="Bookman Old Style"/>
                <w:bCs/>
                <w:color w:val="000000"/>
                <w:sz w:val="18"/>
                <w:szCs w:val="18"/>
                <w:lang w:val="en-US"/>
              </w:rPr>
            </w:pPr>
            <w:r w:rsidRPr="00382A9C">
              <w:rPr>
                <w:bCs/>
                <w:color w:val="000000"/>
                <w:sz w:val="16"/>
                <w:szCs w:val="16"/>
              </w:rPr>
              <w:t>«Моя игрушка</w:t>
            </w:r>
            <w:r>
              <w:rPr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009" w:type="dxa"/>
          </w:tcPr>
          <w:p w:rsidR="00896518" w:rsidRPr="006359F8" w:rsidRDefault="00896518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713" w:type="dxa"/>
          </w:tcPr>
          <w:p w:rsidR="00896518" w:rsidRPr="006359F8" w:rsidRDefault="00896518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</w:tr>
      <w:tr w:rsidR="00991D24" w:rsidRPr="00B71C27">
        <w:tblPrEx>
          <w:tblCellMar>
            <w:top w:w="0" w:type="dxa"/>
            <w:bottom w:w="0" w:type="dxa"/>
          </w:tblCellMar>
        </w:tblPrEx>
        <w:trPr>
          <w:cantSplit/>
          <w:trHeight w:val="586"/>
        </w:trPr>
        <w:tc>
          <w:tcPr>
            <w:tcW w:w="410" w:type="dxa"/>
          </w:tcPr>
          <w:p w:rsidR="00722974" w:rsidRPr="00A055C5" w:rsidRDefault="00722974" w:rsidP="004F7F22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0021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A055C5">
              <w:rPr>
                <w:b/>
                <w:bCs/>
                <w:color w:val="000000"/>
                <w:sz w:val="22"/>
                <w:szCs w:val="22"/>
                <w:lang w:val="en-US"/>
              </w:rPr>
              <w:t>4</w:t>
            </w:r>
          </w:p>
          <w:p w:rsidR="00A72320" w:rsidRDefault="00A72320" w:rsidP="004F7F22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A72320" w:rsidRPr="00A72320" w:rsidRDefault="00BF528E" w:rsidP="00A72320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  <w:r w:rsidR="00511913">
              <w:rPr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 w:rsidR="00A72320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A72320"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A72320">
              <w:rPr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24" w:type="dxa"/>
            <w:gridSpan w:val="2"/>
            <w:vMerge/>
          </w:tcPr>
          <w:p w:rsidR="00722974" w:rsidRPr="00B608A2" w:rsidRDefault="00722974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568" w:type="dxa"/>
            <w:gridSpan w:val="3"/>
          </w:tcPr>
          <w:p w:rsidR="00722974" w:rsidRPr="008B7BE5" w:rsidRDefault="00722974" w:rsidP="00B327E4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 w:rsidRPr="008B7BE5">
              <w:rPr>
                <w:b/>
                <w:bCs/>
                <w:color w:val="000000"/>
                <w:sz w:val="20"/>
                <w:lang w:val="en-US"/>
              </w:rPr>
              <w:t>Activities</w:t>
            </w:r>
            <w:r>
              <w:rPr>
                <w:b/>
                <w:bCs/>
                <w:color w:val="000000"/>
                <w:sz w:val="20"/>
              </w:rPr>
              <w:t xml:space="preserve"> </w:t>
            </w:r>
            <w:r w:rsidRPr="008B7BE5">
              <w:rPr>
                <w:b/>
                <w:bCs/>
                <w:color w:val="000000"/>
                <w:sz w:val="20"/>
              </w:rPr>
              <w:t xml:space="preserve"> </w:t>
            </w:r>
            <w:r w:rsidRPr="008B7BE5">
              <w:rPr>
                <w:b/>
                <w:bCs/>
                <w:color w:val="000000"/>
                <w:sz w:val="20"/>
                <w:lang w:val="en-US"/>
              </w:rPr>
              <w:t>Module</w:t>
            </w:r>
          </w:p>
          <w:p w:rsidR="00722974" w:rsidRDefault="00722974" w:rsidP="00B327E4">
            <w:pPr>
              <w:ind w:left="-108"/>
              <w:jc w:val="center"/>
              <w:rPr>
                <w:b/>
                <w:sz w:val="16"/>
                <w:szCs w:val="16"/>
              </w:rPr>
            </w:pPr>
            <w:r w:rsidRPr="001A17ED">
              <w:rPr>
                <w:b/>
                <w:sz w:val="16"/>
                <w:szCs w:val="16"/>
              </w:rPr>
              <w:t>Обобщение</w:t>
            </w:r>
          </w:p>
          <w:p w:rsidR="00722974" w:rsidRDefault="00722974" w:rsidP="00B327E4">
            <w:pPr>
              <w:ind w:left="-108"/>
              <w:jc w:val="center"/>
              <w:rPr>
                <w:b/>
                <w:sz w:val="16"/>
                <w:szCs w:val="16"/>
              </w:rPr>
            </w:pPr>
            <w:r w:rsidRPr="001A17ED">
              <w:rPr>
                <w:b/>
                <w:sz w:val="16"/>
                <w:szCs w:val="16"/>
              </w:rPr>
              <w:t>Пройденного</w:t>
            </w:r>
          </w:p>
          <w:p w:rsidR="00722974" w:rsidRPr="001A17ED" w:rsidRDefault="00722974" w:rsidP="00B327E4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17ED">
              <w:rPr>
                <w:b/>
                <w:sz w:val="16"/>
                <w:szCs w:val="16"/>
              </w:rPr>
              <w:t>материала мод</w:t>
            </w:r>
            <w:r w:rsidRPr="001A17ED">
              <w:rPr>
                <w:b/>
                <w:sz w:val="16"/>
                <w:szCs w:val="16"/>
              </w:rPr>
              <w:t>у</w:t>
            </w:r>
            <w:r>
              <w:rPr>
                <w:b/>
                <w:sz w:val="16"/>
                <w:szCs w:val="16"/>
              </w:rPr>
              <w:t>ля4</w:t>
            </w:r>
          </w:p>
        </w:tc>
        <w:tc>
          <w:tcPr>
            <w:tcW w:w="1416" w:type="dxa"/>
            <w:gridSpan w:val="2"/>
          </w:tcPr>
          <w:p w:rsidR="00722974" w:rsidRDefault="00722974" w:rsidP="00363A54">
            <w:pPr>
              <w:jc w:val="center"/>
              <w:rPr>
                <w:bCs/>
                <w:color w:val="000000"/>
                <w:szCs w:val="24"/>
              </w:rPr>
            </w:pPr>
            <w:r w:rsidRPr="00CC6B70">
              <w:rPr>
                <w:bCs/>
                <w:color w:val="000000"/>
                <w:szCs w:val="24"/>
              </w:rPr>
              <w:t>с.</w:t>
            </w:r>
            <w:r>
              <w:rPr>
                <w:bCs/>
                <w:color w:val="000000"/>
                <w:szCs w:val="24"/>
              </w:rPr>
              <w:t>94 -95</w:t>
            </w:r>
          </w:p>
          <w:p w:rsidR="00722974" w:rsidRPr="00F023DE" w:rsidRDefault="00722974" w:rsidP="00363A54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722974" w:rsidRPr="00B71C27" w:rsidRDefault="00722974" w:rsidP="00363A54">
            <w:pPr>
              <w:jc w:val="center"/>
              <w:rPr>
                <w:bCs/>
                <w:color w:val="000000"/>
                <w:szCs w:val="24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</w:t>
            </w:r>
            <w:r>
              <w:rPr>
                <w:color w:val="000000"/>
                <w:sz w:val="16"/>
                <w:szCs w:val="16"/>
              </w:rPr>
              <w:t>Сказки</w:t>
            </w:r>
          </w:p>
        </w:tc>
        <w:tc>
          <w:tcPr>
            <w:tcW w:w="1276" w:type="dxa"/>
            <w:gridSpan w:val="2"/>
          </w:tcPr>
          <w:p w:rsidR="00722974" w:rsidRPr="00C504A7" w:rsidRDefault="00722974" w:rsidP="00660E64">
            <w:pPr>
              <w:ind w:right="-108"/>
              <w:jc w:val="center"/>
              <w:rPr>
                <w:rFonts w:ascii="Arial Black" w:hAnsi="Arial Black"/>
                <w:bCs/>
                <w:color w:val="000000"/>
                <w:sz w:val="20"/>
                <w:u w:val="single"/>
                <w:lang w:val="en-US"/>
              </w:rPr>
            </w:pPr>
            <w:r w:rsidRPr="00C504A7">
              <w:rPr>
                <w:rFonts w:ascii="Arial Black" w:hAnsi="Arial Black"/>
                <w:bCs/>
                <w:color w:val="000000"/>
                <w:sz w:val="20"/>
                <w:u w:val="single"/>
                <w:lang w:val="en-US"/>
              </w:rPr>
              <w:t>Fairy tail</w:t>
            </w:r>
          </w:p>
          <w:p w:rsidR="00722974" w:rsidRPr="00C504A7" w:rsidRDefault="00722974" w:rsidP="00660E64">
            <w:pPr>
              <w:ind w:left="-134" w:right="-250" w:firstLine="134"/>
              <w:jc w:val="center"/>
              <w:rPr>
                <w:bCs/>
                <w:color w:val="000000"/>
                <w:sz w:val="20"/>
                <w:lang w:val="en-US"/>
              </w:rPr>
            </w:pPr>
            <w:r w:rsidRPr="00C504A7">
              <w:rPr>
                <w:bCs/>
                <w:color w:val="000000"/>
                <w:sz w:val="20"/>
                <w:lang w:val="en-US"/>
              </w:rPr>
              <w:t>«</w:t>
            </w:r>
            <w:r w:rsidRPr="00C504A7">
              <w:rPr>
                <w:b/>
                <w:bCs/>
                <w:color w:val="000000"/>
                <w:sz w:val="20"/>
                <w:lang w:val="en-US"/>
              </w:rPr>
              <w:t>The town mouse and the country mouse</w:t>
            </w:r>
            <w:r w:rsidRPr="00C504A7">
              <w:rPr>
                <w:bCs/>
                <w:color w:val="000000"/>
                <w:sz w:val="20"/>
                <w:lang w:val="en-US"/>
              </w:rPr>
              <w:t>»</w:t>
            </w:r>
          </w:p>
          <w:p w:rsidR="00860342" w:rsidRPr="00860342" w:rsidRDefault="00722974" w:rsidP="00660E64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C504A7">
              <w:rPr>
                <w:bCs/>
                <w:color w:val="000000"/>
                <w:sz w:val="16"/>
                <w:szCs w:val="16"/>
              </w:rPr>
              <w:t>С</w:t>
            </w:r>
            <w:r w:rsidRPr="0006063B">
              <w:rPr>
                <w:b/>
                <w:bCs/>
                <w:color w:val="000000"/>
                <w:sz w:val="20"/>
                <w:lang w:val="en-US"/>
              </w:rPr>
              <w:t>.94-95</w:t>
            </w:r>
          </w:p>
        </w:tc>
        <w:tc>
          <w:tcPr>
            <w:tcW w:w="2546" w:type="dxa"/>
            <w:gridSpan w:val="2"/>
          </w:tcPr>
          <w:p w:rsidR="00722974" w:rsidRPr="00C70589" w:rsidRDefault="00722974" w:rsidP="00B327E4">
            <w:pPr>
              <w:ind w:right="-5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7" w:type="dxa"/>
          </w:tcPr>
          <w:p w:rsidR="00722974" w:rsidRPr="00940805" w:rsidRDefault="00722974" w:rsidP="00B327E4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940805">
              <w:rPr>
                <w:bCs/>
                <w:color w:val="000000"/>
                <w:sz w:val="22"/>
                <w:szCs w:val="22"/>
              </w:rPr>
              <w:t>Упр.2 с.133</w:t>
            </w:r>
          </w:p>
          <w:p w:rsidR="00722974" w:rsidRPr="0009556A" w:rsidRDefault="00722974" w:rsidP="00B327E4">
            <w:pPr>
              <w:ind w:right="-108"/>
              <w:jc w:val="center"/>
              <w:rPr>
                <w:bCs/>
                <w:color w:val="000000"/>
                <w:szCs w:val="24"/>
              </w:rPr>
            </w:pPr>
            <w:r w:rsidRPr="00BB561A">
              <w:rPr>
                <w:bCs/>
                <w:color w:val="000000"/>
                <w:sz w:val="16"/>
                <w:szCs w:val="16"/>
              </w:rPr>
              <w:t>Письмо с опорой на картинки</w:t>
            </w:r>
          </w:p>
        </w:tc>
        <w:tc>
          <w:tcPr>
            <w:tcW w:w="1558" w:type="dxa"/>
            <w:gridSpan w:val="2"/>
          </w:tcPr>
          <w:p w:rsidR="00722974" w:rsidRPr="00B503BF" w:rsidRDefault="00722974" w:rsidP="004F7F22">
            <w:pPr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97" w:type="dxa"/>
            <w:gridSpan w:val="2"/>
          </w:tcPr>
          <w:p w:rsidR="00722974" w:rsidRPr="00B71C27" w:rsidRDefault="00722974" w:rsidP="004F7F2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gridSpan w:val="2"/>
          </w:tcPr>
          <w:p w:rsidR="00722974" w:rsidRPr="008F0727" w:rsidRDefault="008F0727" w:rsidP="004F7F22">
            <w:pPr>
              <w:jc w:val="center"/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8F0727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сказка</w:t>
            </w:r>
          </w:p>
        </w:tc>
        <w:tc>
          <w:tcPr>
            <w:tcW w:w="1009" w:type="dxa"/>
          </w:tcPr>
          <w:p w:rsidR="00722974" w:rsidRPr="00B71C27" w:rsidRDefault="00722974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713" w:type="dxa"/>
          </w:tcPr>
          <w:p w:rsidR="00722974" w:rsidRPr="00B71C27" w:rsidRDefault="00722974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</w:tr>
      <w:tr w:rsidR="00FE7118" w:rsidRPr="00B71C27">
        <w:tblPrEx>
          <w:tblCellMar>
            <w:top w:w="0" w:type="dxa"/>
            <w:bottom w:w="0" w:type="dxa"/>
          </w:tblCellMar>
        </w:tblPrEx>
        <w:trPr>
          <w:cantSplit/>
          <w:trHeight w:val="586"/>
        </w:trPr>
        <w:tc>
          <w:tcPr>
            <w:tcW w:w="410" w:type="dxa"/>
          </w:tcPr>
          <w:p w:rsidR="00FE7118" w:rsidRPr="00A055C5" w:rsidRDefault="00FE7118" w:rsidP="004F7F22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A055C5">
              <w:rPr>
                <w:b/>
                <w:bCs/>
                <w:color w:val="000000"/>
                <w:sz w:val="22"/>
                <w:szCs w:val="22"/>
                <w:lang w:val="en-US"/>
              </w:rPr>
              <w:t>5</w:t>
            </w:r>
          </w:p>
          <w:p w:rsidR="00A72320" w:rsidRDefault="00A72320" w:rsidP="004F7F22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A72320" w:rsidRPr="00A72320" w:rsidRDefault="00BF528E" w:rsidP="00A72320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  <w:r w:rsidR="00C7343A">
              <w:rPr>
                <w:b/>
                <w:bCs/>
                <w:color w:val="000000"/>
                <w:sz w:val="16"/>
                <w:szCs w:val="16"/>
                <w:lang w:val="en-US"/>
              </w:rPr>
              <w:t>7</w:t>
            </w:r>
            <w:r w:rsidR="00A72320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A72320"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A72320">
              <w:rPr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24" w:type="dxa"/>
            <w:gridSpan w:val="2"/>
            <w:vMerge/>
          </w:tcPr>
          <w:p w:rsidR="00FE7118" w:rsidRPr="00B608A2" w:rsidRDefault="00FE7118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568" w:type="dxa"/>
            <w:gridSpan w:val="3"/>
          </w:tcPr>
          <w:p w:rsidR="00FE7118" w:rsidRPr="00B43968" w:rsidRDefault="00FE7118" w:rsidP="009908D0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 w:rsidRPr="00B43968">
              <w:rPr>
                <w:b/>
                <w:bCs/>
                <w:color w:val="000000"/>
                <w:sz w:val="20"/>
              </w:rPr>
              <w:t>Теперь я знаю</w:t>
            </w:r>
          </w:p>
          <w:p w:rsidR="00FE7118" w:rsidRPr="00B43968" w:rsidRDefault="00FE7118" w:rsidP="009908D0">
            <w:pPr>
              <w:ind w:left="-108" w:right="-108" w:hanging="141"/>
              <w:jc w:val="center"/>
              <w:rPr>
                <w:b/>
                <w:color w:val="000000"/>
                <w:sz w:val="20"/>
              </w:rPr>
            </w:pPr>
            <w:r w:rsidRPr="00B43968">
              <w:rPr>
                <w:b/>
                <w:color w:val="000000"/>
                <w:sz w:val="20"/>
              </w:rPr>
              <w:t xml:space="preserve">    Проверь себя                                </w:t>
            </w:r>
          </w:p>
          <w:p w:rsidR="00FE7118" w:rsidRPr="008B7BE5" w:rsidRDefault="00FE7118" w:rsidP="009908D0">
            <w:pPr>
              <w:ind w:left="-108" w:right="-108"/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 w:rsidRPr="001C23DD">
              <w:rPr>
                <w:b/>
                <w:color w:val="000000"/>
                <w:sz w:val="14"/>
                <w:szCs w:val="14"/>
              </w:rPr>
              <w:t xml:space="preserve">  </w:t>
            </w:r>
            <w:r w:rsidRPr="006B1C57">
              <w:rPr>
                <w:b/>
                <w:color w:val="000000"/>
                <w:sz w:val="14"/>
                <w:szCs w:val="14"/>
                <w:lang w:val="en-US"/>
              </w:rPr>
              <w:t>p</w:t>
            </w:r>
            <w:r w:rsidRPr="001C23DD">
              <w:rPr>
                <w:b/>
                <w:color w:val="000000"/>
                <w:sz w:val="14"/>
                <w:szCs w:val="14"/>
              </w:rPr>
              <w:t xml:space="preserve">. </w:t>
            </w:r>
            <w:r>
              <w:rPr>
                <w:b/>
                <w:color w:val="000000"/>
                <w:sz w:val="14"/>
                <w:szCs w:val="14"/>
              </w:rPr>
              <w:t xml:space="preserve"> 96- 97</w:t>
            </w:r>
          </w:p>
        </w:tc>
        <w:tc>
          <w:tcPr>
            <w:tcW w:w="1416" w:type="dxa"/>
            <w:gridSpan w:val="2"/>
          </w:tcPr>
          <w:p w:rsidR="00FE7118" w:rsidRPr="00CC6B70" w:rsidRDefault="00FE7118" w:rsidP="00363A54">
            <w:pPr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</w:tcPr>
          <w:p w:rsidR="00FE7118" w:rsidRPr="003C716C" w:rsidRDefault="00FE7118" w:rsidP="00B327E4">
            <w:pPr>
              <w:ind w:right="-108" w:hanging="108"/>
              <w:jc w:val="center"/>
              <w:rPr>
                <w:bCs/>
                <w:color w:val="000000"/>
                <w:sz w:val="22"/>
                <w:szCs w:val="22"/>
              </w:rPr>
            </w:pPr>
            <w:r w:rsidRPr="003C716C">
              <w:rPr>
                <w:bCs/>
                <w:color w:val="000000"/>
                <w:sz w:val="22"/>
                <w:szCs w:val="22"/>
              </w:rPr>
              <w:t>Упр.2 с.96</w:t>
            </w:r>
          </w:p>
          <w:p w:rsidR="00FE7118" w:rsidRPr="003C716C" w:rsidRDefault="00FE7118" w:rsidP="00B327E4">
            <w:pPr>
              <w:ind w:right="-108" w:hanging="108"/>
              <w:jc w:val="center"/>
              <w:rPr>
                <w:bCs/>
                <w:color w:val="000000"/>
                <w:sz w:val="16"/>
              </w:rPr>
            </w:pPr>
            <w:r w:rsidRPr="003C716C">
              <w:rPr>
                <w:bCs/>
                <w:color w:val="000000"/>
                <w:sz w:val="16"/>
              </w:rPr>
              <w:t>Чтение с опорой на картинку</w:t>
            </w:r>
          </w:p>
        </w:tc>
        <w:tc>
          <w:tcPr>
            <w:tcW w:w="2546" w:type="dxa"/>
            <w:gridSpan w:val="2"/>
          </w:tcPr>
          <w:p w:rsidR="00FE7118" w:rsidRPr="00BE143A" w:rsidRDefault="00FE7118" w:rsidP="00BE143A">
            <w:pPr>
              <w:ind w:left="-95" w:right="-126"/>
              <w:jc w:val="center"/>
              <w:rPr>
                <w:bCs/>
                <w:color w:val="000000"/>
                <w:sz w:val="22"/>
                <w:szCs w:val="22"/>
              </w:rPr>
            </w:pPr>
            <w:r w:rsidRPr="009B08C1">
              <w:rPr>
                <w:bCs/>
                <w:color w:val="000000"/>
                <w:szCs w:val="24"/>
                <w:lang w:val="en-US"/>
              </w:rPr>
              <w:t>-</w:t>
            </w:r>
            <w:r w:rsidRPr="00BE143A">
              <w:rPr>
                <w:bCs/>
                <w:color w:val="000000"/>
                <w:sz w:val="22"/>
                <w:szCs w:val="22"/>
                <w:lang w:val="en-US"/>
              </w:rPr>
              <w:t>Where is the cat?</w:t>
            </w:r>
          </w:p>
          <w:p w:rsidR="00FE7118" w:rsidRPr="00BE143A" w:rsidRDefault="00FE7118" w:rsidP="00BE143A">
            <w:pPr>
              <w:ind w:left="-95" w:right="-126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323F9">
              <w:rPr>
                <w:bCs/>
                <w:color w:val="000000"/>
                <w:sz w:val="22"/>
                <w:szCs w:val="22"/>
                <w:lang w:val="en-US"/>
              </w:rPr>
              <w:t>- It`</w:t>
            </w:r>
            <w:r w:rsidRPr="00BE143A">
              <w:rPr>
                <w:bCs/>
                <w:color w:val="000000"/>
                <w:sz w:val="22"/>
                <w:szCs w:val="22"/>
                <w:lang w:val="en-US"/>
              </w:rPr>
              <w:t>s in the box</w:t>
            </w:r>
          </w:p>
          <w:p w:rsidR="00FE7118" w:rsidRPr="000323F9" w:rsidRDefault="00FE7118" w:rsidP="00B327E4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4D1916">
              <w:rPr>
                <w:bCs/>
                <w:color w:val="000000"/>
                <w:sz w:val="22"/>
                <w:szCs w:val="22"/>
              </w:rPr>
              <w:t>Упр</w:t>
            </w:r>
            <w:r w:rsidRPr="000323F9">
              <w:rPr>
                <w:bCs/>
                <w:color w:val="000000"/>
                <w:sz w:val="22"/>
                <w:szCs w:val="22"/>
                <w:lang w:val="en-US"/>
              </w:rPr>
              <w:t xml:space="preserve">.1 </w:t>
            </w:r>
            <w:r w:rsidRPr="004D1916">
              <w:rPr>
                <w:bCs/>
                <w:color w:val="000000"/>
                <w:sz w:val="22"/>
                <w:szCs w:val="22"/>
              </w:rPr>
              <w:t>с</w:t>
            </w:r>
            <w:r w:rsidRPr="000323F9">
              <w:rPr>
                <w:bCs/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96</w:t>
            </w:r>
          </w:p>
          <w:p w:rsidR="00FE7118" w:rsidRPr="008E6755" w:rsidRDefault="00FE7118" w:rsidP="00B327E4">
            <w:pPr>
              <w:jc w:val="center"/>
              <w:rPr>
                <w:bCs/>
                <w:color w:val="000000"/>
                <w:sz w:val="8"/>
                <w:szCs w:val="8"/>
              </w:rPr>
            </w:pPr>
            <w:r w:rsidRPr="00BE143A">
              <w:rPr>
                <w:bCs/>
                <w:color w:val="000000"/>
                <w:sz w:val="16"/>
                <w:szCs w:val="16"/>
              </w:rPr>
              <w:t>Мини диалоги учащихся</w:t>
            </w:r>
          </w:p>
        </w:tc>
        <w:tc>
          <w:tcPr>
            <w:tcW w:w="1267" w:type="dxa"/>
          </w:tcPr>
          <w:p w:rsidR="00FE7118" w:rsidRPr="00E90E5C" w:rsidRDefault="00FE7118" w:rsidP="00B327E4">
            <w:pPr>
              <w:ind w:right="-108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F7E32">
              <w:rPr>
                <w:bCs/>
                <w:color w:val="000000"/>
                <w:sz w:val="22"/>
                <w:szCs w:val="22"/>
              </w:rPr>
              <w:t>Упр.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4</w:t>
            </w:r>
            <w:r w:rsidRPr="003F7E32">
              <w:rPr>
                <w:bCs/>
                <w:color w:val="000000"/>
                <w:sz w:val="22"/>
                <w:szCs w:val="22"/>
              </w:rPr>
              <w:t xml:space="preserve"> с.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97</w:t>
            </w:r>
          </w:p>
          <w:p w:rsidR="00FE7118" w:rsidRPr="003F7E32" w:rsidRDefault="00FE7118" w:rsidP="00B327E4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3F7E32">
              <w:rPr>
                <w:bCs/>
                <w:color w:val="000000"/>
                <w:sz w:val="16"/>
                <w:szCs w:val="16"/>
              </w:rPr>
              <w:t>Письмо с опорой на картинку</w:t>
            </w:r>
          </w:p>
        </w:tc>
        <w:tc>
          <w:tcPr>
            <w:tcW w:w="1558" w:type="dxa"/>
            <w:gridSpan w:val="2"/>
          </w:tcPr>
          <w:p w:rsidR="00FE7118" w:rsidRPr="00B503BF" w:rsidRDefault="00FE7118" w:rsidP="004F7F22">
            <w:pPr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97" w:type="dxa"/>
            <w:gridSpan w:val="2"/>
          </w:tcPr>
          <w:p w:rsidR="00FE7118" w:rsidRPr="00B71C27" w:rsidRDefault="00FE7118" w:rsidP="004F7F2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gridSpan w:val="2"/>
          </w:tcPr>
          <w:p w:rsidR="00FE7118" w:rsidRDefault="00FE7118" w:rsidP="00B327E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A3CF1">
              <w:rPr>
                <w:bCs/>
                <w:color w:val="000000"/>
                <w:sz w:val="22"/>
                <w:szCs w:val="22"/>
                <w:lang w:val="en-US"/>
              </w:rPr>
              <w:t>WB</w:t>
            </w:r>
            <w:r>
              <w:rPr>
                <w:bCs/>
                <w:color w:val="000000"/>
                <w:sz w:val="22"/>
                <w:szCs w:val="22"/>
              </w:rPr>
              <w:t xml:space="preserve"> 3 с.</w:t>
            </w:r>
            <w:r w:rsidR="00F55712">
              <w:rPr>
                <w:bCs/>
                <w:color w:val="000000"/>
                <w:sz w:val="22"/>
                <w:szCs w:val="22"/>
              </w:rPr>
              <w:t>97</w:t>
            </w:r>
          </w:p>
          <w:p w:rsidR="00FE7118" w:rsidRPr="00C809B0" w:rsidRDefault="00FE7118" w:rsidP="00B327E4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</w:tcPr>
          <w:p w:rsidR="00FE7118" w:rsidRPr="00B71C27" w:rsidRDefault="00FE7118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713" w:type="dxa"/>
          </w:tcPr>
          <w:p w:rsidR="00FE7118" w:rsidRPr="009C2C03" w:rsidRDefault="00FE7118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991D24" w:rsidRPr="00535BCB">
        <w:tblPrEx>
          <w:tblCellMar>
            <w:top w:w="0" w:type="dxa"/>
            <w:bottom w:w="0" w:type="dxa"/>
          </w:tblCellMar>
        </w:tblPrEx>
        <w:trPr>
          <w:cantSplit/>
          <w:trHeight w:val="611"/>
        </w:trPr>
        <w:tc>
          <w:tcPr>
            <w:tcW w:w="410" w:type="dxa"/>
          </w:tcPr>
          <w:p w:rsidR="008234E6" w:rsidRPr="00A055C5" w:rsidRDefault="008234E6" w:rsidP="004F7F22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0021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A055C5">
              <w:rPr>
                <w:b/>
                <w:bCs/>
                <w:color w:val="000000"/>
                <w:sz w:val="22"/>
                <w:szCs w:val="22"/>
                <w:lang w:val="en-US"/>
              </w:rPr>
              <w:t>6</w:t>
            </w:r>
          </w:p>
          <w:p w:rsidR="008D0CAD" w:rsidRDefault="008D0CAD" w:rsidP="004F7F22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8D0CAD" w:rsidRPr="008D0CAD" w:rsidRDefault="00C7343A" w:rsidP="008D0CAD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09</w:t>
            </w:r>
            <w:r w:rsidR="008D0CAD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8D0CAD"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8D0CAD">
              <w:rPr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24" w:type="dxa"/>
            <w:gridSpan w:val="2"/>
            <w:vMerge/>
          </w:tcPr>
          <w:p w:rsidR="008234E6" w:rsidRPr="00B608A2" w:rsidRDefault="008234E6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568" w:type="dxa"/>
            <w:gridSpan w:val="3"/>
          </w:tcPr>
          <w:p w:rsidR="008234E6" w:rsidRPr="005A3CF1" w:rsidRDefault="008234E6" w:rsidP="00B327E4">
            <w:pPr>
              <w:ind w:left="-108" w:right="-108" w:hanging="108"/>
              <w:jc w:val="center"/>
              <w:rPr>
                <w:b/>
                <w:bCs/>
                <w:color w:val="000000"/>
                <w:sz w:val="20"/>
              </w:rPr>
            </w:pPr>
            <w:r w:rsidRPr="005A3CF1">
              <w:rPr>
                <w:b/>
                <w:bCs/>
                <w:color w:val="000000"/>
                <w:sz w:val="20"/>
              </w:rPr>
              <w:t xml:space="preserve">Я ЛЮБЛЮ АНГЛИЙСКИЙ                      </w:t>
            </w:r>
            <w:r w:rsidRPr="0058049E">
              <w:rPr>
                <w:b/>
                <w:bCs/>
                <w:color w:val="000000"/>
                <w:sz w:val="18"/>
                <w:szCs w:val="18"/>
              </w:rPr>
              <w:t>ДАВАЙ ИГРАТЬ</w:t>
            </w:r>
            <w:r>
              <w:rPr>
                <w:b/>
                <w:bCs/>
                <w:color w:val="000000"/>
                <w:sz w:val="18"/>
                <w:szCs w:val="18"/>
              </w:rPr>
              <w:t>!</w:t>
            </w:r>
          </w:p>
          <w:p w:rsidR="008234E6" w:rsidRPr="005A3CF1" w:rsidRDefault="008234E6" w:rsidP="00B327E4">
            <w:pPr>
              <w:ind w:left="-108" w:right="-86"/>
              <w:jc w:val="center"/>
              <w:rPr>
                <w:rFonts w:ascii="Arial Black" w:hAnsi="Arial Black"/>
                <w:b/>
                <w:bCs/>
                <w:color w:val="000000"/>
                <w:sz w:val="22"/>
                <w:szCs w:val="22"/>
              </w:rPr>
            </w:pPr>
            <w:r w:rsidRPr="005A3CF1">
              <w:rPr>
                <w:b/>
                <w:bCs/>
                <w:color w:val="000000"/>
                <w:sz w:val="16"/>
                <w:szCs w:val="16"/>
              </w:rPr>
              <w:t>Развитие умения играть в команде</w:t>
            </w:r>
          </w:p>
        </w:tc>
        <w:tc>
          <w:tcPr>
            <w:tcW w:w="1416" w:type="dxa"/>
            <w:gridSpan w:val="2"/>
          </w:tcPr>
          <w:p w:rsidR="008234E6" w:rsidRDefault="008234E6" w:rsidP="003C04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A3CF1">
              <w:rPr>
                <w:bCs/>
                <w:color w:val="000000"/>
                <w:sz w:val="22"/>
                <w:szCs w:val="22"/>
                <w:lang w:val="en-US"/>
              </w:rPr>
              <w:t>WB</w:t>
            </w:r>
            <w:r>
              <w:rPr>
                <w:bCs/>
                <w:color w:val="000000"/>
                <w:sz w:val="22"/>
                <w:szCs w:val="22"/>
              </w:rPr>
              <w:t xml:space="preserve"> 2</w:t>
            </w:r>
            <w:r w:rsidRPr="005A3CF1">
              <w:rPr>
                <w:bCs/>
                <w:color w:val="000000"/>
                <w:sz w:val="22"/>
                <w:szCs w:val="22"/>
              </w:rPr>
              <w:t xml:space="preserve"> с.</w:t>
            </w:r>
            <w:r>
              <w:rPr>
                <w:bCs/>
                <w:color w:val="000000"/>
                <w:sz w:val="22"/>
                <w:szCs w:val="22"/>
              </w:rPr>
              <w:t>50</w:t>
            </w:r>
          </w:p>
          <w:p w:rsidR="008234E6" w:rsidRPr="00F023DE" w:rsidRDefault="008234E6" w:rsidP="003C04DA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8234E6" w:rsidRPr="000718EC" w:rsidRDefault="008234E6" w:rsidP="003C04D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задани</w:t>
            </w:r>
            <w:r w:rsidRPr="00F023DE">
              <w:rPr>
                <w:color w:val="000000"/>
                <w:spacing w:val="1"/>
                <w:sz w:val="16"/>
                <w:szCs w:val="16"/>
              </w:rPr>
              <w:t>я</w:t>
            </w:r>
          </w:p>
        </w:tc>
        <w:tc>
          <w:tcPr>
            <w:tcW w:w="1276" w:type="dxa"/>
            <w:gridSpan w:val="2"/>
          </w:tcPr>
          <w:p w:rsidR="008234E6" w:rsidRDefault="008234E6" w:rsidP="00715E91">
            <w:pPr>
              <w:ind w:left="-108" w:right="-108" w:hanging="108"/>
              <w:jc w:val="center"/>
              <w:rPr>
                <w:bCs/>
                <w:color w:val="000000"/>
                <w:sz w:val="22"/>
                <w:szCs w:val="22"/>
              </w:rPr>
            </w:pPr>
            <w:r w:rsidRPr="005A3CF1">
              <w:rPr>
                <w:bCs/>
                <w:color w:val="000000"/>
                <w:sz w:val="22"/>
                <w:szCs w:val="22"/>
                <w:lang w:val="en-US"/>
              </w:rPr>
              <w:t>WB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5A3CF1">
              <w:rPr>
                <w:bCs/>
                <w:color w:val="000000"/>
                <w:sz w:val="22"/>
                <w:szCs w:val="22"/>
              </w:rPr>
              <w:t>1с.</w:t>
            </w:r>
            <w:r>
              <w:rPr>
                <w:bCs/>
                <w:color w:val="000000"/>
                <w:sz w:val="22"/>
                <w:szCs w:val="22"/>
              </w:rPr>
              <w:t xml:space="preserve"> 50</w:t>
            </w:r>
          </w:p>
          <w:p w:rsidR="008234E6" w:rsidRPr="00810B45" w:rsidRDefault="008234E6" w:rsidP="00B327E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10B45">
              <w:rPr>
                <w:bCs/>
                <w:color w:val="000000"/>
                <w:sz w:val="16"/>
                <w:szCs w:val="16"/>
              </w:rPr>
              <w:t>Чтение диалога по ролям</w:t>
            </w:r>
          </w:p>
        </w:tc>
        <w:tc>
          <w:tcPr>
            <w:tcW w:w="2546" w:type="dxa"/>
            <w:gridSpan w:val="2"/>
          </w:tcPr>
          <w:p w:rsidR="008234E6" w:rsidRPr="00944257" w:rsidRDefault="008234E6" w:rsidP="004F7F2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8234E6" w:rsidRDefault="008234E6" w:rsidP="00B327E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A3CF1">
              <w:rPr>
                <w:bCs/>
                <w:color w:val="000000"/>
                <w:sz w:val="22"/>
                <w:szCs w:val="22"/>
                <w:lang w:val="en-US"/>
              </w:rPr>
              <w:t>WB</w:t>
            </w:r>
            <w:r>
              <w:rPr>
                <w:bCs/>
                <w:color w:val="000000"/>
                <w:sz w:val="22"/>
                <w:szCs w:val="22"/>
              </w:rPr>
              <w:t>3 с.51</w:t>
            </w:r>
          </w:p>
          <w:p w:rsidR="008234E6" w:rsidRPr="00C809B0" w:rsidRDefault="008234E6" w:rsidP="00B327E4">
            <w:pPr>
              <w:ind w:left="-231" w:right="-122" w:firstLine="141"/>
              <w:jc w:val="center"/>
              <w:rPr>
                <w:bCs/>
                <w:color w:val="000000"/>
                <w:sz w:val="22"/>
                <w:szCs w:val="22"/>
              </w:rPr>
            </w:pPr>
            <w:r w:rsidRPr="00BB561A">
              <w:rPr>
                <w:bCs/>
                <w:color w:val="000000"/>
                <w:sz w:val="16"/>
                <w:szCs w:val="16"/>
              </w:rPr>
              <w:t>Письмо с опорой на картинки</w:t>
            </w:r>
          </w:p>
          <w:p w:rsidR="008234E6" w:rsidRPr="00C809B0" w:rsidRDefault="008234E6" w:rsidP="00B327E4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gridSpan w:val="2"/>
          </w:tcPr>
          <w:p w:rsidR="008234E6" w:rsidRPr="00535BCB" w:rsidRDefault="008234E6" w:rsidP="004F7F22">
            <w:pPr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97" w:type="dxa"/>
            <w:gridSpan w:val="2"/>
          </w:tcPr>
          <w:p w:rsidR="008234E6" w:rsidRPr="00BD2BA4" w:rsidRDefault="008234E6" w:rsidP="004F7F22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60" w:type="dxa"/>
            <w:gridSpan w:val="2"/>
          </w:tcPr>
          <w:p w:rsidR="008234E6" w:rsidRDefault="008234E6" w:rsidP="00B327E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A3CF1">
              <w:rPr>
                <w:bCs/>
                <w:color w:val="000000"/>
                <w:sz w:val="22"/>
                <w:szCs w:val="22"/>
                <w:lang w:val="en-US"/>
              </w:rPr>
              <w:t>WB</w:t>
            </w:r>
            <w:r>
              <w:rPr>
                <w:bCs/>
                <w:color w:val="000000"/>
                <w:sz w:val="22"/>
                <w:szCs w:val="22"/>
              </w:rPr>
              <w:t xml:space="preserve"> 4 с.51</w:t>
            </w:r>
          </w:p>
          <w:p w:rsidR="008234E6" w:rsidRPr="00C809B0" w:rsidRDefault="008234E6" w:rsidP="00B327E4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</w:tcPr>
          <w:p w:rsidR="008234E6" w:rsidRPr="00535BCB" w:rsidRDefault="008234E6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713" w:type="dxa"/>
          </w:tcPr>
          <w:p w:rsidR="008234E6" w:rsidRPr="009C2C03" w:rsidRDefault="008234E6" w:rsidP="00B327E4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9C2C03">
              <w:rPr>
                <w:b/>
                <w:bCs/>
                <w:color w:val="000000"/>
                <w:sz w:val="14"/>
                <w:szCs w:val="14"/>
              </w:rPr>
              <w:t>Игра</w:t>
            </w:r>
          </w:p>
        </w:tc>
      </w:tr>
    </w:tbl>
    <w:p w:rsidR="003E1853" w:rsidRDefault="003E1853" w:rsidP="003E1853">
      <w:pPr>
        <w:rPr>
          <w:lang w:val="en-US"/>
        </w:rPr>
      </w:pPr>
    </w:p>
    <w:p w:rsidR="006B11EB" w:rsidRDefault="006B11EB" w:rsidP="00E65D79">
      <w:pPr>
        <w:ind w:left="360"/>
        <w:jc w:val="center"/>
        <w:rPr>
          <w:rFonts w:ascii="Bookman Old Style" w:hAnsi="Bookman Old Style"/>
          <w:b/>
          <w:bCs/>
          <w:color w:val="000000"/>
          <w:sz w:val="28"/>
          <w:szCs w:val="28"/>
        </w:rPr>
      </w:pPr>
    </w:p>
    <w:p w:rsidR="006B11EB" w:rsidRPr="004A387A" w:rsidRDefault="006B11EB" w:rsidP="00E65D79">
      <w:pPr>
        <w:ind w:left="360"/>
        <w:jc w:val="center"/>
        <w:rPr>
          <w:rFonts w:ascii="Bookman Old Style" w:hAnsi="Bookman Old Style"/>
          <w:b/>
          <w:bCs/>
          <w:color w:val="000000"/>
          <w:sz w:val="18"/>
          <w:szCs w:val="18"/>
        </w:rPr>
      </w:pPr>
    </w:p>
    <w:p w:rsidR="00C9530C" w:rsidRPr="00C9530C" w:rsidRDefault="00C9530C" w:rsidP="00E65D79">
      <w:pPr>
        <w:ind w:left="360"/>
        <w:jc w:val="center"/>
        <w:rPr>
          <w:rFonts w:ascii="Bookman Old Style" w:hAnsi="Bookman Old Style"/>
          <w:b/>
          <w:bCs/>
          <w:color w:val="000000"/>
          <w:sz w:val="16"/>
          <w:szCs w:val="16"/>
        </w:rPr>
      </w:pPr>
    </w:p>
    <w:p w:rsidR="00E65D79" w:rsidRPr="006B11EB" w:rsidRDefault="00E65D79" w:rsidP="00E65D79">
      <w:pPr>
        <w:ind w:left="360"/>
        <w:jc w:val="center"/>
        <w:rPr>
          <w:rFonts w:ascii="Bookman Old Style" w:hAnsi="Bookman Old Style"/>
          <w:b/>
          <w:bCs/>
          <w:color w:val="000000"/>
          <w:sz w:val="26"/>
        </w:rPr>
      </w:pPr>
      <w:r w:rsidRPr="006E4C6A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КАЛЕНДАРНО- ТЕМАТИЧЕСКОЕ ПЛАНИРОВАНИЕ  2  КЛАСС                                                                           </w:t>
      </w:r>
      <w:r w:rsidRPr="008447A7">
        <w:rPr>
          <w:rFonts w:ascii="Bookman Old Style" w:hAnsi="Bookman Old Style"/>
          <w:b/>
          <w:bCs/>
          <w:color w:val="000000"/>
          <w:sz w:val="26"/>
        </w:rPr>
        <w:t>УМК</w:t>
      </w:r>
      <w:r w:rsidRPr="006B11EB">
        <w:rPr>
          <w:rFonts w:ascii="Bookman Old Style" w:hAnsi="Bookman Old Style"/>
          <w:b/>
          <w:bCs/>
          <w:color w:val="000000"/>
          <w:sz w:val="26"/>
        </w:rPr>
        <w:t xml:space="preserve">  </w:t>
      </w:r>
      <w:r w:rsidRPr="006B11EB">
        <w:rPr>
          <w:rFonts w:ascii="Bookman Old Style" w:hAnsi="Bookman Old Style"/>
          <w:b/>
          <w:bCs/>
          <w:color w:val="000000"/>
          <w:sz w:val="28"/>
        </w:rPr>
        <w:t>«</w:t>
      </w:r>
      <w:r w:rsidRPr="008447A7">
        <w:rPr>
          <w:rFonts w:ascii="Bookman Old Style" w:hAnsi="Bookman Old Style"/>
          <w:b/>
          <w:bCs/>
          <w:color w:val="000000"/>
          <w:sz w:val="28"/>
          <w:lang w:val="en-US"/>
        </w:rPr>
        <w:t>SPOTLIGHT</w:t>
      </w:r>
      <w:r w:rsidRPr="006B11EB">
        <w:rPr>
          <w:rFonts w:ascii="Bookman Old Style" w:hAnsi="Bookman Old Style"/>
          <w:b/>
          <w:bCs/>
          <w:color w:val="000000"/>
          <w:sz w:val="28"/>
        </w:rPr>
        <w:t xml:space="preserve"> -</w:t>
      </w:r>
      <w:r w:rsidRPr="006B11EB">
        <w:rPr>
          <w:rFonts w:ascii="Arial Black" w:hAnsi="Arial Black"/>
          <w:b/>
          <w:bCs/>
          <w:color w:val="000000"/>
          <w:sz w:val="28"/>
        </w:rPr>
        <w:t>2</w:t>
      </w:r>
      <w:r w:rsidRPr="006B11EB">
        <w:rPr>
          <w:rFonts w:ascii="Bookman Old Style" w:hAnsi="Bookman Old Style"/>
          <w:b/>
          <w:bCs/>
          <w:color w:val="000000"/>
          <w:sz w:val="28"/>
        </w:rPr>
        <w:t>»  («</w:t>
      </w:r>
      <w:r w:rsidRPr="008447A7">
        <w:rPr>
          <w:rFonts w:ascii="Bookman Old Style" w:hAnsi="Bookman Old Style"/>
          <w:b/>
          <w:bCs/>
          <w:color w:val="000000"/>
          <w:sz w:val="28"/>
        </w:rPr>
        <w:t>Английский</w:t>
      </w:r>
      <w:r w:rsidRPr="006B11EB">
        <w:rPr>
          <w:rFonts w:ascii="Bookman Old Style" w:hAnsi="Bookman Old Style"/>
          <w:b/>
          <w:bCs/>
          <w:color w:val="000000"/>
          <w:sz w:val="28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8"/>
        </w:rPr>
        <w:t>в</w:t>
      </w:r>
      <w:r w:rsidRPr="006B11EB">
        <w:rPr>
          <w:rFonts w:ascii="Bookman Old Style" w:hAnsi="Bookman Old Style"/>
          <w:b/>
          <w:bCs/>
          <w:color w:val="000000"/>
          <w:sz w:val="28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8"/>
        </w:rPr>
        <w:t>фокусе</w:t>
      </w:r>
      <w:r w:rsidRPr="006B11EB">
        <w:rPr>
          <w:rFonts w:ascii="Bookman Old Style" w:hAnsi="Bookman Old Style"/>
          <w:b/>
          <w:bCs/>
          <w:color w:val="000000"/>
          <w:sz w:val="28"/>
        </w:rPr>
        <w:t xml:space="preserve">»)  </w:t>
      </w:r>
      <w:r w:rsidRPr="006B11EB">
        <w:rPr>
          <w:rFonts w:ascii="Bookman Old Style" w:hAnsi="Bookman Old Style"/>
          <w:b/>
          <w:bCs/>
          <w:color w:val="000000"/>
          <w:sz w:val="26"/>
        </w:rPr>
        <w:t>(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Virginia</w:t>
      </w:r>
      <w:r w:rsidRPr="006B11EB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Evans</w:t>
      </w:r>
      <w:r w:rsidRPr="006B11EB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Jenny</w:t>
      </w:r>
      <w:r w:rsidRPr="006B11EB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Dooley</w:t>
      </w:r>
      <w:r w:rsidRPr="006B11EB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Nadezhda</w:t>
      </w:r>
      <w:r w:rsidRPr="006B11EB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B</w:t>
      </w:r>
      <w:r>
        <w:rPr>
          <w:rFonts w:ascii="Bookman Old Style" w:hAnsi="Bookman Old Style"/>
          <w:b/>
          <w:bCs/>
          <w:color w:val="000000"/>
          <w:sz w:val="22"/>
          <w:szCs w:val="22"/>
        </w:rPr>
        <w:t>у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kova</w:t>
      </w:r>
      <w:r w:rsidRPr="006B11EB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Marina</w:t>
      </w:r>
      <w:r w:rsidRPr="006B11EB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Pospelova</w:t>
      </w:r>
      <w:r w:rsidRPr="006B11EB">
        <w:rPr>
          <w:rFonts w:ascii="Bookman Old Style" w:hAnsi="Bookman Old Style"/>
          <w:b/>
          <w:bCs/>
          <w:color w:val="000000"/>
          <w:sz w:val="26"/>
        </w:rPr>
        <w:t xml:space="preserve"> )</w:t>
      </w:r>
    </w:p>
    <w:p w:rsidR="003E1853" w:rsidRPr="0057204A" w:rsidRDefault="003E1853" w:rsidP="003E1853">
      <w:pPr>
        <w:rPr>
          <w:sz w:val="8"/>
          <w:szCs w:val="8"/>
        </w:rPr>
      </w:pPr>
    </w:p>
    <w:p w:rsidR="003E1853" w:rsidRPr="006B11EB" w:rsidRDefault="003E1853" w:rsidP="003E1853">
      <w:pPr>
        <w:ind w:left="360"/>
        <w:rPr>
          <w:rFonts w:ascii="Bookman Old Style" w:hAnsi="Bookman Old Style"/>
          <w:b/>
          <w:bCs/>
          <w:color w:val="000000"/>
          <w:sz w:val="4"/>
          <w:szCs w:val="4"/>
        </w:rPr>
      </w:pPr>
      <w:r w:rsidRPr="006B11EB">
        <w:rPr>
          <w:rFonts w:ascii="Bookman Old Style" w:hAnsi="Bookman Old Style"/>
          <w:b/>
          <w:bCs/>
          <w:color w:val="000000"/>
          <w:sz w:val="32"/>
        </w:rPr>
        <w:t xml:space="preserve">                              </w:t>
      </w:r>
    </w:p>
    <w:tbl>
      <w:tblPr>
        <w:tblW w:w="16462" w:type="dxa"/>
        <w:tblInd w:w="-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397"/>
        <w:gridCol w:w="29"/>
        <w:gridCol w:w="425"/>
        <w:gridCol w:w="1523"/>
        <w:gridCol w:w="8"/>
        <w:gridCol w:w="1423"/>
        <w:gridCol w:w="1283"/>
        <w:gridCol w:w="2552"/>
        <w:gridCol w:w="1277"/>
        <w:gridCol w:w="1562"/>
        <w:gridCol w:w="3400"/>
        <w:gridCol w:w="854"/>
        <w:gridCol w:w="1001"/>
        <w:gridCol w:w="710"/>
        <w:gridCol w:w="12"/>
      </w:tblGrid>
      <w:tr w:rsidR="00E1584B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  <w:cantSplit/>
          <w:trHeight w:val="578"/>
        </w:trPr>
        <w:tc>
          <w:tcPr>
            <w:tcW w:w="403" w:type="dxa"/>
            <w:gridSpan w:val="2"/>
            <w:vMerge w:val="restart"/>
            <w:textDirection w:val="btLr"/>
          </w:tcPr>
          <w:p w:rsidR="00E1584B" w:rsidRPr="00775F38" w:rsidRDefault="00E1584B" w:rsidP="004F7F22">
            <w:pPr>
              <w:ind w:left="113" w:right="113"/>
              <w:jc w:val="center"/>
              <w:rPr>
                <w:rFonts w:ascii="Bookman Old Style" w:hAnsi="Bookman Old Style"/>
                <w:b/>
                <w:bCs/>
                <w:color w:val="000000"/>
                <w:sz w:val="14"/>
                <w:szCs w:val="14"/>
              </w:rPr>
            </w:pPr>
            <w:r w:rsidRPr="001F0A2B">
              <w:rPr>
                <w:rFonts w:ascii="Bookman Old Style" w:hAnsi="Bookman Old Style"/>
                <w:b/>
                <w:bCs/>
                <w:color w:val="000000"/>
                <w:sz w:val="20"/>
              </w:rPr>
              <w:t xml:space="preserve">№  </w:t>
            </w:r>
            <w:r>
              <w:rPr>
                <w:rFonts w:ascii="Bookman Old Style" w:hAnsi="Bookman Old Style"/>
                <w:b/>
                <w:bCs/>
                <w:color w:val="000000"/>
                <w:sz w:val="22"/>
                <w:szCs w:val="22"/>
              </w:rPr>
              <w:t>П.П.</w:t>
            </w:r>
          </w:p>
        </w:tc>
        <w:tc>
          <w:tcPr>
            <w:tcW w:w="1985" w:type="dxa"/>
            <w:gridSpan w:val="4"/>
            <w:vMerge w:val="restart"/>
          </w:tcPr>
          <w:p w:rsidR="00E1584B" w:rsidRPr="007D0210" w:rsidRDefault="00E1584B" w:rsidP="00B327E4">
            <w:pPr>
              <w:pStyle w:val="af"/>
              <w:ind w:left="0" w:right="0"/>
              <w:rPr>
                <w:rFonts w:ascii="Bookman Old Style" w:hAnsi="Bookman Old Style"/>
                <w:color w:val="000000"/>
                <w:sz w:val="20"/>
              </w:rPr>
            </w:pPr>
            <w:r w:rsidRPr="007D0210">
              <w:rPr>
                <w:rFonts w:ascii="Bookman Old Style" w:hAnsi="Bookman Old Style"/>
                <w:color w:val="000000"/>
                <w:sz w:val="20"/>
              </w:rPr>
              <w:t>Тема</w:t>
            </w:r>
          </w:p>
          <w:p w:rsidR="00E1584B" w:rsidRDefault="00E1584B" w:rsidP="00B327E4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Подтема</w:t>
            </w: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  <w:lang w:val="en-US"/>
              </w:rPr>
              <w:t xml:space="preserve">  </w:t>
            </w: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        </w:t>
            </w:r>
            <w:r w:rsidRPr="007D0210">
              <w:rPr>
                <w:rFonts w:ascii="Bookman Old Style" w:hAnsi="Bookman Old Style"/>
                <w:bCs/>
                <w:color w:val="000000"/>
                <w:sz w:val="17"/>
                <w:szCs w:val="17"/>
                <w:lang w:val="en-US"/>
              </w:rPr>
              <w:t>вид деятельности</w:t>
            </w:r>
          </w:p>
        </w:tc>
        <w:tc>
          <w:tcPr>
            <w:tcW w:w="6535" w:type="dxa"/>
            <w:gridSpan w:val="4"/>
          </w:tcPr>
          <w:p w:rsidR="00E1584B" w:rsidRDefault="00E1584B" w:rsidP="004F7F22">
            <w:pPr>
              <w:pStyle w:val="5"/>
              <w:ind w:right="-108"/>
              <w:rPr>
                <w:rFonts w:ascii="Bookman Old Style" w:hAnsi="Bookman Old Style"/>
                <w:color w:val="000000"/>
                <w:sz w:val="8"/>
                <w:lang w:val="en-US"/>
              </w:rPr>
            </w:pPr>
          </w:p>
          <w:p w:rsidR="00E1584B" w:rsidRPr="00C52ED5" w:rsidRDefault="00E1584B" w:rsidP="004F7F22">
            <w:pPr>
              <w:pStyle w:val="5"/>
              <w:ind w:right="-108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C52ED5">
              <w:rPr>
                <w:rFonts w:ascii="Bookman Old Style" w:hAnsi="Bookman Old Style"/>
                <w:color w:val="000000"/>
                <w:sz w:val="24"/>
                <w:szCs w:val="24"/>
              </w:rPr>
              <w:t>Коммуникативные умения и навыки</w:t>
            </w:r>
          </w:p>
          <w:p w:rsidR="00E1584B" w:rsidRDefault="00E1584B" w:rsidP="004F7F22">
            <w:pPr>
              <w:jc w:val="center"/>
              <w:rPr>
                <w:color w:val="000000"/>
                <w:sz w:val="8"/>
              </w:rPr>
            </w:pPr>
          </w:p>
          <w:p w:rsidR="00E1584B" w:rsidRDefault="00E1584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"/>
              </w:rPr>
            </w:pPr>
          </w:p>
        </w:tc>
        <w:tc>
          <w:tcPr>
            <w:tcW w:w="4962" w:type="dxa"/>
            <w:gridSpan w:val="2"/>
          </w:tcPr>
          <w:p w:rsidR="00E1584B" w:rsidRDefault="00E1584B" w:rsidP="004F7F22">
            <w:pPr>
              <w:pStyle w:val="5"/>
              <w:rPr>
                <w:rFonts w:ascii="Bookman Old Style" w:hAnsi="Bookman Old Style"/>
                <w:bCs/>
                <w:color w:val="000000"/>
                <w:sz w:val="8"/>
              </w:rPr>
            </w:pPr>
          </w:p>
          <w:p w:rsidR="00E1584B" w:rsidRPr="00C52ED5" w:rsidRDefault="00E1584B" w:rsidP="004F7F22">
            <w:pPr>
              <w:pStyle w:val="5"/>
              <w:rPr>
                <w:rFonts w:ascii="Bookman Old Style" w:hAnsi="Bookman Old Style"/>
                <w:bCs/>
                <w:color w:val="000000"/>
                <w:sz w:val="24"/>
                <w:szCs w:val="24"/>
              </w:rPr>
            </w:pPr>
            <w:r w:rsidRPr="00C52ED5">
              <w:rPr>
                <w:rFonts w:ascii="Bookman Old Style" w:hAnsi="Bookman Old Style"/>
                <w:bCs/>
                <w:color w:val="000000"/>
                <w:sz w:val="24"/>
                <w:szCs w:val="24"/>
              </w:rPr>
              <w:t>Языковые знания</w:t>
            </w:r>
          </w:p>
          <w:p w:rsidR="00E1584B" w:rsidRDefault="00E1584B" w:rsidP="004F7F22">
            <w:pPr>
              <w:rPr>
                <w:color w:val="000000"/>
                <w:sz w:val="8"/>
              </w:rPr>
            </w:pPr>
          </w:p>
        </w:tc>
        <w:tc>
          <w:tcPr>
            <w:tcW w:w="854" w:type="dxa"/>
            <w:vMerge w:val="restart"/>
          </w:tcPr>
          <w:p w:rsidR="00E1584B" w:rsidRDefault="00E1584B" w:rsidP="004F7F22">
            <w:pPr>
              <w:ind w:left="-108" w:right="-203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Д.З.</w:t>
            </w:r>
          </w:p>
        </w:tc>
        <w:tc>
          <w:tcPr>
            <w:tcW w:w="1001" w:type="dxa"/>
            <w:vMerge w:val="restart"/>
          </w:tcPr>
          <w:p w:rsidR="00E1584B" w:rsidRPr="0012455F" w:rsidRDefault="00E1584B" w:rsidP="004F7F22">
            <w:pPr>
              <w:ind w:left="-108" w:right="-153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Страно веде             ние</w:t>
            </w:r>
          </w:p>
        </w:tc>
        <w:tc>
          <w:tcPr>
            <w:tcW w:w="710" w:type="dxa"/>
            <w:vMerge w:val="restart"/>
            <w:textDirection w:val="btLr"/>
          </w:tcPr>
          <w:p w:rsidR="00E1584B" w:rsidRPr="0012455F" w:rsidRDefault="00E1584B" w:rsidP="004F7F22">
            <w:pPr>
              <w:ind w:left="-108" w:right="-153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</w:rPr>
              <w:t>КОНТРОЛЬ</w:t>
            </w:r>
          </w:p>
        </w:tc>
      </w:tr>
      <w:tr w:rsidR="00E1584B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  <w:cantSplit/>
          <w:trHeight w:val="668"/>
        </w:trPr>
        <w:tc>
          <w:tcPr>
            <w:tcW w:w="403" w:type="dxa"/>
            <w:gridSpan w:val="2"/>
            <w:vMerge/>
          </w:tcPr>
          <w:p w:rsidR="00E1584B" w:rsidRDefault="00E1584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1985" w:type="dxa"/>
            <w:gridSpan w:val="4"/>
            <w:vMerge/>
          </w:tcPr>
          <w:p w:rsidR="00E1584B" w:rsidRDefault="00E1584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1423" w:type="dxa"/>
          </w:tcPr>
          <w:p w:rsidR="00E1584B" w:rsidRDefault="00E1584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  <w:p w:rsidR="00E1584B" w:rsidRDefault="00E1584B" w:rsidP="00FB2151">
            <w:pPr>
              <w:ind w:left="-104" w:right="-254" w:hanging="4"/>
              <w:rPr>
                <w:rFonts w:ascii="Bookman Old Style" w:hAnsi="Bookman Old Style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Аудирование</w:t>
            </w:r>
          </w:p>
          <w:p w:rsidR="00E1584B" w:rsidRPr="00E825CF" w:rsidRDefault="00E1584B" w:rsidP="004F7F22">
            <w:pPr>
              <w:ind w:hanging="108"/>
              <w:jc w:val="right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83" w:type="dxa"/>
          </w:tcPr>
          <w:p w:rsidR="00E1584B" w:rsidRDefault="00E1584B" w:rsidP="004F7F22">
            <w:pPr>
              <w:ind w:right="-108" w:hanging="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  <w:p w:rsidR="00E1584B" w:rsidRDefault="00E1584B" w:rsidP="004F7F22">
            <w:pPr>
              <w:ind w:right="-108" w:hanging="108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Чтение</w:t>
            </w:r>
          </w:p>
        </w:tc>
        <w:tc>
          <w:tcPr>
            <w:tcW w:w="2552" w:type="dxa"/>
          </w:tcPr>
          <w:p w:rsidR="00E1584B" w:rsidRDefault="00E1584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E1584B" w:rsidRDefault="00E1584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Говорение</w:t>
            </w:r>
          </w:p>
        </w:tc>
        <w:tc>
          <w:tcPr>
            <w:tcW w:w="1277" w:type="dxa"/>
          </w:tcPr>
          <w:p w:rsidR="00E1584B" w:rsidRDefault="00E1584B" w:rsidP="004F7F22">
            <w:pPr>
              <w:ind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E1584B" w:rsidRDefault="00E1584B" w:rsidP="004F7F22">
            <w:pPr>
              <w:ind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Письмо</w:t>
            </w:r>
          </w:p>
        </w:tc>
        <w:tc>
          <w:tcPr>
            <w:tcW w:w="1562" w:type="dxa"/>
          </w:tcPr>
          <w:p w:rsidR="00E1584B" w:rsidRDefault="00E1584B" w:rsidP="004F7F22">
            <w:pPr>
              <w:ind w:lef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E1584B" w:rsidRDefault="00E1584B" w:rsidP="004F7F22">
            <w:pPr>
              <w:ind w:left="-108" w:right="-77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Фонетика</w:t>
            </w:r>
          </w:p>
        </w:tc>
        <w:tc>
          <w:tcPr>
            <w:tcW w:w="3400" w:type="dxa"/>
          </w:tcPr>
          <w:p w:rsidR="00E1584B" w:rsidRDefault="00E1584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E1584B" w:rsidRDefault="00E1584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Лексика</w:t>
            </w:r>
          </w:p>
          <w:p w:rsidR="00E1584B" w:rsidRDefault="00E1584B" w:rsidP="004F7F22">
            <w:pPr>
              <w:ind w:left="-108" w:right="-108"/>
              <w:rPr>
                <w:rFonts w:ascii="Bookman Old Style" w:hAnsi="Bookman Old Style"/>
                <w:b/>
                <w:bCs/>
                <w:color w:val="000000"/>
                <w:sz w:val="8"/>
                <w:lang w:val="en-US"/>
              </w:rPr>
            </w:pPr>
          </w:p>
          <w:p w:rsidR="00E1584B" w:rsidRDefault="00E1584B" w:rsidP="004F7F22">
            <w:pPr>
              <w:ind w:left="-108"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854" w:type="dxa"/>
            <w:vMerge/>
          </w:tcPr>
          <w:p w:rsidR="00E1584B" w:rsidRDefault="00E1584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001" w:type="dxa"/>
            <w:vMerge/>
          </w:tcPr>
          <w:p w:rsidR="00E1584B" w:rsidRDefault="00E1584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710" w:type="dxa"/>
            <w:vMerge/>
          </w:tcPr>
          <w:p w:rsidR="00E1584B" w:rsidRDefault="00E1584B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</w:tr>
      <w:tr w:rsidR="00D80024" w:rsidRPr="006359F8">
        <w:tblPrEx>
          <w:tblCellMar>
            <w:top w:w="0" w:type="dxa"/>
            <w:bottom w:w="0" w:type="dxa"/>
          </w:tblCellMar>
        </w:tblPrEx>
        <w:trPr>
          <w:cantSplit/>
          <w:trHeight w:val="833"/>
        </w:trPr>
        <w:tc>
          <w:tcPr>
            <w:tcW w:w="432" w:type="dxa"/>
            <w:gridSpan w:val="3"/>
          </w:tcPr>
          <w:p w:rsidR="00D80024" w:rsidRDefault="00D80024" w:rsidP="00B327E4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BE5108">
              <w:rPr>
                <w:b/>
                <w:bCs/>
                <w:color w:val="000000"/>
                <w:sz w:val="22"/>
                <w:szCs w:val="22"/>
              </w:rPr>
              <w:t>57</w:t>
            </w:r>
          </w:p>
          <w:p w:rsidR="008D0CAD" w:rsidRDefault="008D0CAD" w:rsidP="00B327E4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8D0CAD" w:rsidRPr="008D0CAD" w:rsidRDefault="008D0CAD" w:rsidP="008D0CAD">
            <w:pPr>
              <w:ind w:left="-108" w:right="-108" w:firstLine="6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  <w:r w:rsidR="00C7343A">
              <w:rPr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25" w:type="dxa"/>
            <w:vMerge w:val="restart"/>
            <w:textDirection w:val="btLr"/>
          </w:tcPr>
          <w:p w:rsidR="00D80024" w:rsidRPr="00917D7D" w:rsidRDefault="00D80024" w:rsidP="00D80024">
            <w:pPr>
              <w:ind w:left="113" w:right="113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 w:rsidRPr="00484E33">
              <w:rPr>
                <w:b/>
                <w:bCs/>
                <w:color w:val="000000"/>
                <w:szCs w:val="24"/>
              </w:rPr>
              <w:t>МОДУЛЬ</w:t>
            </w:r>
            <w:r w:rsidRPr="00484E33">
              <w:rPr>
                <w:b/>
                <w:bCs/>
                <w:color w:val="000000"/>
                <w:szCs w:val="24"/>
                <w:lang w:val="en-US"/>
              </w:rPr>
              <w:t xml:space="preserve">  5:   M Y    H O L I D A Y S</w:t>
            </w:r>
            <w:r w:rsidRPr="00191746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917D7D">
              <w:rPr>
                <w:b/>
                <w:bCs/>
                <w:color w:val="000000"/>
                <w:szCs w:val="24"/>
                <w:lang w:val="en-US"/>
              </w:rPr>
              <w:t xml:space="preserve">  </w:t>
            </w:r>
            <w:r w:rsidRPr="00917D7D">
              <w:rPr>
                <w:b/>
                <w:bCs/>
                <w:color w:val="000000"/>
                <w:sz w:val="20"/>
                <w:lang w:val="en-US"/>
              </w:rPr>
              <w:t>12</w:t>
            </w:r>
            <w:r w:rsidRPr="0004621F">
              <w:rPr>
                <w:b/>
                <w:bCs/>
                <w:color w:val="000000"/>
                <w:sz w:val="20"/>
                <w:lang w:val="en-US"/>
              </w:rPr>
              <w:t xml:space="preserve"> </w:t>
            </w:r>
            <w:r w:rsidRPr="00917D7D">
              <w:rPr>
                <w:b/>
                <w:bCs/>
                <w:color w:val="000000"/>
                <w:sz w:val="20"/>
              </w:rPr>
              <w:t>часов</w:t>
            </w:r>
          </w:p>
          <w:p w:rsidR="00D80024" w:rsidRPr="00917D7D" w:rsidRDefault="00D80024" w:rsidP="00D80024">
            <w:pPr>
              <w:ind w:left="113" w:right="113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 w:rsidRPr="00F020C5">
              <w:rPr>
                <w:b/>
                <w:bCs/>
                <w:color w:val="000000"/>
                <w:szCs w:val="24"/>
              </w:rPr>
              <w:t xml:space="preserve">МОДУЛЬ  </w:t>
            </w:r>
            <w:r w:rsidRPr="00F020C5">
              <w:rPr>
                <w:b/>
                <w:bCs/>
                <w:color w:val="000000"/>
                <w:szCs w:val="24"/>
                <w:lang w:val="en-US"/>
              </w:rPr>
              <w:t>5</w:t>
            </w:r>
            <w:r w:rsidRPr="00F020C5">
              <w:rPr>
                <w:b/>
                <w:bCs/>
                <w:color w:val="000000"/>
                <w:szCs w:val="24"/>
              </w:rPr>
              <w:t>:</w:t>
            </w:r>
            <w:r w:rsidRPr="00F020C5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 </w:t>
            </w:r>
            <w:r w:rsidRPr="00E6540F">
              <w:rPr>
                <w:b/>
                <w:bCs/>
                <w:color w:val="000000"/>
                <w:szCs w:val="24"/>
                <w:lang w:val="en-US"/>
              </w:rPr>
              <w:t>MY HOLIDAYS</w:t>
            </w:r>
          </w:p>
        </w:tc>
        <w:tc>
          <w:tcPr>
            <w:tcW w:w="1523" w:type="dxa"/>
          </w:tcPr>
          <w:p w:rsidR="00D80024" w:rsidRDefault="00D80024" w:rsidP="00B327E4">
            <w:pPr>
              <w:ind w:left="-108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13 a"/>
              </w:smartTagPr>
              <w:r w:rsidRPr="007D7AC8">
                <w:rPr>
                  <w:b/>
                  <w:bCs/>
                  <w:color w:val="000000"/>
                  <w:szCs w:val="24"/>
                  <w:lang w:val="en-US"/>
                </w:rPr>
                <w:t>13 a</w:t>
              </w:r>
            </w:smartTag>
          </w:p>
          <w:p w:rsidR="00D80024" w:rsidRDefault="00D80024" w:rsidP="00B327E4">
            <w:pPr>
              <w:ind w:left="-108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Мои каникулы!</w:t>
            </w:r>
          </w:p>
          <w:p w:rsidR="00D80024" w:rsidRDefault="00D80024" w:rsidP="00B327E4">
            <w:pPr>
              <w:ind w:left="-108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846E1A">
              <w:rPr>
                <w:b/>
                <w:bCs/>
                <w:color w:val="000000"/>
                <w:sz w:val="16"/>
                <w:szCs w:val="16"/>
              </w:rPr>
              <w:t>Введение НЛЕ по теме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« Одежда»</w:t>
            </w:r>
          </w:p>
          <w:p w:rsidR="00D80024" w:rsidRPr="00363AFF" w:rsidRDefault="00D80024" w:rsidP="00B327E4">
            <w:pPr>
              <w:ind w:left="-108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Фонетика</w:t>
            </w:r>
          </w:p>
        </w:tc>
        <w:tc>
          <w:tcPr>
            <w:tcW w:w="1431" w:type="dxa"/>
            <w:gridSpan w:val="2"/>
          </w:tcPr>
          <w:p w:rsidR="00D80024" w:rsidRPr="00FA695C" w:rsidRDefault="00D80024" w:rsidP="00B327E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A695C">
              <w:rPr>
                <w:bCs/>
                <w:color w:val="000000"/>
                <w:sz w:val="22"/>
                <w:szCs w:val="22"/>
              </w:rPr>
              <w:t>Упр.1  с.98</w:t>
            </w:r>
          </w:p>
          <w:p w:rsidR="00D80024" w:rsidRPr="00F023DE" w:rsidRDefault="00D80024" w:rsidP="00E532AA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D80024" w:rsidRPr="007D0AA1" w:rsidRDefault="00D80024" w:rsidP="00E532AA">
            <w:pPr>
              <w:jc w:val="center"/>
              <w:rPr>
                <w:bCs/>
                <w:color w:val="000000"/>
                <w:szCs w:val="24"/>
                <w:lang w:val="en-US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задани</w:t>
            </w:r>
            <w:r w:rsidRPr="00F023DE">
              <w:rPr>
                <w:color w:val="000000"/>
                <w:spacing w:val="1"/>
                <w:sz w:val="16"/>
                <w:szCs w:val="16"/>
              </w:rPr>
              <w:t>я</w:t>
            </w:r>
          </w:p>
          <w:p w:rsidR="00D80024" w:rsidRPr="002D3E10" w:rsidRDefault="00D80024" w:rsidP="00B327E4">
            <w:pPr>
              <w:jc w:val="center"/>
              <w:rPr>
                <w:bCs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1283" w:type="dxa"/>
          </w:tcPr>
          <w:p w:rsidR="00D80024" w:rsidRPr="00FA695C" w:rsidRDefault="00D80024" w:rsidP="0077246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A695C">
              <w:rPr>
                <w:bCs/>
                <w:color w:val="000000"/>
                <w:sz w:val="22"/>
                <w:szCs w:val="22"/>
              </w:rPr>
              <w:t>Упр.3</w:t>
            </w:r>
            <w:r>
              <w:rPr>
                <w:bCs/>
                <w:color w:val="000000"/>
                <w:sz w:val="22"/>
                <w:szCs w:val="22"/>
              </w:rPr>
              <w:t xml:space="preserve">      </w:t>
            </w:r>
            <w:r w:rsidRPr="00FA695C">
              <w:rPr>
                <w:bCs/>
                <w:color w:val="000000"/>
                <w:sz w:val="22"/>
                <w:szCs w:val="22"/>
              </w:rPr>
              <w:t xml:space="preserve"> с.99</w:t>
            </w:r>
          </w:p>
          <w:p w:rsidR="00D80024" w:rsidRDefault="00D80024" w:rsidP="00D53994">
            <w:pPr>
              <w:ind w:right="-113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D80024" w:rsidRPr="00FF7195" w:rsidRDefault="00D80024" w:rsidP="00D53994">
            <w:pPr>
              <w:ind w:right="-113"/>
              <w:jc w:val="center"/>
              <w:rPr>
                <w:bCs/>
                <w:color w:val="000000"/>
                <w:sz w:val="4"/>
                <w:szCs w:val="4"/>
              </w:rPr>
            </w:pPr>
          </w:p>
          <w:p w:rsidR="00D80024" w:rsidRPr="00D53994" w:rsidRDefault="00D80024" w:rsidP="00D53994">
            <w:pPr>
              <w:ind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53994">
              <w:rPr>
                <w:bCs/>
                <w:color w:val="000000"/>
                <w:sz w:val="16"/>
                <w:szCs w:val="16"/>
              </w:rPr>
              <w:t>Чтение диалогов по ролям</w:t>
            </w:r>
          </w:p>
        </w:tc>
        <w:tc>
          <w:tcPr>
            <w:tcW w:w="2552" w:type="dxa"/>
          </w:tcPr>
          <w:p w:rsidR="00D80024" w:rsidRPr="00FA695C" w:rsidRDefault="00D80024" w:rsidP="00B327E4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A695C">
              <w:rPr>
                <w:bCs/>
                <w:color w:val="000000"/>
                <w:sz w:val="22"/>
                <w:szCs w:val="22"/>
                <w:lang w:val="en-US"/>
              </w:rPr>
              <w:t>-What`s the weather like?</w:t>
            </w:r>
          </w:p>
          <w:p w:rsidR="00D80024" w:rsidRPr="00FA695C" w:rsidRDefault="00D80024" w:rsidP="00B327E4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A695C">
              <w:rPr>
                <w:bCs/>
                <w:color w:val="000000"/>
                <w:sz w:val="22"/>
                <w:szCs w:val="22"/>
                <w:lang w:val="en-US"/>
              </w:rPr>
              <w:t>-It`s sunny / hot/ raining.</w:t>
            </w:r>
          </w:p>
          <w:p w:rsidR="00D80024" w:rsidRDefault="00D80024" w:rsidP="00B327E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A695C">
              <w:rPr>
                <w:bCs/>
                <w:color w:val="000000"/>
                <w:sz w:val="22"/>
                <w:szCs w:val="22"/>
              </w:rPr>
              <w:t>Упр.2 с.98</w:t>
            </w:r>
          </w:p>
          <w:p w:rsidR="00D80024" w:rsidRDefault="00D80024" w:rsidP="00B327E4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5810BC">
              <w:rPr>
                <w:bCs/>
                <w:color w:val="000000"/>
                <w:sz w:val="16"/>
                <w:szCs w:val="16"/>
              </w:rPr>
              <w:t>Обсуждение. «Что одеть по погоде?»</w:t>
            </w:r>
          </w:p>
          <w:p w:rsidR="00D80024" w:rsidRPr="00BE5E5E" w:rsidRDefault="00D80024" w:rsidP="00B327E4">
            <w:pPr>
              <w:jc w:val="center"/>
              <w:rPr>
                <w:bCs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77" w:type="dxa"/>
          </w:tcPr>
          <w:p w:rsidR="00D80024" w:rsidRPr="00FA695C" w:rsidRDefault="00D80024" w:rsidP="00B327E4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</w:tcPr>
          <w:p w:rsidR="00D80024" w:rsidRPr="00C5030D" w:rsidRDefault="00D80024" w:rsidP="00EE748A">
            <w:pPr>
              <w:ind w:left="-108"/>
              <w:jc w:val="center"/>
              <w:rPr>
                <w:bCs/>
                <w:color w:val="000000"/>
                <w:sz w:val="20"/>
              </w:rPr>
            </w:pPr>
            <w:r w:rsidRPr="00C5030D">
              <w:rPr>
                <w:bCs/>
                <w:color w:val="000000"/>
                <w:sz w:val="20"/>
              </w:rPr>
              <w:t>Повторение правил чтения</w:t>
            </w:r>
          </w:p>
          <w:p w:rsidR="00D80024" w:rsidRDefault="00D80024" w:rsidP="00EE748A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Аа</w:t>
            </w:r>
            <w:r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Cs w:val="24"/>
              </w:rPr>
              <w:t>[</w:t>
            </w:r>
            <w:r w:rsidRPr="00C5030D"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</w:rPr>
              <w:t>ei</w:t>
            </w:r>
            <w:r w:rsidRPr="00C5030D">
              <w:rPr>
                <w:b/>
                <w:bCs/>
                <w:color w:val="000000"/>
                <w:szCs w:val="24"/>
              </w:rPr>
              <w:t xml:space="preserve">  </w:t>
            </w:r>
            <w:r>
              <w:rPr>
                <w:b/>
                <w:bCs/>
                <w:color w:val="000000"/>
                <w:szCs w:val="24"/>
              </w:rPr>
              <w:t>]</w:t>
            </w:r>
            <w:r w:rsidRPr="00C5030D">
              <w:rPr>
                <w:b/>
                <w:bCs/>
                <w:color w:val="000000"/>
                <w:szCs w:val="24"/>
              </w:rPr>
              <w:t xml:space="preserve">  </w:t>
            </w:r>
            <w:r>
              <w:rPr>
                <w:b/>
                <w:bCs/>
                <w:color w:val="000000"/>
                <w:szCs w:val="24"/>
              </w:rPr>
              <w:t>[</w:t>
            </w:r>
            <w:r w:rsidRPr="00B86F6C">
              <w:rPr>
                <w:b/>
                <w:bCs/>
                <w:color w:val="000000"/>
                <w:szCs w:val="24"/>
              </w:rPr>
              <w:t xml:space="preserve">   ]</w:t>
            </w:r>
            <w:r>
              <w:rPr>
                <w:b/>
                <w:bCs/>
                <w:color w:val="000000"/>
                <w:szCs w:val="24"/>
              </w:rPr>
              <w:t xml:space="preserve">  </w:t>
            </w:r>
            <w:r w:rsidRPr="00C5030D">
              <w:rPr>
                <w:b/>
                <w:bCs/>
                <w:color w:val="000000"/>
                <w:szCs w:val="24"/>
              </w:rPr>
              <w:t xml:space="preserve"> </w:t>
            </w:r>
          </w:p>
          <w:p w:rsidR="00D80024" w:rsidRPr="00DE5B94" w:rsidRDefault="00D80024" w:rsidP="00EE748A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 w:rsidRPr="00402D07">
              <w:rPr>
                <w:bCs/>
                <w:color w:val="000000"/>
                <w:sz w:val="16"/>
                <w:szCs w:val="16"/>
              </w:rPr>
              <w:t>Работа со звуками</w:t>
            </w:r>
          </w:p>
        </w:tc>
        <w:tc>
          <w:tcPr>
            <w:tcW w:w="3400" w:type="dxa"/>
          </w:tcPr>
          <w:p w:rsidR="00D80024" w:rsidRPr="00FA695C" w:rsidRDefault="00D80024" w:rsidP="00B327E4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FA695C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FA695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FA695C">
              <w:rPr>
                <w:bCs/>
                <w:color w:val="000000"/>
                <w:sz w:val="22"/>
                <w:szCs w:val="22"/>
                <w:lang w:val="en-US"/>
              </w:rPr>
              <w:t>jacket, coat, shorts, hat, put on, take off, holiday.</w:t>
            </w:r>
          </w:p>
          <w:p w:rsidR="00D80024" w:rsidRPr="00FA695C" w:rsidRDefault="00D80024" w:rsidP="00B327E4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FA695C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FA695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FA695C">
              <w:rPr>
                <w:bCs/>
                <w:color w:val="000000"/>
                <w:sz w:val="22"/>
                <w:szCs w:val="22"/>
                <w:lang w:val="en-US"/>
              </w:rPr>
              <w:t>boat, summer, I`m wearing</w:t>
            </w:r>
            <w:r w:rsidRPr="00FA695C">
              <w:rPr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854" w:type="dxa"/>
          </w:tcPr>
          <w:p w:rsidR="00D80024" w:rsidRDefault="00D80024" w:rsidP="00160038">
            <w:pPr>
              <w:ind w:right="-110"/>
              <w:jc w:val="center"/>
              <w:rPr>
                <w:bCs/>
                <w:color w:val="000000"/>
                <w:sz w:val="22"/>
                <w:szCs w:val="22"/>
              </w:rPr>
            </w:pPr>
            <w:r w:rsidRPr="005A3CF1">
              <w:rPr>
                <w:bCs/>
                <w:color w:val="000000"/>
                <w:sz w:val="22"/>
                <w:szCs w:val="22"/>
                <w:lang w:val="en-US"/>
              </w:rPr>
              <w:t>WB</w:t>
            </w:r>
            <w:r>
              <w:rPr>
                <w:bCs/>
                <w:color w:val="000000"/>
                <w:sz w:val="22"/>
                <w:szCs w:val="22"/>
              </w:rPr>
              <w:t xml:space="preserve"> 1,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2</w:t>
            </w:r>
            <w:r>
              <w:rPr>
                <w:bCs/>
                <w:color w:val="000000"/>
                <w:sz w:val="22"/>
                <w:szCs w:val="22"/>
              </w:rPr>
              <w:t xml:space="preserve"> с.54</w:t>
            </w:r>
          </w:p>
          <w:p w:rsidR="00D80024" w:rsidRPr="00C809B0" w:rsidRDefault="00D80024" w:rsidP="00EE748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звуки</w:t>
            </w:r>
          </w:p>
        </w:tc>
        <w:tc>
          <w:tcPr>
            <w:tcW w:w="1001" w:type="dxa"/>
          </w:tcPr>
          <w:p w:rsidR="00D80024" w:rsidRPr="00740CBE" w:rsidRDefault="00D80024" w:rsidP="00B327E4">
            <w:pPr>
              <w:ind w:left="-108" w:right="-253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0CBE">
              <w:rPr>
                <w:b/>
                <w:bCs/>
                <w:color w:val="000000"/>
                <w:sz w:val="18"/>
                <w:szCs w:val="18"/>
              </w:rPr>
              <w:t>Каникулы</w:t>
            </w:r>
            <w:r w:rsidRPr="00740CBE">
              <w:rPr>
                <w:b/>
                <w:bCs/>
                <w:color w:val="000000"/>
                <w:sz w:val="18"/>
                <w:szCs w:val="18"/>
                <w:lang w:val="en-US"/>
              </w:rPr>
              <w:t xml:space="preserve">  </w:t>
            </w:r>
            <w:r w:rsidRPr="00740CBE">
              <w:rPr>
                <w:b/>
                <w:bCs/>
                <w:color w:val="000000"/>
                <w:sz w:val="18"/>
                <w:szCs w:val="18"/>
              </w:rPr>
              <w:t>в</w:t>
            </w:r>
            <w:r w:rsidRPr="00740CBE">
              <w:rPr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740CBE">
              <w:rPr>
                <w:b/>
                <w:bCs/>
                <w:color w:val="000000"/>
                <w:sz w:val="18"/>
                <w:szCs w:val="18"/>
              </w:rPr>
              <w:t>Англии</w:t>
            </w:r>
          </w:p>
        </w:tc>
        <w:tc>
          <w:tcPr>
            <w:tcW w:w="722" w:type="dxa"/>
            <w:gridSpan w:val="2"/>
          </w:tcPr>
          <w:p w:rsidR="00D80024" w:rsidRPr="00740CBE" w:rsidRDefault="00D80024" w:rsidP="00B327E4">
            <w:pPr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D80024" w:rsidRPr="006359F8">
        <w:tblPrEx>
          <w:tblCellMar>
            <w:top w:w="0" w:type="dxa"/>
            <w:bottom w:w="0" w:type="dxa"/>
          </w:tblCellMar>
        </w:tblPrEx>
        <w:trPr>
          <w:cantSplit/>
          <w:trHeight w:val="848"/>
        </w:trPr>
        <w:tc>
          <w:tcPr>
            <w:tcW w:w="432" w:type="dxa"/>
            <w:gridSpan w:val="3"/>
          </w:tcPr>
          <w:p w:rsidR="00D80024" w:rsidRDefault="00D80024" w:rsidP="00B327E4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BE5108">
              <w:rPr>
                <w:b/>
                <w:bCs/>
                <w:color w:val="000000"/>
                <w:sz w:val="22"/>
                <w:szCs w:val="22"/>
              </w:rPr>
              <w:t>58</w:t>
            </w:r>
          </w:p>
          <w:p w:rsidR="006F2A4C" w:rsidRDefault="006F2A4C" w:rsidP="00B327E4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6F2A4C" w:rsidRPr="006F2A4C" w:rsidRDefault="00B81511" w:rsidP="006F2A4C">
            <w:pPr>
              <w:ind w:left="-108" w:right="-108" w:firstLine="6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  <w:r w:rsidR="00C7343A">
              <w:rPr>
                <w:b/>
                <w:bCs/>
                <w:color w:val="000000"/>
                <w:sz w:val="16"/>
                <w:szCs w:val="16"/>
                <w:lang w:val="en-US"/>
              </w:rPr>
              <w:t>6</w:t>
            </w:r>
            <w:r w:rsidR="006F2A4C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6F2A4C"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6F2A4C">
              <w:rPr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25" w:type="dxa"/>
            <w:vMerge/>
          </w:tcPr>
          <w:p w:rsidR="00D80024" w:rsidRPr="00B608A2" w:rsidRDefault="00D80024" w:rsidP="004F7F22">
            <w:pPr>
              <w:ind w:left="113" w:right="113"/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523" w:type="dxa"/>
          </w:tcPr>
          <w:p w:rsidR="00D80024" w:rsidRDefault="00D80024" w:rsidP="00B327E4">
            <w:pPr>
              <w:ind w:left="-108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 w:rsidRPr="007D7AC8">
              <w:rPr>
                <w:b/>
                <w:bCs/>
                <w:color w:val="000000"/>
                <w:szCs w:val="24"/>
                <w:lang w:val="en-US"/>
              </w:rPr>
              <w:t>13 b</w:t>
            </w:r>
          </w:p>
          <w:p w:rsidR="00D80024" w:rsidRDefault="00D80024" w:rsidP="00B327E4">
            <w:pPr>
              <w:ind w:left="-108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Мои каникулы!</w:t>
            </w:r>
          </w:p>
          <w:p w:rsidR="00D80024" w:rsidRPr="000F0191" w:rsidRDefault="00D80024" w:rsidP="00B327E4">
            <w:pPr>
              <w:ind w:lef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F0191">
              <w:rPr>
                <w:b/>
                <w:bCs/>
                <w:color w:val="000000"/>
                <w:sz w:val="16"/>
                <w:szCs w:val="16"/>
              </w:rPr>
              <w:t>Работа с фонетикой.</w:t>
            </w:r>
            <w:r w:rsidR="005875DF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F0191">
              <w:rPr>
                <w:b/>
                <w:bCs/>
                <w:color w:val="000000"/>
                <w:sz w:val="16"/>
                <w:szCs w:val="16"/>
              </w:rPr>
              <w:t>Гласные буквы</w:t>
            </w:r>
          </w:p>
          <w:p w:rsidR="00D80024" w:rsidRPr="00F51923" w:rsidRDefault="00D80024" w:rsidP="00B327E4">
            <w:pPr>
              <w:ind w:left="-108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431" w:type="dxa"/>
            <w:gridSpan w:val="2"/>
          </w:tcPr>
          <w:p w:rsidR="00D80024" w:rsidRPr="00FA695C" w:rsidRDefault="00D80024" w:rsidP="00B327E4">
            <w:pPr>
              <w:rPr>
                <w:bCs/>
                <w:color w:val="000000"/>
                <w:sz w:val="22"/>
                <w:szCs w:val="22"/>
              </w:rPr>
            </w:pPr>
            <w:r w:rsidRPr="00FA695C">
              <w:rPr>
                <w:bCs/>
                <w:color w:val="000000"/>
                <w:sz w:val="22"/>
                <w:szCs w:val="22"/>
              </w:rPr>
              <w:t>Упр.3 с.10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</w:p>
          <w:p w:rsidR="00D80024" w:rsidRPr="00F023DE" w:rsidRDefault="00D80024" w:rsidP="00835F55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D80024" w:rsidRPr="00FA695C" w:rsidRDefault="00D80024" w:rsidP="00813011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</w:t>
            </w:r>
            <w:r>
              <w:rPr>
                <w:color w:val="000000"/>
                <w:sz w:val="16"/>
                <w:szCs w:val="16"/>
              </w:rPr>
              <w:t>песенки</w:t>
            </w:r>
          </w:p>
          <w:p w:rsidR="00D80024" w:rsidRPr="00FA695C" w:rsidRDefault="00D80024" w:rsidP="00B327E4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83" w:type="dxa"/>
          </w:tcPr>
          <w:p w:rsidR="00D80024" w:rsidRPr="00FA695C" w:rsidRDefault="00D80024" w:rsidP="00B327E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D80024" w:rsidRPr="00FA695C" w:rsidRDefault="00D80024" w:rsidP="00411F42">
            <w:pPr>
              <w:ind w:left="-103" w:right="-254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A695C">
              <w:rPr>
                <w:bCs/>
                <w:color w:val="000000"/>
                <w:sz w:val="22"/>
                <w:szCs w:val="22"/>
                <w:lang w:val="en-US"/>
              </w:rPr>
              <w:t>I am (he is / she is) wearing…</w:t>
            </w:r>
          </w:p>
          <w:p w:rsidR="00D80024" w:rsidRDefault="00D80024" w:rsidP="00B327E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A695C">
              <w:rPr>
                <w:bCs/>
                <w:color w:val="000000"/>
                <w:sz w:val="22"/>
                <w:szCs w:val="22"/>
              </w:rPr>
              <w:t>Упр.1 с.100</w:t>
            </w:r>
          </w:p>
          <w:p w:rsidR="00D80024" w:rsidRPr="008B568E" w:rsidRDefault="00D80024" w:rsidP="00B327E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8B568E">
              <w:rPr>
                <w:b/>
                <w:bCs/>
                <w:color w:val="000000"/>
                <w:sz w:val="20"/>
              </w:rPr>
              <w:t>Игра «Одень куклу»</w:t>
            </w:r>
          </w:p>
        </w:tc>
        <w:tc>
          <w:tcPr>
            <w:tcW w:w="1277" w:type="dxa"/>
          </w:tcPr>
          <w:p w:rsidR="00D80024" w:rsidRPr="00FA695C" w:rsidRDefault="00D80024" w:rsidP="00B327E4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</w:tcPr>
          <w:p w:rsidR="00D80024" w:rsidRPr="00A3581F" w:rsidRDefault="00D80024" w:rsidP="00EE748A">
            <w:pPr>
              <w:ind w:left="-108"/>
              <w:jc w:val="center"/>
              <w:rPr>
                <w:bCs/>
                <w:color w:val="000000"/>
                <w:sz w:val="20"/>
              </w:rPr>
            </w:pPr>
            <w:r w:rsidRPr="00A3581F">
              <w:rPr>
                <w:bCs/>
                <w:color w:val="000000"/>
                <w:sz w:val="20"/>
              </w:rPr>
              <w:t>Повторение правил чтения</w:t>
            </w:r>
          </w:p>
          <w:p w:rsidR="00D80024" w:rsidRDefault="00D80024" w:rsidP="00EE748A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>Ee</w:t>
            </w:r>
            <w:r w:rsidRPr="00B86F6C"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</w:rPr>
              <w:t>[</w:t>
            </w:r>
            <w:r w:rsidRPr="00C5030D"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  <w:lang w:val="en-US"/>
              </w:rPr>
              <w:t>i:</w:t>
            </w:r>
            <w:r w:rsidRPr="00C5030D">
              <w:rPr>
                <w:b/>
                <w:bCs/>
                <w:color w:val="000000"/>
                <w:szCs w:val="24"/>
              </w:rPr>
              <w:t xml:space="preserve">  </w:t>
            </w:r>
            <w:r>
              <w:rPr>
                <w:b/>
                <w:bCs/>
                <w:color w:val="000000"/>
                <w:szCs w:val="24"/>
              </w:rPr>
              <w:t>]</w:t>
            </w:r>
            <w:r w:rsidRPr="00C5030D">
              <w:rPr>
                <w:b/>
                <w:bCs/>
                <w:color w:val="000000"/>
                <w:szCs w:val="24"/>
              </w:rPr>
              <w:t xml:space="preserve">  </w:t>
            </w:r>
            <w:r>
              <w:rPr>
                <w:b/>
                <w:bCs/>
                <w:color w:val="000000"/>
                <w:szCs w:val="24"/>
              </w:rPr>
              <w:t>[</w:t>
            </w:r>
            <w:r w:rsidRPr="00B86F6C"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</w:rPr>
              <w:t>е</w:t>
            </w:r>
            <w:r w:rsidRPr="00B86F6C">
              <w:rPr>
                <w:b/>
                <w:bCs/>
                <w:color w:val="000000"/>
                <w:szCs w:val="24"/>
              </w:rPr>
              <w:t xml:space="preserve"> ]</w:t>
            </w:r>
            <w:r>
              <w:rPr>
                <w:b/>
                <w:bCs/>
                <w:color w:val="000000"/>
                <w:szCs w:val="24"/>
              </w:rPr>
              <w:t xml:space="preserve">  </w:t>
            </w:r>
            <w:r w:rsidRPr="00C5030D">
              <w:rPr>
                <w:b/>
                <w:bCs/>
                <w:color w:val="000000"/>
                <w:szCs w:val="24"/>
              </w:rPr>
              <w:t xml:space="preserve"> </w:t>
            </w:r>
          </w:p>
          <w:p w:rsidR="00D80024" w:rsidRDefault="00D80024" w:rsidP="00EE748A">
            <w:pPr>
              <w:ind w:lef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402D07">
              <w:rPr>
                <w:bCs/>
                <w:color w:val="000000"/>
                <w:sz w:val="16"/>
                <w:szCs w:val="16"/>
              </w:rPr>
              <w:t>Работа со звуками</w:t>
            </w:r>
          </w:p>
          <w:p w:rsidR="00D80024" w:rsidRPr="00813011" w:rsidRDefault="00D80024" w:rsidP="00EE748A">
            <w:pPr>
              <w:ind w:left="-108"/>
              <w:jc w:val="center"/>
              <w:rPr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3400" w:type="dxa"/>
          </w:tcPr>
          <w:p w:rsidR="00D80024" w:rsidRPr="00FA695C" w:rsidRDefault="00D80024" w:rsidP="00B327E4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FA695C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FA695C">
              <w:rPr>
                <w:b/>
                <w:bCs/>
                <w:color w:val="000000"/>
                <w:sz w:val="22"/>
                <w:szCs w:val="22"/>
                <w:lang w:val="en-US"/>
              </w:rPr>
              <w:t>:</w:t>
            </w:r>
            <w:r w:rsidRPr="00FA695C">
              <w:rPr>
                <w:bCs/>
                <w:color w:val="000000"/>
                <w:sz w:val="22"/>
                <w:szCs w:val="22"/>
                <w:lang w:val="en-US"/>
              </w:rPr>
              <w:t xml:space="preserve"> It`s raining cats and dogs. So, go out to play, beginning with…</w:t>
            </w:r>
          </w:p>
        </w:tc>
        <w:tc>
          <w:tcPr>
            <w:tcW w:w="854" w:type="dxa"/>
          </w:tcPr>
          <w:p w:rsidR="00D80024" w:rsidRPr="0028191F" w:rsidRDefault="00D80024" w:rsidP="00EE748A">
            <w:pPr>
              <w:jc w:val="center"/>
              <w:rPr>
                <w:bCs/>
                <w:color w:val="000000"/>
                <w:sz w:val="20"/>
              </w:rPr>
            </w:pPr>
            <w:r w:rsidRPr="0028191F">
              <w:rPr>
                <w:bCs/>
                <w:color w:val="000000"/>
                <w:sz w:val="20"/>
              </w:rPr>
              <w:t>Упр.2 с.100</w:t>
            </w:r>
            <w:r>
              <w:rPr>
                <w:bCs/>
                <w:color w:val="000000"/>
                <w:sz w:val="20"/>
              </w:rPr>
              <w:t xml:space="preserve"> </w:t>
            </w:r>
            <w:r w:rsidRPr="0028191F">
              <w:rPr>
                <w:bCs/>
                <w:color w:val="000000"/>
                <w:sz w:val="20"/>
                <w:lang w:val="en-US"/>
              </w:rPr>
              <w:t>WB</w:t>
            </w:r>
            <w:r w:rsidRPr="0028191F">
              <w:rPr>
                <w:bCs/>
                <w:color w:val="000000"/>
                <w:sz w:val="20"/>
              </w:rPr>
              <w:t xml:space="preserve"> 3,4 с.55</w:t>
            </w:r>
            <w:r>
              <w:rPr>
                <w:bCs/>
                <w:color w:val="000000"/>
                <w:sz w:val="20"/>
              </w:rPr>
              <w:t xml:space="preserve"> звуки</w:t>
            </w:r>
          </w:p>
        </w:tc>
        <w:tc>
          <w:tcPr>
            <w:tcW w:w="1001" w:type="dxa"/>
          </w:tcPr>
          <w:p w:rsidR="00D80024" w:rsidRPr="00160038" w:rsidRDefault="00D80024" w:rsidP="00B327E4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2" w:type="dxa"/>
            <w:gridSpan w:val="2"/>
          </w:tcPr>
          <w:p w:rsidR="00D80024" w:rsidRPr="009C2C03" w:rsidRDefault="00D80024" w:rsidP="00690F3B">
            <w:pPr>
              <w:rPr>
                <w:bCs/>
                <w:color w:val="000000"/>
                <w:sz w:val="14"/>
                <w:szCs w:val="14"/>
              </w:rPr>
            </w:pPr>
            <w:r w:rsidRPr="009C2C03">
              <w:rPr>
                <w:bCs/>
                <w:color w:val="000000"/>
                <w:sz w:val="14"/>
                <w:szCs w:val="14"/>
              </w:rPr>
              <w:t>Кар точки</w:t>
            </w:r>
          </w:p>
        </w:tc>
      </w:tr>
      <w:tr w:rsidR="00D80024" w:rsidRPr="006359F8">
        <w:tblPrEx>
          <w:tblCellMar>
            <w:top w:w="0" w:type="dxa"/>
            <w:bottom w:w="0" w:type="dxa"/>
          </w:tblCellMar>
        </w:tblPrEx>
        <w:trPr>
          <w:cantSplit/>
          <w:trHeight w:val="1066"/>
        </w:trPr>
        <w:tc>
          <w:tcPr>
            <w:tcW w:w="432" w:type="dxa"/>
            <w:gridSpan w:val="3"/>
          </w:tcPr>
          <w:p w:rsidR="00D80024" w:rsidRDefault="00D80024" w:rsidP="00B327E4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BE5108">
              <w:rPr>
                <w:b/>
                <w:bCs/>
                <w:color w:val="000000"/>
                <w:sz w:val="22"/>
                <w:szCs w:val="22"/>
              </w:rPr>
              <w:t>59</w:t>
            </w:r>
          </w:p>
          <w:p w:rsidR="006F2A4C" w:rsidRDefault="006F2A4C" w:rsidP="00B327E4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6F2A4C" w:rsidRPr="006F2A4C" w:rsidRDefault="006F2A4C" w:rsidP="006F2A4C">
            <w:pPr>
              <w:ind w:left="-108" w:right="-108" w:firstLine="6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 w:rsidR="00C7343A">
              <w:rPr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25" w:type="dxa"/>
            <w:vMerge/>
          </w:tcPr>
          <w:p w:rsidR="00D80024" w:rsidRPr="00B608A2" w:rsidRDefault="00D80024" w:rsidP="004F7F22">
            <w:pPr>
              <w:ind w:left="113" w:right="113"/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523" w:type="dxa"/>
          </w:tcPr>
          <w:p w:rsidR="00D80024" w:rsidRDefault="00D80024" w:rsidP="00B327E4">
            <w:pPr>
              <w:ind w:left="-108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14 a"/>
              </w:smartTagPr>
              <w:r w:rsidRPr="007D7AC8">
                <w:rPr>
                  <w:b/>
                  <w:bCs/>
                  <w:color w:val="000000"/>
                  <w:szCs w:val="24"/>
                  <w:lang w:val="en-US"/>
                </w:rPr>
                <w:t>14 a</w:t>
              </w:r>
            </w:smartTag>
          </w:p>
          <w:p w:rsidR="00D80024" w:rsidRPr="00511081" w:rsidRDefault="00D80024" w:rsidP="00B327E4">
            <w:pPr>
              <w:ind w:lef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11081">
              <w:rPr>
                <w:b/>
                <w:bCs/>
                <w:color w:val="000000"/>
                <w:sz w:val="18"/>
                <w:szCs w:val="18"/>
              </w:rPr>
              <w:t>Погода! Ветрено!</w:t>
            </w:r>
          </w:p>
          <w:p w:rsidR="00D80024" w:rsidRDefault="00D80024" w:rsidP="00B327E4">
            <w:pPr>
              <w:ind w:lef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46E1A">
              <w:rPr>
                <w:b/>
                <w:bCs/>
                <w:color w:val="000000"/>
                <w:sz w:val="16"/>
                <w:szCs w:val="16"/>
              </w:rPr>
              <w:t>Введение НЛЕ по теме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«Погода»</w:t>
            </w:r>
          </w:p>
          <w:p w:rsidR="00D80024" w:rsidRPr="00F51923" w:rsidRDefault="00D80024" w:rsidP="00B327E4">
            <w:pPr>
              <w:ind w:left="-108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431" w:type="dxa"/>
            <w:gridSpan w:val="2"/>
          </w:tcPr>
          <w:p w:rsidR="00D80024" w:rsidRDefault="00D80024" w:rsidP="00B327E4">
            <w:pPr>
              <w:rPr>
                <w:bCs/>
                <w:color w:val="000000"/>
                <w:sz w:val="22"/>
                <w:szCs w:val="22"/>
              </w:rPr>
            </w:pPr>
            <w:r w:rsidRPr="00FA695C">
              <w:rPr>
                <w:bCs/>
                <w:color w:val="000000"/>
                <w:sz w:val="22"/>
                <w:szCs w:val="22"/>
              </w:rPr>
              <w:t>Упр.3 с.103</w:t>
            </w:r>
          </w:p>
          <w:p w:rsidR="00D80024" w:rsidRPr="00F023DE" w:rsidRDefault="00D80024" w:rsidP="00BE6102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D80024" w:rsidRPr="00FA695C" w:rsidRDefault="00D80024" w:rsidP="00BE6102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</w:t>
            </w:r>
            <w:r>
              <w:rPr>
                <w:color w:val="000000"/>
                <w:sz w:val="16"/>
                <w:szCs w:val="16"/>
              </w:rPr>
              <w:t>песенки</w:t>
            </w:r>
          </w:p>
          <w:p w:rsidR="00D80024" w:rsidRPr="00FA695C" w:rsidRDefault="00D80024" w:rsidP="00B327E4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  <w:p w:rsidR="00D80024" w:rsidRPr="00FA695C" w:rsidRDefault="00D80024" w:rsidP="00B327E4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83" w:type="dxa"/>
          </w:tcPr>
          <w:p w:rsidR="00D80024" w:rsidRPr="00FA695C" w:rsidRDefault="00D80024" w:rsidP="00B327E4">
            <w:pPr>
              <w:ind w:right="-108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D80024" w:rsidRPr="00FA695C" w:rsidRDefault="00D80024" w:rsidP="00A37ACD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A695C">
              <w:rPr>
                <w:bCs/>
                <w:color w:val="000000"/>
                <w:sz w:val="22"/>
                <w:szCs w:val="22"/>
                <w:lang w:val="en-US"/>
              </w:rPr>
              <w:t>-What`s the weather like?</w:t>
            </w:r>
          </w:p>
          <w:p w:rsidR="00D80024" w:rsidRPr="00DF4163" w:rsidRDefault="00D80024" w:rsidP="00A37ACD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A695C">
              <w:rPr>
                <w:bCs/>
                <w:color w:val="000000"/>
                <w:sz w:val="22"/>
                <w:szCs w:val="22"/>
                <w:lang w:val="en-US"/>
              </w:rPr>
              <w:t>-It`s sunny / hot/ raining</w:t>
            </w:r>
          </w:p>
          <w:p w:rsidR="00D80024" w:rsidRDefault="00D80024" w:rsidP="00B327E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A695C">
              <w:rPr>
                <w:bCs/>
                <w:color w:val="000000"/>
                <w:sz w:val="22"/>
                <w:szCs w:val="22"/>
              </w:rPr>
              <w:t>Упр</w:t>
            </w:r>
            <w:r w:rsidRPr="00FA695C">
              <w:rPr>
                <w:bCs/>
                <w:color w:val="000000"/>
                <w:sz w:val="22"/>
                <w:szCs w:val="22"/>
                <w:lang w:val="en-US"/>
              </w:rPr>
              <w:t xml:space="preserve">.2 </w:t>
            </w:r>
            <w:r w:rsidRPr="00FA695C">
              <w:rPr>
                <w:bCs/>
                <w:color w:val="000000"/>
                <w:sz w:val="22"/>
                <w:szCs w:val="22"/>
              </w:rPr>
              <w:t>с</w:t>
            </w:r>
            <w:r w:rsidRPr="00FA695C">
              <w:rPr>
                <w:bCs/>
                <w:color w:val="000000"/>
                <w:sz w:val="22"/>
                <w:szCs w:val="22"/>
                <w:lang w:val="en-US"/>
              </w:rPr>
              <w:t>.102</w:t>
            </w:r>
          </w:p>
          <w:p w:rsidR="00D80024" w:rsidRPr="00DF4163" w:rsidRDefault="00D80024" w:rsidP="00DF4163">
            <w:pPr>
              <w:ind w:right="-112"/>
              <w:jc w:val="center"/>
              <w:rPr>
                <w:bCs/>
                <w:color w:val="000000"/>
                <w:sz w:val="22"/>
                <w:szCs w:val="22"/>
              </w:rPr>
            </w:pPr>
            <w:r w:rsidRPr="00DF4163">
              <w:rPr>
                <w:bCs/>
                <w:color w:val="000000"/>
                <w:sz w:val="16"/>
                <w:szCs w:val="16"/>
              </w:rPr>
              <w:t>Работа в парах.Диалоги учащихся</w:t>
            </w:r>
            <w:r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7" w:type="dxa"/>
          </w:tcPr>
          <w:p w:rsidR="00D80024" w:rsidRPr="00DF4163" w:rsidRDefault="00D80024" w:rsidP="00B327E4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</w:tcPr>
          <w:p w:rsidR="00D80024" w:rsidRPr="00C5030D" w:rsidRDefault="00D80024" w:rsidP="00EE748A">
            <w:pPr>
              <w:ind w:left="-108"/>
              <w:jc w:val="center"/>
              <w:rPr>
                <w:bCs/>
                <w:color w:val="000000"/>
                <w:sz w:val="20"/>
              </w:rPr>
            </w:pPr>
            <w:r w:rsidRPr="00C5030D">
              <w:rPr>
                <w:bCs/>
                <w:color w:val="000000"/>
                <w:sz w:val="20"/>
              </w:rPr>
              <w:t>Повторение правил чтения</w:t>
            </w:r>
          </w:p>
          <w:p w:rsidR="00D80024" w:rsidRDefault="00D80024" w:rsidP="00EE748A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>Ii</w:t>
            </w:r>
            <w:r w:rsidRPr="00B86F6C"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</w:rPr>
              <w:t>[</w:t>
            </w:r>
            <w:r w:rsidRPr="00C5030D"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</w:rPr>
              <w:t>ai</w:t>
            </w:r>
            <w:r w:rsidRPr="00C5030D"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</w:rPr>
              <w:t>]</w:t>
            </w:r>
            <w:r w:rsidRPr="00C5030D">
              <w:rPr>
                <w:b/>
                <w:bCs/>
                <w:color w:val="000000"/>
                <w:szCs w:val="24"/>
              </w:rPr>
              <w:t xml:space="preserve">  </w:t>
            </w:r>
            <w:r>
              <w:rPr>
                <w:b/>
                <w:bCs/>
                <w:color w:val="000000"/>
                <w:szCs w:val="24"/>
              </w:rPr>
              <w:t>[</w:t>
            </w:r>
            <w:r w:rsidRPr="00B86F6C"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  <w:lang w:val="en-US"/>
              </w:rPr>
              <w:t>i</w:t>
            </w:r>
            <w:r w:rsidRPr="00B86F6C">
              <w:rPr>
                <w:b/>
                <w:bCs/>
                <w:color w:val="000000"/>
                <w:szCs w:val="24"/>
              </w:rPr>
              <w:t xml:space="preserve"> ]</w:t>
            </w:r>
            <w:r>
              <w:rPr>
                <w:b/>
                <w:bCs/>
                <w:color w:val="000000"/>
                <w:szCs w:val="24"/>
              </w:rPr>
              <w:t xml:space="preserve">  </w:t>
            </w:r>
            <w:r w:rsidRPr="00C5030D">
              <w:rPr>
                <w:b/>
                <w:bCs/>
                <w:color w:val="000000"/>
                <w:szCs w:val="24"/>
              </w:rPr>
              <w:t xml:space="preserve"> </w:t>
            </w:r>
          </w:p>
          <w:p w:rsidR="00D80024" w:rsidRPr="00DE5B94" w:rsidRDefault="00D80024" w:rsidP="00EE748A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 w:rsidRPr="00402D07">
              <w:rPr>
                <w:bCs/>
                <w:color w:val="000000"/>
                <w:sz w:val="16"/>
                <w:szCs w:val="16"/>
              </w:rPr>
              <w:t>Работа со звуками</w:t>
            </w:r>
          </w:p>
        </w:tc>
        <w:tc>
          <w:tcPr>
            <w:tcW w:w="3400" w:type="dxa"/>
          </w:tcPr>
          <w:p w:rsidR="00D80024" w:rsidRPr="00FA695C" w:rsidRDefault="00D80024" w:rsidP="00B327E4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FA695C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FA695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FA695C">
              <w:rPr>
                <w:bCs/>
                <w:color w:val="000000"/>
                <w:sz w:val="22"/>
                <w:szCs w:val="22"/>
                <w:lang w:val="en-US"/>
              </w:rPr>
              <w:t>socks, jeans, T-shirt, shoes, skirt, island, magic.</w:t>
            </w:r>
          </w:p>
          <w:p w:rsidR="00D80024" w:rsidRPr="00FA695C" w:rsidRDefault="00D80024" w:rsidP="00B327E4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FA695C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FA695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FA695C">
              <w:rPr>
                <w:bCs/>
                <w:color w:val="000000"/>
                <w:sz w:val="22"/>
                <w:szCs w:val="22"/>
                <w:lang w:val="en-US"/>
              </w:rPr>
              <w:t>Just for you.</w:t>
            </w:r>
          </w:p>
        </w:tc>
        <w:tc>
          <w:tcPr>
            <w:tcW w:w="854" w:type="dxa"/>
          </w:tcPr>
          <w:p w:rsidR="00D80024" w:rsidRPr="00160038" w:rsidRDefault="00D80024" w:rsidP="00160038">
            <w:pPr>
              <w:ind w:right="-110"/>
              <w:jc w:val="center"/>
              <w:rPr>
                <w:bCs/>
                <w:color w:val="000000"/>
                <w:sz w:val="20"/>
              </w:rPr>
            </w:pPr>
            <w:r w:rsidRPr="005A3CF1">
              <w:rPr>
                <w:bCs/>
                <w:color w:val="000000"/>
                <w:sz w:val="22"/>
                <w:szCs w:val="22"/>
                <w:lang w:val="en-US"/>
              </w:rPr>
              <w:t>WB</w:t>
            </w:r>
            <w:r>
              <w:rPr>
                <w:bCs/>
                <w:color w:val="000000"/>
                <w:sz w:val="22"/>
                <w:szCs w:val="22"/>
              </w:rPr>
              <w:t xml:space="preserve"> 1,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2</w:t>
            </w:r>
            <w:r>
              <w:rPr>
                <w:bCs/>
                <w:color w:val="000000"/>
                <w:sz w:val="22"/>
                <w:szCs w:val="22"/>
              </w:rPr>
              <w:t xml:space="preserve"> с.56 </w:t>
            </w:r>
            <w:r w:rsidRPr="00160038">
              <w:rPr>
                <w:bCs/>
                <w:color w:val="000000"/>
                <w:sz w:val="20"/>
              </w:rPr>
              <w:t>звуки</w:t>
            </w:r>
          </w:p>
          <w:p w:rsidR="00D80024" w:rsidRPr="00C809B0" w:rsidRDefault="00D80024" w:rsidP="00EE748A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</w:tcPr>
          <w:p w:rsidR="00D80024" w:rsidRPr="00740CBE" w:rsidRDefault="00D80024" w:rsidP="00EE748A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0CBE">
              <w:rPr>
                <w:b/>
                <w:bCs/>
                <w:color w:val="000000"/>
                <w:sz w:val="18"/>
                <w:szCs w:val="18"/>
              </w:rPr>
              <w:t>Погода</w:t>
            </w:r>
            <w:r w:rsidRPr="00740CBE">
              <w:rPr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740CBE">
              <w:rPr>
                <w:b/>
                <w:bCs/>
                <w:color w:val="000000"/>
                <w:sz w:val="18"/>
                <w:szCs w:val="18"/>
              </w:rPr>
              <w:t>в</w:t>
            </w:r>
            <w:r w:rsidRPr="00740CBE">
              <w:rPr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740CBE">
              <w:rPr>
                <w:b/>
                <w:bCs/>
                <w:color w:val="000000"/>
                <w:sz w:val="18"/>
                <w:szCs w:val="18"/>
              </w:rPr>
              <w:t>мире</w:t>
            </w:r>
          </w:p>
        </w:tc>
        <w:tc>
          <w:tcPr>
            <w:tcW w:w="722" w:type="dxa"/>
            <w:gridSpan w:val="2"/>
          </w:tcPr>
          <w:p w:rsidR="00D80024" w:rsidRPr="00740CBE" w:rsidRDefault="00D80024" w:rsidP="00B327E4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D80024" w:rsidRPr="006359F8">
        <w:tblPrEx>
          <w:tblCellMar>
            <w:top w:w="0" w:type="dxa"/>
            <w:bottom w:w="0" w:type="dxa"/>
          </w:tblCellMar>
        </w:tblPrEx>
        <w:trPr>
          <w:cantSplit/>
          <w:trHeight w:val="586"/>
        </w:trPr>
        <w:tc>
          <w:tcPr>
            <w:tcW w:w="432" w:type="dxa"/>
            <w:gridSpan w:val="3"/>
          </w:tcPr>
          <w:p w:rsidR="00D80024" w:rsidRDefault="00D80024" w:rsidP="00B327E4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BE5108">
              <w:rPr>
                <w:b/>
                <w:bCs/>
                <w:color w:val="000000"/>
                <w:sz w:val="22"/>
                <w:szCs w:val="22"/>
              </w:rPr>
              <w:t>60</w:t>
            </w:r>
          </w:p>
          <w:p w:rsidR="006F2A4C" w:rsidRDefault="006F2A4C" w:rsidP="00B327E4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6F2A4C" w:rsidRPr="006F2A4C" w:rsidRDefault="006F2A4C" w:rsidP="006F2A4C">
            <w:pPr>
              <w:ind w:left="-108" w:right="-108" w:firstLine="6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 w:rsidR="00C7343A">
              <w:rPr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25" w:type="dxa"/>
            <w:vMerge/>
          </w:tcPr>
          <w:p w:rsidR="00D80024" w:rsidRPr="00B608A2" w:rsidRDefault="00D80024" w:rsidP="004F7F22">
            <w:pPr>
              <w:ind w:left="113" w:right="113"/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523" w:type="dxa"/>
          </w:tcPr>
          <w:p w:rsidR="00D80024" w:rsidRDefault="00D80024" w:rsidP="00B327E4">
            <w:pPr>
              <w:ind w:left="-108"/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  <w:r w:rsidRPr="007D7AC8">
              <w:rPr>
                <w:b/>
                <w:bCs/>
                <w:color w:val="000000"/>
                <w:szCs w:val="24"/>
                <w:lang w:val="en-US"/>
              </w:rPr>
              <w:t>14 b</w:t>
            </w:r>
          </w:p>
          <w:p w:rsidR="00D80024" w:rsidRPr="00511081" w:rsidRDefault="00D80024" w:rsidP="00511081">
            <w:pPr>
              <w:ind w:left="-108" w:right="-134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11081">
              <w:rPr>
                <w:b/>
                <w:bCs/>
                <w:color w:val="000000"/>
                <w:sz w:val="18"/>
                <w:szCs w:val="18"/>
              </w:rPr>
              <w:t>Погода! Ветренно!</w:t>
            </w:r>
          </w:p>
          <w:p w:rsidR="00D80024" w:rsidRDefault="00D80024" w:rsidP="00B327E4">
            <w:pPr>
              <w:ind w:lef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3277">
              <w:rPr>
                <w:b/>
                <w:bCs/>
                <w:color w:val="000000"/>
                <w:sz w:val="16"/>
                <w:szCs w:val="16"/>
              </w:rPr>
              <w:t>Контроль диалогической речи</w:t>
            </w:r>
          </w:p>
          <w:p w:rsidR="00D80024" w:rsidRPr="00AC5B4B" w:rsidRDefault="00D80024" w:rsidP="00B327E4">
            <w:pPr>
              <w:ind w:left="-108"/>
              <w:jc w:val="center"/>
              <w:rPr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431" w:type="dxa"/>
            <w:gridSpan w:val="2"/>
          </w:tcPr>
          <w:p w:rsidR="00D80024" w:rsidRDefault="00D80024" w:rsidP="00B327E4">
            <w:pPr>
              <w:rPr>
                <w:bCs/>
                <w:color w:val="000000"/>
                <w:sz w:val="22"/>
                <w:szCs w:val="22"/>
              </w:rPr>
            </w:pPr>
            <w:r w:rsidRPr="008838B6">
              <w:rPr>
                <w:bCs/>
                <w:color w:val="000000"/>
                <w:sz w:val="22"/>
                <w:szCs w:val="22"/>
              </w:rPr>
              <w:t>Упр.3 с.105</w:t>
            </w:r>
          </w:p>
          <w:p w:rsidR="00D80024" w:rsidRPr="00F023DE" w:rsidRDefault="00D80024" w:rsidP="00C73357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D80024" w:rsidRPr="00FA695C" w:rsidRDefault="00D80024" w:rsidP="00C73357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</w:t>
            </w:r>
            <w:r>
              <w:rPr>
                <w:color w:val="000000"/>
                <w:sz w:val="16"/>
                <w:szCs w:val="16"/>
              </w:rPr>
              <w:t>песенки</w:t>
            </w:r>
          </w:p>
          <w:p w:rsidR="00D80024" w:rsidRPr="008838B6" w:rsidRDefault="00D80024" w:rsidP="00B327E4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83" w:type="dxa"/>
          </w:tcPr>
          <w:p w:rsidR="00D80024" w:rsidRDefault="00D80024" w:rsidP="00B327E4">
            <w:pPr>
              <w:rPr>
                <w:bCs/>
                <w:color w:val="000000"/>
                <w:sz w:val="22"/>
                <w:szCs w:val="22"/>
              </w:rPr>
            </w:pPr>
            <w:r w:rsidRPr="008838B6">
              <w:rPr>
                <w:bCs/>
                <w:color w:val="000000"/>
                <w:sz w:val="22"/>
                <w:szCs w:val="22"/>
              </w:rPr>
              <w:t>Упр.1с.104</w:t>
            </w:r>
          </w:p>
          <w:p w:rsidR="00D80024" w:rsidRPr="00ED44CC" w:rsidRDefault="00D80024" w:rsidP="00ED44CC">
            <w:pPr>
              <w:ind w:right="-113"/>
              <w:rPr>
                <w:bCs/>
                <w:color w:val="000000"/>
                <w:sz w:val="16"/>
                <w:szCs w:val="16"/>
              </w:rPr>
            </w:pPr>
            <w:r w:rsidRPr="00ED44CC">
              <w:rPr>
                <w:bCs/>
                <w:color w:val="000000"/>
                <w:sz w:val="16"/>
                <w:szCs w:val="16"/>
              </w:rPr>
              <w:t>Чтение диалогов по ролям</w:t>
            </w:r>
          </w:p>
        </w:tc>
        <w:tc>
          <w:tcPr>
            <w:tcW w:w="2552" w:type="dxa"/>
          </w:tcPr>
          <w:p w:rsidR="00D80024" w:rsidRPr="008838B6" w:rsidRDefault="00D80024" w:rsidP="00B327E4">
            <w:pPr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</w:pPr>
          </w:p>
        </w:tc>
        <w:tc>
          <w:tcPr>
            <w:tcW w:w="1277" w:type="dxa"/>
          </w:tcPr>
          <w:p w:rsidR="00D80024" w:rsidRPr="008838B6" w:rsidRDefault="00D80024" w:rsidP="00B327E4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</w:tcPr>
          <w:p w:rsidR="00D80024" w:rsidRPr="00C5030D" w:rsidRDefault="00D80024" w:rsidP="00EE748A">
            <w:pPr>
              <w:ind w:left="-108"/>
              <w:jc w:val="center"/>
              <w:rPr>
                <w:bCs/>
                <w:color w:val="000000"/>
                <w:sz w:val="20"/>
              </w:rPr>
            </w:pPr>
            <w:r w:rsidRPr="00C5030D">
              <w:rPr>
                <w:bCs/>
                <w:color w:val="000000"/>
                <w:sz w:val="20"/>
              </w:rPr>
              <w:t>Повторение правил чтения</w:t>
            </w:r>
          </w:p>
          <w:p w:rsidR="00D80024" w:rsidRDefault="00D80024" w:rsidP="00EE748A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>Oo</w:t>
            </w:r>
            <w:r w:rsidRPr="00B86F6C"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</w:rPr>
              <w:t>[</w:t>
            </w:r>
            <w:r w:rsidRPr="00C5030D"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  <w:lang w:val="en-US"/>
              </w:rPr>
              <w:t>ou</w:t>
            </w:r>
            <w:r w:rsidRPr="00C5030D"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</w:rPr>
              <w:t>]</w:t>
            </w:r>
            <w:r w:rsidRPr="00C5030D"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</w:rPr>
              <w:t>[</w:t>
            </w:r>
            <w:r w:rsidRPr="00B86F6C"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  <w:lang w:val="en-US"/>
              </w:rPr>
              <w:t>o</w:t>
            </w:r>
            <w:r w:rsidRPr="00B86F6C">
              <w:rPr>
                <w:b/>
                <w:bCs/>
                <w:color w:val="000000"/>
                <w:szCs w:val="24"/>
              </w:rPr>
              <w:t xml:space="preserve"> ]</w:t>
            </w:r>
            <w:r>
              <w:rPr>
                <w:b/>
                <w:bCs/>
                <w:color w:val="000000"/>
                <w:szCs w:val="24"/>
              </w:rPr>
              <w:t xml:space="preserve">  </w:t>
            </w:r>
            <w:r w:rsidRPr="00C5030D">
              <w:rPr>
                <w:b/>
                <w:bCs/>
                <w:color w:val="000000"/>
                <w:szCs w:val="24"/>
              </w:rPr>
              <w:t xml:space="preserve"> </w:t>
            </w:r>
          </w:p>
          <w:p w:rsidR="00D80024" w:rsidRPr="00DE5B94" w:rsidRDefault="00D80024" w:rsidP="00EE748A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 w:rsidRPr="00402D07">
              <w:rPr>
                <w:bCs/>
                <w:color w:val="000000"/>
                <w:sz w:val="16"/>
                <w:szCs w:val="16"/>
              </w:rPr>
              <w:t>Работа со звуками</w:t>
            </w:r>
          </w:p>
        </w:tc>
        <w:tc>
          <w:tcPr>
            <w:tcW w:w="3400" w:type="dxa"/>
          </w:tcPr>
          <w:p w:rsidR="00D80024" w:rsidRPr="008838B6" w:rsidRDefault="00D80024" w:rsidP="00B327E4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838B6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8838B6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8838B6">
              <w:rPr>
                <w:bCs/>
                <w:color w:val="000000"/>
                <w:sz w:val="22"/>
                <w:szCs w:val="22"/>
                <w:lang w:val="en-US"/>
              </w:rPr>
              <w:t>Don`t worry. We`re sailing away on a magic cruice.</w:t>
            </w:r>
          </w:p>
        </w:tc>
        <w:tc>
          <w:tcPr>
            <w:tcW w:w="854" w:type="dxa"/>
          </w:tcPr>
          <w:p w:rsidR="00D80024" w:rsidRPr="00160038" w:rsidRDefault="00D80024" w:rsidP="00EE748A">
            <w:pPr>
              <w:ind w:right="-110"/>
              <w:jc w:val="center"/>
              <w:rPr>
                <w:bCs/>
                <w:color w:val="000000"/>
                <w:sz w:val="20"/>
              </w:rPr>
            </w:pPr>
            <w:r w:rsidRPr="005A3CF1">
              <w:rPr>
                <w:bCs/>
                <w:color w:val="000000"/>
                <w:sz w:val="22"/>
                <w:szCs w:val="22"/>
                <w:lang w:val="en-US"/>
              </w:rPr>
              <w:t>WB</w:t>
            </w:r>
            <w:r>
              <w:rPr>
                <w:bCs/>
                <w:color w:val="000000"/>
                <w:sz w:val="22"/>
                <w:szCs w:val="22"/>
              </w:rPr>
              <w:t xml:space="preserve"> 3,4 с.57 </w:t>
            </w:r>
            <w:r w:rsidRPr="00160038">
              <w:rPr>
                <w:bCs/>
                <w:color w:val="000000"/>
                <w:sz w:val="20"/>
              </w:rPr>
              <w:t>звуки</w:t>
            </w:r>
          </w:p>
          <w:p w:rsidR="00D80024" w:rsidRPr="00C809B0" w:rsidRDefault="00D80024" w:rsidP="00EE748A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</w:tcPr>
          <w:p w:rsidR="00D80024" w:rsidRPr="006359F8" w:rsidRDefault="00D80024" w:rsidP="00B327E4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722" w:type="dxa"/>
            <w:gridSpan w:val="2"/>
          </w:tcPr>
          <w:p w:rsidR="00D80024" w:rsidRPr="009C2C03" w:rsidRDefault="00D80024" w:rsidP="009C2C03">
            <w:pPr>
              <w:rPr>
                <w:bCs/>
                <w:color w:val="000000"/>
                <w:sz w:val="14"/>
                <w:szCs w:val="14"/>
              </w:rPr>
            </w:pPr>
            <w:r w:rsidRPr="009C2C03">
              <w:rPr>
                <w:bCs/>
                <w:color w:val="000000"/>
                <w:sz w:val="14"/>
                <w:szCs w:val="14"/>
              </w:rPr>
              <w:t>Кроссворд</w:t>
            </w:r>
          </w:p>
        </w:tc>
      </w:tr>
      <w:tr w:rsidR="00D80024" w:rsidRPr="009C2C03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6" w:type="dxa"/>
          <w:wAfter w:w="12" w:type="dxa"/>
          <w:cantSplit/>
          <w:trHeight w:val="827"/>
        </w:trPr>
        <w:tc>
          <w:tcPr>
            <w:tcW w:w="426" w:type="dxa"/>
            <w:gridSpan w:val="2"/>
          </w:tcPr>
          <w:p w:rsidR="00D80024" w:rsidRDefault="00D80024" w:rsidP="004F7F22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BE5108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  <w:p w:rsidR="00C56CC1" w:rsidRDefault="00C56CC1" w:rsidP="004F7F22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C56CC1" w:rsidRPr="00B81511" w:rsidRDefault="00B81511" w:rsidP="00C56CC1">
            <w:pPr>
              <w:ind w:right="-108" w:hanging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 w:rsidR="00C7343A">
              <w:rPr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  <w:r w:rsidR="00C56CC1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C56CC1">
              <w:rPr>
                <w:b/>
                <w:bCs/>
                <w:color w:val="000000"/>
                <w:sz w:val="16"/>
                <w:szCs w:val="16"/>
              </w:rPr>
              <w:t>0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25" w:type="dxa"/>
            <w:vMerge/>
            <w:textDirection w:val="btLr"/>
          </w:tcPr>
          <w:p w:rsidR="00D80024" w:rsidRDefault="00D80024" w:rsidP="004F7F22">
            <w:pPr>
              <w:ind w:left="113" w:right="113"/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1531" w:type="dxa"/>
            <w:gridSpan w:val="2"/>
          </w:tcPr>
          <w:p w:rsidR="00D80024" w:rsidRDefault="00D80024" w:rsidP="004F7F22">
            <w:pPr>
              <w:jc w:val="center"/>
              <w:rPr>
                <w:b/>
                <w:bCs/>
                <w:color w:val="000000"/>
                <w:lang w:val="en-US"/>
              </w:rPr>
            </w:pPr>
            <w:smartTag w:uri="urn:schemas-microsoft-com:office:smarttags" w:element="metricconverter">
              <w:smartTagPr>
                <w:attr w:name="ProductID" w:val="15 a"/>
              </w:smartTagPr>
              <w:r w:rsidRPr="00206408">
                <w:rPr>
                  <w:b/>
                  <w:bCs/>
                  <w:color w:val="000000"/>
                  <w:lang w:val="en-US"/>
                </w:rPr>
                <w:t>15 a</w:t>
              </w:r>
            </w:smartTag>
          </w:p>
          <w:p w:rsidR="00D80024" w:rsidRDefault="00D80024" w:rsidP="004F7F22">
            <w:pPr>
              <w:ind w:left="-108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Волшебный остров!</w:t>
            </w:r>
          </w:p>
          <w:p w:rsidR="00D80024" w:rsidRPr="00BB31CB" w:rsidRDefault="00D80024" w:rsidP="004F7F22">
            <w:pPr>
              <w:ind w:lef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B31CB">
              <w:rPr>
                <w:b/>
                <w:bCs/>
                <w:color w:val="000000"/>
                <w:sz w:val="16"/>
                <w:szCs w:val="16"/>
              </w:rPr>
              <w:t>Становедение.</w:t>
            </w:r>
            <w:r w:rsidR="00BB31C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B31CB">
              <w:rPr>
                <w:b/>
                <w:bCs/>
                <w:color w:val="000000"/>
                <w:sz w:val="16"/>
                <w:szCs w:val="16"/>
              </w:rPr>
              <w:t>Каникулы в России</w:t>
            </w:r>
          </w:p>
          <w:p w:rsidR="00D80024" w:rsidRPr="00BB31CB" w:rsidRDefault="00D80024" w:rsidP="004F7F22">
            <w:pPr>
              <w:ind w:left="-108"/>
              <w:jc w:val="center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23" w:type="dxa"/>
          </w:tcPr>
          <w:p w:rsidR="00D80024" w:rsidRDefault="00D80024" w:rsidP="004F7F2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838B6">
              <w:rPr>
                <w:bCs/>
                <w:color w:val="000000"/>
                <w:sz w:val="22"/>
                <w:szCs w:val="22"/>
              </w:rPr>
              <w:t>Упр.</w:t>
            </w:r>
            <w:r>
              <w:rPr>
                <w:bCs/>
                <w:color w:val="000000"/>
                <w:sz w:val="22"/>
                <w:szCs w:val="22"/>
              </w:rPr>
              <w:t>2</w:t>
            </w:r>
            <w:r w:rsidRPr="008838B6">
              <w:rPr>
                <w:bCs/>
                <w:color w:val="000000"/>
                <w:sz w:val="22"/>
                <w:szCs w:val="22"/>
              </w:rPr>
              <w:t xml:space="preserve"> с.106</w:t>
            </w:r>
          </w:p>
          <w:p w:rsidR="00D80024" w:rsidRPr="00F023DE" w:rsidRDefault="00D80024" w:rsidP="007E4F33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D80024" w:rsidRPr="00FA695C" w:rsidRDefault="00D80024" w:rsidP="007E4F33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</w:t>
            </w:r>
            <w:r>
              <w:rPr>
                <w:color w:val="000000"/>
                <w:sz w:val="16"/>
                <w:szCs w:val="16"/>
              </w:rPr>
              <w:t>песенки</w:t>
            </w:r>
          </w:p>
          <w:p w:rsidR="00D80024" w:rsidRPr="008838B6" w:rsidRDefault="00D80024" w:rsidP="004F7F2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83" w:type="dxa"/>
          </w:tcPr>
          <w:p w:rsidR="00D80024" w:rsidRDefault="00D80024" w:rsidP="004F7F22">
            <w:pPr>
              <w:ind w:right="-108" w:hanging="108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Упр.</w:t>
            </w:r>
            <w:r w:rsidRPr="008838B6">
              <w:rPr>
                <w:bCs/>
                <w:color w:val="000000"/>
                <w:sz w:val="22"/>
                <w:szCs w:val="22"/>
              </w:rPr>
              <w:t>3 с.107</w:t>
            </w:r>
          </w:p>
          <w:p w:rsidR="00D80024" w:rsidRPr="008838B6" w:rsidRDefault="00D80024" w:rsidP="004F7F22">
            <w:pPr>
              <w:ind w:right="-108" w:hanging="108"/>
              <w:jc w:val="center"/>
              <w:rPr>
                <w:bCs/>
                <w:color w:val="000000"/>
                <w:sz w:val="22"/>
                <w:szCs w:val="22"/>
              </w:rPr>
            </w:pPr>
            <w:r w:rsidRPr="00D53994">
              <w:rPr>
                <w:bCs/>
                <w:color w:val="000000"/>
                <w:sz w:val="16"/>
                <w:szCs w:val="16"/>
              </w:rPr>
              <w:t>Чтение диалогов по ролям</w:t>
            </w:r>
          </w:p>
        </w:tc>
        <w:tc>
          <w:tcPr>
            <w:tcW w:w="2552" w:type="dxa"/>
          </w:tcPr>
          <w:p w:rsidR="00D80024" w:rsidRPr="008838B6" w:rsidRDefault="00D80024" w:rsidP="004F7F22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7" w:type="dxa"/>
          </w:tcPr>
          <w:p w:rsidR="00D80024" w:rsidRDefault="00D80024" w:rsidP="004F7F22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8838B6">
              <w:rPr>
                <w:b/>
                <w:bCs/>
                <w:color w:val="000000"/>
                <w:sz w:val="22"/>
                <w:szCs w:val="22"/>
                <w:lang w:val="en-US"/>
              </w:rPr>
              <w:t>WB</w:t>
            </w:r>
            <w:r w:rsidRPr="008838B6">
              <w:rPr>
                <w:bCs/>
                <w:color w:val="000000"/>
                <w:sz w:val="22"/>
                <w:szCs w:val="22"/>
              </w:rPr>
              <w:t>: Упр.</w:t>
            </w:r>
            <w:r>
              <w:rPr>
                <w:bCs/>
                <w:color w:val="000000"/>
                <w:sz w:val="22"/>
                <w:szCs w:val="22"/>
              </w:rPr>
              <w:t>4 с.107</w:t>
            </w:r>
          </w:p>
          <w:p w:rsidR="00D80024" w:rsidRDefault="00D80024" w:rsidP="004F7F22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D80024" w:rsidRPr="008838B6" w:rsidRDefault="00D80024" w:rsidP="004F7F22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6F26E2">
              <w:rPr>
                <w:bCs/>
                <w:color w:val="000000"/>
                <w:sz w:val="16"/>
                <w:szCs w:val="16"/>
              </w:rPr>
              <w:t>Работа у доски. «Заполни пропуски</w:t>
            </w:r>
            <w:r>
              <w:rPr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562" w:type="dxa"/>
          </w:tcPr>
          <w:p w:rsidR="00D80024" w:rsidRPr="00C5030D" w:rsidRDefault="00D80024" w:rsidP="00EE748A">
            <w:pPr>
              <w:ind w:left="-108"/>
              <w:jc w:val="center"/>
              <w:rPr>
                <w:bCs/>
                <w:color w:val="000000"/>
                <w:sz w:val="20"/>
              </w:rPr>
            </w:pPr>
            <w:r w:rsidRPr="00C5030D">
              <w:rPr>
                <w:bCs/>
                <w:color w:val="000000"/>
                <w:sz w:val="20"/>
              </w:rPr>
              <w:t>Повторение правил чтения</w:t>
            </w:r>
          </w:p>
          <w:p w:rsidR="00D80024" w:rsidRDefault="00D80024" w:rsidP="00EE748A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>Uu</w:t>
            </w:r>
            <w:r w:rsidRPr="00B86F6C"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</w:rPr>
              <w:t>[</w:t>
            </w:r>
            <w:r w:rsidRPr="00C5030D"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  <w:lang w:val="en-US"/>
              </w:rPr>
              <w:t>ju</w:t>
            </w:r>
            <w:r w:rsidRPr="006F26E2">
              <w:rPr>
                <w:b/>
                <w:bCs/>
                <w:color w:val="000000"/>
                <w:szCs w:val="24"/>
              </w:rPr>
              <w:t>:</w:t>
            </w:r>
            <w:r w:rsidRPr="00C5030D"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</w:rPr>
              <w:t>]</w:t>
            </w:r>
            <w:r w:rsidRPr="00C5030D">
              <w:rPr>
                <w:b/>
                <w:bCs/>
                <w:color w:val="000000"/>
                <w:szCs w:val="24"/>
              </w:rPr>
              <w:t xml:space="preserve">  </w:t>
            </w:r>
            <w:r>
              <w:rPr>
                <w:b/>
                <w:bCs/>
                <w:color w:val="000000"/>
                <w:szCs w:val="24"/>
              </w:rPr>
              <w:t>[</w:t>
            </w:r>
            <w:r w:rsidRPr="00B86F6C">
              <w:rPr>
                <w:b/>
                <w:bCs/>
                <w:color w:val="000000"/>
                <w:szCs w:val="24"/>
              </w:rPr>
              <w:t xml:space="preserve">   ]</w:t>
            </w:r>
            <w:r>
              <w:rPr>
                <w:b/>
                <w:bCs/>
                <w:color w:val="000000"/>
                <w:szCs w:val="24"/>
              </w:rPr>
              <w:t xml:space="preserve">  </w:t>
            </w:r>
            <w:r w:rsidRPr="00C5030D">
              <w:rPr>
                <w:b/>
                <w:bCs/>
                <w:color w:val="000000"/>
                <w:szCs w:val="24"/>
              </w:rPr>
              <w:t xml:space="preserve"> </w:t>
            </w:r>
          </w:p>
          <w:p w:rsidR="00D80024" w:rsidRPr="00DE5B94" w:rsidRDefault="00D80024" w:rsidP="00EE748A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 w:rsidRPr="00402D07">
              <w:rPr>
                <w:bCs/>
                <w:color w:val="000000"/>
                <w:sz w:val="16"/>
                <w:szCs w:val="16"/>
              </w:rPr>
              <w:t>Работа со звуками</w:t>
            </w:r>
          </w:p>
        </w:tc>
        <w:tc>
          <w:tcPr>
            <w:tcW w:w="3400" w:type="dxa"/>
          </w:tcPr>
          <w:p w:rsidR="00D80024" w:rsidRPr="008838B6" w:rsidRDefault="00D80024" w:rsidP="007F3F8A">
            <w:pPr>
              <w:ind w:right="-11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8838B6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6F26E2">
              <w:rPr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8838B6">
              <w:rPr>
                <w:bCs/>
                <w:color w:val="000000"/>
                <w:sz w:val="22"/>
                <w:szCs w:val="22"/>
                <w:lang w:val="en-US"/>
              </w:rPr>
              <w:t>flowers</w:t>
            </w:r>
            <w:r w:rsidRPr="006F26E2">
              <w:rPr>
                <w:bCs/>
                <w:color w:val="000000"/>
                <w:sz w:val="22"/>
                <w:szCs w:val="22"/>
              </w:rPr>
              <w:t xml:space="preserve">, </w:t>
            </w:r>
            <w:r w:rsidRPr="008838B6">
              <w:rPr>
                <w:bCs/>
                <w:color w:val="000000"/>
                <w:sz w:val="22"/>
                <w:szCs w:val="22"/>
                <w:lang w:val="en-US"/>
              </w:rPr>
              <w:t>music</w:t>
            </w:r>
            <w:r w:rsidRPr="006F26E2">
              <w:rPr>
                <w:bCs/>
                <w:color w:val="000000"/>
                <w:sz w:val="22"/>
                <w:szCs w:val="22"/>
              </w:rPr>
              <w:t xml:space="preserve">, </w:t>
            </w:r>
            <w:r w:rsidRPr="008838B6">
              <w:rPr>
                <w:bCs/>
                <w:color w:val="000000"/>
                <w:sz w:val="22"/>
                <w:szCs w:val="22"/>
                <w:lang w:val="en-US"/>
              </w:rPr>
              <w:t>summer</w:t>
            </w:r>
            <w:r w:rsidRPr="006F26E2">
              <w:rPr>
                <w:bCs/>
                <w:color w:val="000000"/>
                <w:sz w:val="22"/>
                <w:szCs w:val="22"/>
              </w:rPr>
              <w:t xml:space="preserve">, </w:t>
            </w:r>
            <w:r w:rsidRPr="008838B6">
              <w:rPr>
                <w:bCs/>
                <w:color w:val="000000"/>
                <w:sz w:val="22"/>
                <w:szCs w:val="22"/>
                <w:lang w:val="en-US"/>
              </w:rPr>
              <w:t>autumn</w:t>
            </w:r>
            <w:r w:rsidRPr="006F26E2">
              <w:rPr>
                <w:bCs/>
                <w:color w:val="000000"/>
                <w:sz w:val="22"/>
                <w:szCs w:val="22"/>
              </w:rPr>
              <w:t xml:space="preserve">, </w:t>
            </w:r>
            <w:r w:rsidRPr="008838B6">
              <w:rPr>
                <w:bCs/>
                <w:color w:val="000000"/>
                <w:sz w:val="22"/>
                <w:szCs w:val="22"/>
                <w:lang w:val="en-US"/>
              </w:rPr>
              <w:t>winter, spring, sun.</w:t>
            </w:r>
          </w:p>
          <w:p w:rsidR="00D80024" w:rsidRPr="008838B6" w:rsidRDefault="00D80024" w:rsidP="004F7F22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8838B6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8838B6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8838B6">
              <w:rPr>
                <w:bCs/>
                <w:color w:val="000000"/>
                <w:sz w:val="22"/>
                <w:szCs w:val="22"/>
                <w:lang w:val="en-US"/>
              </w:rPr>
              <w:t>We`re having lots of fun. We`re playing in the sun.</w:t>
            </w:r>
          </w:p>
          <w:p w:rsidR="00D80024" w:rsidRPr="008838B6" w:rsidRDefault="00D80024" w:rsidP="004F7F22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54" w:type="dxa"/>
          </w:tcPr>
          <w:p w:rsidR="00D80024" w:rsidRPr="00160038" w:rsidRDefault="00D80024" w:rsidP="00EE748A">
            <w:pPr>
              <w:ind w:right="-110"/>
              <w:jc w:val="center"/>
              <w:rPr>
                <w:bCs/>
                <w:color w:val="000000"/>
                <w:sz w:val="20"/>
              </w:rPr>
            </w:pPr>
            <w:r w:rsidRPr="005A3CF1">
              <w:rPr>
                <w:bCs/>
                <w:color w:val="000000"/>
                <w:sz w:val="22"/>
                <w:szCs w:val="22"/>
                <w:lang w:val="en-US"/>
              </w:rPr>
              <w:t>WB</w:t>
            </w:r>
            <w:r>
              <w:rPr>
                <w:bCs/>
                <w:color w:val="000000"/>
                <w:sz w:val="22"/>
                <w:szCs w:val="22"/>
              </w:rPr>
              <w:t xml:space="preserve"> 1,2 с.57-58 </w:t>
            </w:r>
            <w:r w:rsidRPr="00160038">
              <w:rPr>
                <w:bCs/>
                <w:color w:val="000000"/>
                <w:sz w:val="20"/>
              </w:rPr>
              <w:t>звуки</w:t>
            </w:r>
          </w:p>
          <w:p w:rsidR="00D80024" w:rsidRPr="00C809B0" w:rsidRDefault="00D80024" w:rsidP="00EE748A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</w:tcPr>
          <w:p w:rsidR="00D80024" w:rsidRPr="00740CBE" w:rsidRDefault="00D80024" w:rsidP="00B327E4">
            <w:pPr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0CBE">
              <w:rPr>
                <w:b/>
                <w:bCs/>
                <w:color w:val="000000"/>
                <w:sz w:val="18"/>
                <w:szCs w:val="18"/>
              </w:rPr>
              <w:t>Каникулы в России</w:t>
            </w:r>
          </w:p>
        </w:tc>
        <w:tc>
          <w:tcPr>
            <w:tcW w:w="710" w:type="dxa"/>
          </w:tcPr>
          <w:p w:rsidR="00D80024" w:rsidRPr="009C2C03" w:rsidRDefault="00D80024" w:rsidP="009C2C03">
            <w:pPr>
              <w:ind w:left="-108" w:right="-108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D80024" w:rsidRPr="009C2C03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6" w:type="dxa"/>
          <w:wAfter w:w="12" w:type="dxa"/>
          <w:cantSplit/>
          <w:trHeight w:val="827"/>
        </w:trPr>
        <w:tc>
          <w:tcPr>
            <w:tcW w:w="426" w:type="dxa"/>
            <w:gridSpan w:val="2"/>
          </w:tcPr>
          <w:p w:rsidR="00D80024" w:rsidRDefault="00D80024" w:rsidP="004F7F22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BE5108">
              <w:rPr>
                <w:b/>
                <w:bCs/>
                <w:color w:val="000000"/>
                <w:sz w:val="22"/>
                <w:szCs w:val="22"/>
              </w:rPr>
              <w:t>62</w:t>
            </w:r>
          </w:p>
          <w:p w:rsidR="003F50A6" w:rsidRDefault="003F50A6" w:rsidP="004F7F22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3F50A6" w:rsidRPr="00C7343A" w:rsidRDefault="00C7343A" w:rsidP="003F50A6">
            <w:pPr>
              <w:ind w:right="-108" w:hanging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  <w:r w:rsidR="003F50A6">
              <w:rPr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  <w:r w:rsidR="003F50A6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3F50A6">
              <w:rPr>
                <w:b/>
                <w:bCs/>
                <w:color w:val="000000"/>
                <w:sz w:val="16"/>
                <w:szCs w:val="16"/>
              </w:rPr>
              <w:t>0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25" w:type="dxa"/>
            <w:vMerge/>
          </w:tcPr>
          <w:p w:rsidR="00D80024" w:rsidRPr="00EE55D0" w:rsidRDefault="00D80024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531" w:type="dxa"/>
            <w:gridSpan w:val="2"/>
          </w:tcPr>
          <w:p w:rsidR="00D80024" w:rsidRDefault="00D80024" w:rsidP="004F7F22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15 b</w:t>
            </w:r>
          </w:p>
          <w:p w:rsidR="00D80024" w:rsidRDefault="00D80024" w:rsidP="004F7F22">
            <w:pPr>
              <w:ind w:left="-108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Волшебный остров!</w:t>
            </w:r>
          </w:p>
          <w:p w:rsidR="00D80024" w:rsidRDefault="00D80024" w:rsidP="004F7F22">
            <w:pPr>
              <w:ind w:left="-108"/>
              <w:jc w:val="center"/>
              <w:rPr>
                <w:b/>
                <w:sz w:val="16"/>
                <w:szCs w:val="16"/>
              </w:rPr>
            </w:pPr>
            <w:r w:rsidRPr="003A7CD8">
              <w:rPr>
                <w:b/>
                <w:sz w:val="16"/>
                <w:szCs w:val="16"/>
              </w:rPr>
              <w:t xml:space="preserve">Обобщение пройденного </w:t>
            </w:r>
            <w:r>
              <w:rPr>
                <w:b/>
                <w:sz w:val="16"/>
                <w:szCs w:val="16"/>
              </w:rPr>
              <w:t>по теме «погода»</w:t>
            </w:r>
          </w:p>
          <w:p w:rsidR="00D80024" w:rsidRPr="00BB31CB" w:rsidRDefault="00D80024" w:rsidP="004F7F22">
            <w:pPr>
              <w:ind w:lef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3" w:type="dxa"/>
          </w:tcPr>
          <w:p w:rsidR="00D80024" w:rsidRDefault="00D80024" w:rsidP="004F7F2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A695C">
              <w:rPr>
                <w:bCs/>
                <w:color w:val="000000"/>
                <w:sz w:val="22"/>
                <w:szCs w:val="22"/>
              </w:rPr>
              <w:t>Упр.5  с.109</w:t>
            </w:r>
          </w:p>
          <w:p w:rsidR="00D80024" w:rsidRPr="00F023DE" w:rsidRDefault="00D80024" w:rsidP="005A42A2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D80024" w:rsidRPr="00FA695C" w:rsidRDefault="00D80024" w:rsidP="005A42A2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</w:t>
            </w:r>
            <w:r>
              <w:rPr>
                <w:color w:val="000000"/>
                <w:sz w:val="16"/>
                <w:szCs w:val="16"/>
              </w:rPr>
              <w:t>песенки</w:t>
            </w:r>
          </w:p>
          <w:p w:rsidR="00D80024" w:rsidRPr="00FA695C" w:rsidRDefault="00D80024" w:rsidP="004F7F2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83" w:type="dxa"/>
          </w:tcPr>
          <w:p w:rsidR="00D80024" w:rsidRPr="00FA695C" w:rsidRDefault="00D80024" w:rsidP="004F7F22">
            <w:pPr>
              <w:ind w:right="-108" w:hanging="108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D80024" w:rsidRPr="002F74DA" w:rsidRDefault="00D80024" w:rsidP="004F7F22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He is wearing a red T-shirt</w:t>
            </w:r>
          </w:p>
          <w:p w:rsidR="00D80024" w:rsidRDefault="00D80024" w:rsidP="004F7F22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A695C">
              <w:rPr>
                <w:bCs/>
                <w:color w:val="000000"/>
                <w:sz w:val="22"/>
                <w:szCs w:val="22"/>
              </w:rPr>
              <w:t>Упр.1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FA695C">
              <w:rPr>
                <w:bCs/>
                <w:color w:val="000000"/>
                <w:sz w:val="22"/>
                <w:szCs w:val="22"/>
              </w:rPr>
              <w:t>с.108</w:t>
            </w:r>
          </w:p>
          <w:p w:rsidR="00D80024" w:rsidRPr="002F74DA" w:rsidRDefault="00D80024" w:rsidP="004F7F2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74DA">
              <w:rPr>
                <w:bCs/>
                <w:color w:val="000000"/>
                <w:sz w:val="16"/>
                <w:szCs w:val="16"/>
                <w:lang w:val="en-US"/>
              </w:rPr>
              <w:t>Описание картинки</w:t>
            </w:r>
          </w:p>
        </w:tc>
        <w:tc>
          <w:tcPr>
            <w:tcW w:w="1277" w:type="dxa"/>
          </w:tcPr>
          <w:p w:rsidR="00D80024" w:rsidRDefault="00D80024" w:rsidP="004F7F22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FA695C">
              <w:rPr>
                <w:bCs/>
                <w:color w:val="000000"/>
                <w:sz w:val="22"/>
                <w:szCs w:val="22"/>
              </w:rPr>
              <w:t>Упр.3 с.108</w:t>
            </w:r>
          </w:p>
          <w:p w:rsidR="00D80024" w:rsidRDefault="00D80024" w:rsidP="004F7F22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D80024" w:rsidRDefault="00D80024" w:rsidP="004F7F22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D80024" w:rsidRPr="003F01B5" w:rsidRDefault="00D80024" w:rsidP="004F7F22">
            <w:pPr>
              <w:ind w:right="-108"/>
              <w:jc w:val="center"/>
              <w:rPr>
                <w:bCs/>
                <w:color w:val="000000"/>
                <w:sz w:val="12"/>
                <w:szCs w:val="12"/>
              </w:rPr>
            </w:pPr>
          </w:p>
          <w:p w:rsidR="00D80024" w:rsidRPr="00582212" w:rsidRDefault="00D80024" w:rsidP="004F7F22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582212">
              <w:rPr>
                <w:bCs/>
                <w:color w:val="000000"/>
                <w:sz w:val="16"/>
                <w:szCs w:val="16"/>
              </w:rPr>
              <w:t>Работа у доски. «Вставь букву»</w:t>
            </w:r>
          </w:p>
        </w:tc>
        <w:tc>
          <w:tcPr>
            <w:tcW w:w="1562" w:type="dxa"/>
          </w:tcPr>
          <w:p w:rsidR="00D80024" w:rsidRPr="00C5030D" w:rsidRDefault="00D80024" w:rsidP="00EE748A">
            <w:pPr>
              <w:ind w:left="-108"/>
              <w:jc w:val="center"/>
              <w:rPr>
                <w:bCs/>
                <w:color w:val="000000"/>
                <w:sz w:val="20"/>
              </w:rPr>
            </w:pPr>
            <w:r w:rsidRPr="00C5030D">
              <w:rPr>
                <w:bCs/>
                <w:color w:val="000000"/>
                <w:sz w:val="20"/>
              </w:rPr>
              <w:t>Повторение правил чтения</w:t>
            </w:r>
          </w:p>
          <w:p w:rsidR="00D80024" w:rsidRDefault="00D80024" w:rsidP="00EE748A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  <w:lang w:val="en-US"/>
              </w:rPr>
              <w:t>Yy</w:t>
            </w:r>
            <w:r w:rsidRPr="00B86F6C"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</w:rPr>
              <w:t>[</w:t>
            </w:r>
            <w:r w:rsidRPr="00C5030D"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  <w:lang w:val="en-US"/>
              </w:rPr>
              <w:t>ai</w:t>
            </w:r>
            <w:r w:rsidRPr="00C5030D">
              <w:rPr>
                <w:b/>
                <w:bCs/>
                <w:color w:val="000000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Cs w:val="24"/>
              </w:rPr>
              <w:t>]</w:t>
            </w:r>
            <w:r w:rsidRPr="00C5030D">
              <w:rPr>
                <w:b/>
                <w:bCs/>
                <w:color w:val="000000"/>
                <w:szCs w:val="24"/>
              </w:rPr>
              <w:t xml:space="preserve">  </w:t>
            </w:r>
            <w:r>
              <w:rPr>
                <w:b/>
                <w:bCs/>
                <w:color w:val="000000"/>
                <w:szCs w:val="24"/>
              </w:rPr>
              <w:t>[</w:t>
            </w:r>
            <w:r w:rsidRPr="00B86F6C">
              <w:rPr>
                <w:b/>
                <w:bCs/>
                <w:color w:val="000000"/>
                <w:szCs w:val="24"/>
              </w:rPr>
              <w:t xml:space="preserve">  </w:t>
            </w:r>
            <w:r>
              <w:rPr>
                <w:b/>
                <w:bCs/>
                <w:color w:val="000000"/>
                <w:szCs w:val="24"/>
                <w:lang w:val="en-US"/>
              </w:rPr>
              <w:t>i</w:t>
            </w:r>
            <w:r w:rsidRPr="00B86F6C">
              <w:rPr>
                <w:b/>
                <w:bCs/>
                <w:color w:val="000000"/>
                <w:szCs w:val="24"/>
              </w:rPr>
              <w:t xml:space="preserve"> ]</w:t>
            </w:r>
            <w:r>
              <w:rPr>
                <w:b/>
                <w:bCs/>
                <w:color w:val="000000"/>
                <w:szCs w:val="24"/>
              </w:rPr>
              <w:t xml:space="preserve">  </w:t>
            </w:r>
            <w:r w:rsidRPr="00C5030D">
              <w:rPr>
                <w:b/>
                <w:bCs/>
                <w:color w:val="000000"/>
                <w:szCs w:val="24"/>
              </w:rPr>
              <w:t xml:space="preserve"> </w:t>
            </w:r>
          </w:p>
          <w:p w:rsidR="00D80024" w:rsidRPr="00DE5B94" w:rsidRDefault="00D80024" w:rsidP="00EE748A">
            <w:pPr>
              <w:ind w:left="-108"/>
              <w:jc w:val="center"/>
              <w:rPr>
                <w:b/>
                <w:bCs/>
                <w:color w:val="000000"/>
                <w:szCs w:val="24"/>
              </w:rPr>
            </w:pPr>
            <w:r w:rsidRPr="00402D07">
              <w:rPr>
                <w:bCs/>
                <w:color w:val="000000"/>
                <w:sz w:val="16"/>
                <w:szCs w:val="16"/>
              </w:rPr>
              <w:t>Работа со звуками</w:t>
            </w:r>
          </w:p>
        </w:tc>
        <w:tc>
          <w:tcPr>
            <w:tcW w:w="3400" w:type="dxa"/>
          </w:tcPr>
          <w:p w:rsidR="00D80024" w:rsidRPr="00FA695C" w:rsidRDefault="00D80024" w:rsidP="004F7F22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FA695C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FA695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FA695C">
              <w:rPr>
                <w:bCs/>
                <w:color w:val="000000"/>
                <w:sz w:val="22"/>
                <w:szCs w:val="22"/>
                <w:lang w:val="en-US"/>
              </w:rPr>
              <w:t>set sail, us, join, starfish, together, rhymes, get on board, wait, forever, talk.</w:t>
            </w:r>
          </w:p>
        </w:tc>
        <w:tc>
          <w:tcPr>
            <w:tcW w:w="854" w:type="dxa"/>
          </w:tcPr>
          <w:p w:rsidR="00D80024" w:rsidRDefault="00D80024" w:rsidP="004F7F2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F0484">
              <w:rPr>
                <w:bCs/>
                <w:color w:val="000000"/>
                <w:sz w:val="22"/>
                <w:szCs w:val="22"/>
              </w:rPr>
              <w:t>Упр.3 с.108</w:t>
            </w:r>
          </w:p>
          <w:p w:rsidR="00D80024" w:rsidRPr="00953A64" w:rsidRDefault="00D80024" w:rsidP="004F7F2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WB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3 С.59</w:t>
            </w:r>
          </w:p>
        </w:tc>
        <w:tc>
          <w:tcPr>
            <w:tcW w:w="1001" w:type="dxa"/>
          </w:tcPr>
          <w:p w:rsidR="00D80024" w:rsidRDefault="00D80024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710" w:type="dxa"/>
          </w:tcPr>
          <w:p w:rsidR="00D80024" w:rsidRPr="009C2C03" w:rsidRDefault="00D80024" w:rsidP="009C2C03">
            <w:pPr>
              <w:ind w:left="-107"/>
              <w:rPr>
                <w:bCs/>
                <w:color w:val="000000"/>
                <w:sz w:val="14"/>
                <w:szCs w:val="14"/>
              </w:rPr>
            </w:pPr>
            <w:r w:rsidRPr="009C2C03">
              <w:rPr>
                <w:bCs/>
                <w:color w:val="000000"/>
                <w:sz w:val="14"/>
                <w:szCs w:val="14"/>
              </w:rPr>
              <w:t>Вик торина</w:t>
            </w:r>
          </w:p>
        </w:tc>
      </w:tr>
      <w:tr w:rsidR="00D80024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6" w:type="dxa"/>
          <w:wAfter w:w="12" w:type="dxa"/>
          <w:cantSplit/>
          <w:trHeight w:val="827"/>
        </w:trPr>
        <w:tc>
          <w:tcPr>
            <w:tcW w:w="426" w:type="dxa"/>
            <w:gridSpan w:val="2"/>
          </w:tcPr>
          <w:p w:rsidR="00D80024" w:rsidRDefault="00D80024" w:rsidP="004F7F22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D82A0A">
              <w:rPr>
                <w:b/>
                <w:bCs/>
                <w:color w:val="000000"/>
                <w:sz w:val="22"/>
                <w:szCs w:val="22"/>
              </w:rPr>
              <w:t>63</w:t>
            </w:r>
          </w:p>
          <w:p w:rsidR="00A36DBA" w:rsidRDefault="00A36DBA" w:rsidP="004F7F22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A36DBA" w:rsidRPr="00A36DBA" w:rsidRDefault="00B81511" w:rsidP="00A36DBA">
            <w:pPr>
              <w:ind w:right="-108" w:hanging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  <w:r w:rsidR="00C7343A">
              <w:rPr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  <w:r w:rsidR="00A36DBA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A36DBA"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A36DBA">
              <w:rPr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25" w:type="dxa"/>
            <w:vMerge/>
          </w:tcPr>
          <w:p w:rsidR="00D80024" w:rsidRPr="00EE55D0" w:rsidRDefault="00D80024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531" w:type="dxa"/>
            <w:gridSpan w:val="2"/>
          </w:tcPr>
          <w:p w:rsidR="00D80024" w:rsidRPr="005C29F9" w:rsidRDefault="00D80024" w:rsidP="00EE748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C29F9">
              <w:rPr>
                <w:b/>
                <w:bCs/>
                <w:color w:val="000000"/>
                <w:sz w:val="20"/>
              </w:rPr>
              <w:t>В  школе весело!!!</w:t>
            </w:r>
          </w:p>
          <w:p w:rsidR="00D80024" w:rsidRPr="00EE6760" w:rsidRDefault="00D80024" w:rsidP="00EE748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0318">
              <w:rPr>
                <w:b/>
                <w:sz w:val="16"/>
                <w:szCs w:val="16"/>
              </w:rPr>
              <w:t>Формиров</w:t>
            </w:r>
            <w:r>
              <w:rPr>
                <w:b/>
                <w:sz w:val="16"/>
                <w:szCs w:val="16"/>
              </w:rPr>
              <w:t>.</w:t>
            </w:r>
            <w:r w:rsidRPr="003F0318">
              <w:rPr>
                <w:b/>
                <w:sz w:val="16"/>
                <w:szCs w:val="16"/>
              </w:rPr>
              <w:t xml:space="preserve"> навыков самост</w:t>
            </w:r>
            <w:r>
              <w:rPr>
                <w:b/>
                <w:sz w:val="16"/>
                <w:szCs w:val="16"/>
              </w:rPr>
              <w:t>.</w:t>
            </w:r>
            <w:r w:rsidRPr="003F0318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р</w:t>
            </w:r>
            <w:r w:rsidRPr="003F0318">
              <w:rPr>
                <w:b/>
                <w:sz w:val="16"/>
                <w:szCs w:val="16"/>
              </w:rPr>
              <w:t>аботы</w:t>
            </w:r>
          </w:p>
        </w:tc>
        <w:tc>
          <w:tcPr>
            <w:tcW w:w="1423" w:type="dxa"/>
          </w:tcPr>
          <w:p w:rsidR="00D80024" w:rsidRPr="00FA695C" w:rsidRDefault="00D80024" w:rsidP="004F7F22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83" w:type="dxa"/>
          </w:tcPr>
          <w:p w:rsidR="00D80024" w:rsidRDefault="00D80024" w:rsidP="00EE748A">
            <w:pPr>
              <w:ind w:right="-108"/>
              <w:jc w:val="center"/>
              <w:rPr>
                <w:bCs/>
                <w:color w:val="000000"/>
                <w:sz w:val="18"/>
                <w:szCs w:val="18"/>
              </w:rPr>
            </w:pPr>
            <w:r w:rsidRPr="002840AD">
              <w:rPr>
                <w:bCs/>
                <w:color w:val="000000"/>
                <w:sz w:val="18"/>
                <w:szCs w:val="18"/>
                <w:lang w:val="en-US"/>
              </w:rPr>
              <w:t>c</w:t>
            </w:r>
            <w:r w:rsidRPr="002840AD">
              <w:rPr>
                <w:bCs/>
                <w:color w:val="000000"/>
                <w:sz w:val="18"/>
                <w:szCs w:val="18"/>
              </w:rPr>
              <w:t xml:space="preserve">. </w:t>
            </w:r>
            <w:r>
              <w:rPr>
                <w:bCs/>
                <w:color w:val="000000"/>
                <w:sz w:val="18"/>
                <w:szCs w:val="18"/>
              </w:rPr>
              <w:t>110</w:t>
            </w:r>
          </w:p>
          <w:p w:rsidR="00D80024" w:rsidRPr="002840AD" w:rsidRDefault="00D80024" w:rsidP="00EE748A">
            <w:pPr>
              <w:ind w:right="-108"/>
              <w:jc w:val="center"/>
              <w:rPr>
                <w:bCs/>
                <w:color w:val="000000"/>
                <w:sz w:val="18"/>
                <w:szCs w:val="18"/>
              </w:rPr>
            </w:pPr>
            <w:r w:rsidRPr="001D04A4">
              <w:rPr>
                <w:b/>
                <w:bCs/>
                <w:color w:val="000000"/>
                <w:sz w:val="22"/>
                <w:szCs w:val="22"/>
                <w:lang w:val="en-US"/>
              </w:rPr>
              <w:t>Portfolio</w:t>
            </w:r>
            <w:r w:rsidRPr="002840AD">
              <w:rPr>
                <w:bCs/>
                <w:color w:val="000000"/>
                <w:sz w:val="18"/>
                <w:szCs w:val="18"/>
              </w:rPr>
              <w:t xml:space="preserve">  </w:t>
            </w:r>
          </w:p>
          <w:p w:rsidR="00D80024" w:rsidRPr="00381C0B" w:rsidRDefault="00D80024" w:rsidP="00EE748A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552" w:type="dxa"/>
          </w:tcPr>
          <w:p w:rsidR="00D80024" w:rsidRDefault="00D80024" w:rsidP="00EE748A">
            <w:pPr>
              <w:ind w:right="-58"/>
              <w:jc w:val="center"/>
              <w:rPr>
                <w:b/>
                <w:bCs/>
                <w:color w:val="000000"/>
                <w:sz w:val="20"/>
              </w:rPr>
            </w:pPr>
            <w:r w:rsidRPr="00C70589">
              <w:rPr>
                <w:b/>
                <w:bCs/>
                <w:color w:val="000000"/>
                <w:sz w:val="20"/>
              </w:rPr>
              <w:t xml:space="preserve">Мастерим </w:t>
            </w:r>
            <w:r>
              <w:rPr>
                <w:b/>
                <w:bCs/>
                <w:color w:val="000000"/>
                <w:sz w:val="20"/>
              </w:rPr>
              <w:t>солнечные часы</w:t>
            </w:r>
            <w:r w:rsidRPr="00C70589">
              <w:rPr>
                <w:b/>
                <w:bCs/>
                <w:color w:val="000000"/>
                <w:sz w:val="20"/>
              </w:rPr>
              <w:t>.</w:t>
            </w:r>
          </w:p>
          <w:p w:rsidR="00D80024" w:rsidRPr="00C70589" w:rsidRDefault="00D80024" w:rsidP="00EE748A">
            <w:pPr>
              <w:ind w:right="-5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</w:tcPr>
          <w:p w:rsidR="00D80024" w:rsidRPr="002B3194" w:rsidRDefault="00D80024" w:rsidP="00EE748A">
            <w:pPr>
              <w:ind w:right="-108"/>
              <w:jc w:val="center"/>
              <w:rPr>
                <w:b/>
                <w:bCs/>
                <w:color w:val="000000"/>
                <w:szCs w:val="24"/>
                <w:u w:val="single"/>
              </w:rPr>
            </w:pPr>
            <w:r w:rsidRPr="00CF310F">
              <w:rPr>
                <w:b/>
                <w:bCs/>
                <w:color w:val="000000"/>
                <w:szCs w:val="24"/>
              </w:rPr>
              <w:t xml:space="preserve"> </w:t>
            </w:r>
            <w:r w:rsidRPr="002B3194">
              <w:rPr>
                <w:b/>
                <w:bCs/>
                <w:color w:val="000000"/>
                <w:szCs w:val="24"/>
                <w:u w:val="single"/>
                <w:lang w:val="en-US"/>
              </w:rPr>
              <w:t>Portfolio</w:t>
            </w:r>
          </w:p>
          <w:p w:rsidR="00D80024" w:rsidRPr="00CF310F" w:rsidRDefault="00D80024" w:rsidP="00EE748A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151C11">
              <w:rPr>
                <w:bCs/>
                <w:color w:val="000000"/>
                <w:sz w:val="22"/>
                <w:szCs w:val="22"/>
                <w:lang w:val="en-US"/>
              </w:rPr>
              <w:t>c</w:t>
            </w:r>
            <w:r w:rsidRPr="00CF310F">
              <w:rPr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bCs/>
                <w:color w:val="000000"/>
                <w:sz w:val="22"/>
                <w:szCs w:val="22"/>
              </w:rPr>
              <w:t>110</w:t>
            </w:r>
            <w:r w:rsidRPr="00CF310F">
              <w:rPr>
                <w:bCs/>
                <w:color w:val="000000"/>
                <w:sz w:val="22"/>
                <w:szCs w:val="22"/>
              </w:rPr>
              <w:t xml:space="preserve">  </w:t>
            </w:r>
          </w:p>
          <w:p w:rsidR="00D80024" w:rsidRPr="00CF310F" w:rsidRDefault="00D80024" w:rsidP="00EE748A">
            <w:pPr>
              <w:ind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4747">
              <w:rPr>
                <w:b/>
                <w:bCs/>
                <w:color w:val="000000"/>
                <w:sz w:val="18"/>
                <w:szCs w:val="18"/>
                <w:lang w:val="en-US"/>
              </w:rPr>
              <w:t>C</w:t>
            </w:r>
            <w:r w:rsidRPr="00CF310F">
              <w:rPr>
                <w:b/>
                <w:bCs/>
                <w:color w:val="000000"/>
                <w:sz w:val="18"/>
                <w:szCs w:val="18"/>
              </w:rPr>
              <w:t>очинение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 </w:t>
            </w:r>
            <w:r w:rsidRPr="00CF310F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F310F">
              <w:rPr>
                <w:b/>
                <w:bCs/>
                <w:color w:val="000000"/>
                <w:sz w:val="16"/>
                <w:szCs w:val="16"/>
              </w:rPr>
              <w:t>“</w:t>
            </w:r>
            <w:r>
              <w:rPr>
                <w:b/>
                <w:bCs/>
                <w:color w:val="000000"/>
                <w:sz w:val="16"/>
                <w:szCs w:val="16"/>
              </w:rPr>
              <w:t>Мой отдых</w:t>
            </w:r>
            <w:r w:rsidRPr="00EC74FE">
              <w:rPr>
                <w:b/>
                <w:bCs/>
                <w:color w:val="000000"/>
                <w:sz w:val="16"/>
                <w:szCs w:val="16"/>
              </w:rPr>
              <w:t>»</w:t>
            </w:r>
            <w:r w:rsidRPr="00CF310F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2" w:type="dxa"/>
          </w:tcPr>
          <w:p w:rsidR="00D80024" w:rsidRPr="00F0381B" w:rsidRDefault="00D80024" w:rsidP="004F7F22">
            <w:pPr>
              <w:ind w:lef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</w:tc>
        <w:tc>
          <w:tcPr>
            <w:tcW w:w="3400" w:type="dxa"/>
          </w:tcPr>
          <w:p w:rsidR="00D80024" w:rsidRPr="00FA695C" w:rsidRDefault="00D80024" w:rsidP="004F7F22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FA695C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FA695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FA695C">
              <w:rPr>
                <w:bCs/>
                <w:color w:val="000000"/>
                <w:sz w:val="22"/>
                <w:szCs w:val="22"/>
                <w:lang w:val="en-US"/>
              </w:rPr>
              <w:t>cardboard, ruler, a pair of compasses (</w:t>
            </w:r>
            <w:r w:rsidRPr="00FA695C">
              <w:rPr>
                <w:bCs/>
                <w:color w:val="000000"/>
                <w:sz w:val="22"/>
                <w:szCs w:val="22"/>
              </w:rPr>
              <w:t>циркуль</w:t>
            </w:r>
            <w:r w:rsidRPr="00FA695C">
              <w:rPr>
                <w:bCs/>
                <w:color w:val="000000"/>
                <w:sz w:val="22"/>
                <w:szCs w:val="22"/>
                <w:lang w:val="en-US"/>
              </w:rPr>
              <w:t>), watch.</w:t>
            </w:r>
          </w:p>
        </w:tc>
        <w:tc>
          <w:tcPr>
            <w:tcW w:w="854" w:type="dxa"/>
          </w:tcPr>
          <w:p w:rsidR="00D80024" w:rsidRPr="001D2E5A" w:rsidRDefault="00D80024" w:rsidP="00EE748A">
            <w:pPr>
              <w:ind w:left="-108" w:firstLine="108"/>
              <w:jc w:val="center"/>
              <w:rPr>
                <w:bCs/>
                <w:color w:val="000000"/>
                <w:sz w:val="18"/>
                <w:szCs w:val="18"/>
              </w:rPr>
            </w:pPr>
            <w:r w:rsidRPr="001D2E5A">
              <w:rPr>
                <w:bCs/>
                <w:color w:val="000000"/>
                <w:sz w:val="18"/>
                <w:szCs w:val="18"/>
              </w:rPr>
              <w:t>Портфолио</w:t>
            </w:r>
          </w:p>
        </w:tc>
        <w:tc>
          <w:tcPr>
            <w:tcW w:w="1001" w:type="dxa"/>
          </w:tcPr>
          <w:p w:rsidR="00D80024" w:rsidRDefault="00D80024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710" w:type="dxa"/>
          </w:tcPr>
          <w:p w:rsidR="00D80024" w:rsidRDefault="00D80024" w:rsidP="004F7F22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</w:tr>
    </w:tbl>
    <w:p w:rsidR="003E1853" w:rsidRPr="006359F8" w:rsidRDefault="003E1853" w:rsidP="003E1853">
      <w:pPr>
        <w:rPr>
          <w:lang w:val="en-US"/>
        </w:rPr>
      </w:pPr>
    </w:p>
    <w:p w:rsidR="005875DF" w:rsidRPr="005875DF" w:rsidRDefault="005875DF" w:rsidP="0045066F">
      <w:pPr>
        <w:ind w:left="360"/>
        <w:jc w:val="center"/>
        <w:rPr>
          <w:rFonts w:ascii="Bookman Old Style" w:hAnsi="Bookman Old Style"/>
          <w:b/>
          <w:bCs/>
          <w:color w:val="000000"/>
          <w:sz w:val="16"/>
          <w:szCs w:val="16"/>
        </w:rPr>
      </w:pPr>
    </w:p>
    <w:p w:rsidR="0045066F" w:rsidRPr="005875DF" w:rsidRDefault="0045066F" w:rsidP="0045066F">
      <w:pPr>
        <w:ind w:left="360"/>
        <w:jc w:val="center"/>
        <w:rPr>
          <w:rFonts w:ascii="Bookman Old Style" w:hAnsi="Bookman Old Style"/>
          <w:b/>
          <w:bCs/>
          <w:color w:val="000000"/>
          <w:sz w:val="26"/>
        </w:rPr>
      </w:pPr>
      <w:r w:rsidRPr="006E4C6A">
        <w:rPr>
          <w:rFonts w:ascii="Bookman Old Style" w:hAnsi="Bookman Old Style"/>
          <w:b/>
          <w:bCs/>
          <w:color w:val="000000"/>
          <w:sz w:val="28"/>
          <w:szCs w:val="28"/>
        </w:rPr>
        <w:t>КАЛЕНДАРНО</w:t>
      </w:r>
      <w:r w:rsidRPr="005875DF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- </w:t>
      </w:r>
      <w:r w:rsidRPr="006E4C6A">
        <w:rPr>
          <w:rFonts w:ascii="Bookman Old Style" w:hAnsi="Bookman Old Style"/>
          <w:b/>
          <w:bCs/>
          <w:color w:val="000000"/>
          <w:sz w:val="28"/>
          <w:szCs w:val="28"/>
        </w:rPr>
        <w:t>ТЕМАТИЧЕСКОЕ</w:t>
      </w:r>
      <w:r w:rsidRPr="005875DF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 </w:t>
      </w:r>
      <w:r w:rsidRPr="006E4C6A">
        <w:rPr>
          <w:rFonts w:ascii="Bookman Old Style" w:hAnsi="Bookman Old Style"/>
          <w:b/>
          <w:bCs/>
          <w:color w:val="000000"/>
          <w:sz w:val="28"/>
          <w:szCs w:val="28"/>
        </w:rPr>
        <w:t>ПЛАНИРОВАНИЕ</w:t>
      </w:r>
      <w:r w:rsidRPr="005875DF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  2  </w:t>
      </w:r>
      <w:r w:rsidRPr="006E4C6A">
        <w:rPr>
          <w:rFonts w:ascii="Bookman Old Style" w:hAnsi="Bookman Old Style"/>
          <w:b/>
          <w:bCs/>
          <w:color w:val="000000"/>
          <w:sz w:val="28"/>
          <w:szCs w:val="28"/>
        </w:rPr>
        <w:t>КЛАСС</w:t>
      </w:r>
      <w:r w:rsidRPr="005875DF">
        <w:rPr>
          <w:rFonts w:ascii="Bookman Old Style" w:hAnsi="Bookman Old Style"/>
          <w:b/>
          <w:bCs/>
          <w:color w:val="000000"/>
          <w:sz w:val="28"/>
          <w:szCs w:val="28"/>
        </w:rPr>
        <w:t xml:space="preserve">                                                                           </w:t>
      </w:r>
      <w:r w:rsidRPr="008447A7">
        <w:rPr>
          <w:rFonts w:ascii="Bookman Old Style" w:hAnsi="Bookman Old Style"/>
          <w:b/>
          <w:bCs/>
          <w:color w:val="000000"/>
          <w:sz w:val="26"/>
        </w:rPr>
        <w:t>УМК</w:t>
      </w:r>
      <w:r w:rsidRPr="005875DF">
        <w:rPr>
          <w:rFonts w:ascii="Bookman Old Style" w:hAnsi="Bookman Old Style"/>
          <w:b/>
          <w:bCs/>
          <w:color w:val="000000"/>
          <w:sz w:val="26"/>
        </w:rPr>
        <w:t xml:space="preserve">  </w:t>
      </w:r>
      <w:r w:rsidRPr="005875DF">
        <w:rPr>
          <w:rFonts w:ascii="Bookman Old Style" w:hAnsi="Bookman Old Style"/>
          <w:b/>
          <w:bCs/>
          <w:color w:val="000000"/>
          <w:sz w:val="28"/>
        </w:rPr>
        <w:t>«</w:t>
      </w:r>
      <w:r w:rsidRPr="008447A7">
        <w:rPr>
          <w:rFonts w:ascii="Bookman Old Style" w:hAnsi="Bookman Old Style"/>
          <w:b/>
          <w:bCs/>
          <w:color w:val="000000"/>
          <w:sz w:val="28"/>
          <w:lang w:val="en-US"/>
        </w:rPr>
        <w:t>SPOTLIGHT</w:t>
      </w:r>
      <w:r w:rsidRPr="005875DF">
        <w:rPr>
          <w:rFonts w:ascii="Bookman Old Style" w:hAnsi="Bookman Old Style"/>
          <w:b/>
          <w:bCs/>
          <w:color w:val="000000"/>
          <w:sz w:val="28"/>
        </w:rPr>
        <w:t xml:space="preserve"> -</w:t>
      </w:r>
      <w:r w:rsidRPr="005875DF">
        <w:rPr>
          <w:rFonts w:ascii="Arial Black" w:hAnsi="Arial Black"/>
          <w:b/>
          <w:bCs/>
          <w:color w:val="000000"/>
          <w:sz w:val="28"/>
        </w:rPr>
        <w:t>2</w:t>
      </w:r>
      <w:r w:rsidRPr="005875DF">
        <w:rPr>
          <w:rFonts w:ascii="Bookman Old Style" w:hAnsi="Bookman Old Style"/>
          <w:b/>
          <w:bCs/>
          <w:color w:val="000000"/>
          <w:sz w:val="28"/>
        </w:rPr>
        <w:t>»  («</w:t>
      </w:r>
      <w:r w:rsidRPr="008447A7">
        <w:rPr>
          <w:rFonts w:ascii="Bookman Old Style" w:hAnsi="Bookman Old Style"/>
          <w:b/>
          <w:bCs/>
          <w:color w:val="000000"/>
          <w:sz w:val="28"/>
        </w:rPr>
        <w:t>Английский</w:t>
      </w:r>
      <w:r w:rsidRPr="005875DF">
        <w:rPr>
          <w:rFonts w:ascii="Bookman Old Style" w:hAnsi="Bookman Old Style"/>
          <w:b/>
          <w:bCs/>
          <w:color w:val="000000"/>
          <w:sz w:val="28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8"/>
        </w:rPr>
        <w:t>в</w:t>
      </w:r>
      <w:r w:rsidRPr="005875DF">
        <w:rPr>
          <w:rFonts w:ascii="Bookman Old Style" w:hAnsi="Bookman Old Style"/>
          <w:b/>
          <w:bCs/>
          <w:color w:val="000000"/>
          <w:sz w:val="28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8"/>
        </w:rPr>
        <w:t>фокусе</w:t>
      </w:r>
      <w:r w:rsidRPr="005875DF">
        <w:rPr>
          <w:rFonts w:ascii="Bookman Old Style" w:hAnsi="Bookman Old Style"/>
          <w:b/>
          <w:bCs/>
          <w:color w:val="000000"/>
          <w:sz w:val="28"/>
        </w:rPr>
        <w:t xml:space="preserve">»)  </w:t>
      </w:r>
      <w:r w:rsidRPr="005875DF">
        <w:rPr>
          <w:rFonts w:ascii="Bookman Old Style" w:hAnsi="Bookman Old Style"/>
          <w:b/>
          <w:bCs/>
          <w:color w:val="000000"/>
          <w:sz w:val="26"/>
        </w:rPr>
        <w:t>(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Virginia</w:t>
      </w:r>
      <w:r w:rsidRPr="005875DF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Evans</w:t>
      </w:r>
      <w:r w:rsidRPr="005875DF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Jenny</w:t>
      </w:r>
      <w:r w:rsidRPr="005875DF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Dooley</w:t>
      </w:r>
      <w:r w:rsidRPr="005875DF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Nadezhda</w:t>
      </w:r>
      <w:r w:rsidRPr="005875DF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B</w:t>
      </w:r>
      <w:r>
        <w:rPr>
          <w:rFonts w:ascii="Bookman Old Style" w:hAnsi="Bookman Old Style"/>
          <w:b/>
          <w:bCs/>
          <w:color w:val="000000"/>
          <w:sz w:val="22"/>
          <w:szCs w:val="22"/>
        </w:rPr>
        <w:t>у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kova</w:t>
      </w:r>
      <w:r w:rsidRPr="005875DF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,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Marina</w:t>
      </w:r>
      <w:r w:rsidRPr="005875DF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</w:t>
      </w:r>
      <w:r w:rsidRPr="008447A7">
        <w:rPr>
          <w:rFonts w:ascii="Bookman Old Style" w:hAnsi="Bookman Old Style"/>
          <w:b/>
          <w:bCs/>
          <w:color w:val="000000"/>
          <w:sz w:val="22"/>
          <w:szCs w:val="22"/>
          <w:lang w:val="en-US"/>
        </w:rPr>
        <w:t>Pospelova</w:t>
      </w:r>
      <w:r w:rsidRPr="005875DF">
        <w:rPr>
          <w:rFonts w:ascii="Bookman Old Style" w:hAnsi="Bookman Old Style"/>
          <w:b/>
          <w:bCs/>
          <w:color w:val="000000"/>
          <w:sz w:val="26"/>
        </w:rPr>
        <w:t xml:space="preserve"> )</w:t>
      </w:r>
    </w:p>
    <w:tbl>
      <w:tblPr>
        <w:tblW w:w="16460" w:type="dxa"/>
        <w:tblInd w:w="-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390"/>
        <w:gridCol w:w="30"/>
        <w:gridCol w:w="392"/>
        <w:gridCol w:w="39"/>
        <w:gridCol w:w="1520"/>
        <w:gridCol w:w="34"/>
        <w:gridCol w:w="1388"/>
        <w:gridCol w:w="23"/>
        <w:gridCol w:w="1260"/>
        <w:gridCol w:w="19"/>
        <w:gridCol w:w="2529"/>
        <w:gridCol w:w="16"/>
        <w:gridCol w:w="1261"/>
        <w:gridCol w:w="14"/>
        <w:gridCol w:w="1557"/>
        <w:gridCol w:w="3402"/>
        <w:gridCol w:w="9"/>
        <w:gridCol w:w="851"/>
        <w:gridCol w:w="992"/>
        <w:gridCol w:w="9"/>
        <w:gridCol w:w="708"/>
        <w:gridCol w:w="11"/>
      </w:tblGrid>
      <w:tr w:rsidR="00F46886">
        <w:tblPrEx>
          <w:tblCellMar>
            <w:top w:w="0" w:type="dxa"/>
            <w:bottom w:w="0" w:type="dxa"/>
          </w:tblCellMar>
        </w:tblPrEx>
        <w:trPr>
          <w:cantSplit/>
          <w:trHeight w:val="578"/>
        </w:trPr>
        <w:tc>
          <w:tcPr>
            <w:tcW w:w="396" w:type="dxa"/>
            <w:gridSpan w:val="2"/>
            <w:vMerge w:val="restart"/>
            <w:textDirection w:val="btLr"/>
          </w:tcPr>
          <w:p w:rsidR="00F46886" w:rsidRPr="00775F38" w:rsidRDefault="00F46886" w:rsidP="00EE748A">
            <w:pPr>
              <w:ind w:left="113" w:right="113"/>
              <w:jc w:val="center"/>
              <w:rPr>
                <w:rFonts w:ascii="Bookman Old Style" w:hAnsi="Bookman Old Style"/>
                <w:b/>
                <w:bCs/>
                <w:color w:val="000000"/>
                <w:sz w:val="14"/>
                <w:szCs w:val="14"/>
              </w:rPr>
            </w:pPr>
            <w:r w:rsidRPr="001F0A2B">
              <w:rPr>
                <w:rFonts w:ascii="Bookman Old Style" w:hAnsi="Bookman Old Style"/>
                <w:b/>
                <w:bCs/>
                <w:color w:val="000000"/>
                <w:sz w:val="20"/>
              </w:rPr>
              <w:t xml:space="preserve">№  </w:t>
            </w:r>
            <w:r>
              <w:rPr>
                <w:rFonts w:ascii="Bookman Old Style" w:hAnsi="Bookman Old Style"/>
                <w:b/>
                <w:bCs/>
                <w:color w:val="000000"/>
                <w:sz w:val="22"/>
                <w:szCs w:val="22"/>
              </w:rPr>
              <w:t>П.П.</w:t>
            </w:r>
          </w:p>
        </w:tc>
        <w:tc>
          <w:tcPr>
            <w:tcW w:w="1981" w:type="dxa"/>
            <w:gridSpan w:val="4"/>
            <w:vMerge w:val="restart"/>
          </w:tcPr>
          <w:p w:rsidR="00F46886" w:rsidRPr="007D0210" w:rsidRDefault="00F46886" w:rsidP="00EE748A">
            <w:pPr>
              <w:pStyle w:val="af"/>
              <w:ind w:left="0" w:right="0"/>
              <w:rPr>
                <w:rFonts w:ascii="Bookman Old Style" w:hAnsi="Bookman Old Style"/>
                <w:color w:val="000000"/>
                <w:sz w:val="20"/>
              </w:rPr>
            </w:pPr>
            <w:r w:rsidRPr="007D0210">
              <w:rPr>
                <w:rFonts w:ascii="Bookman Old Style" w:hAnsi="Bookman Old Style"/>
                <w:color w:val="000000"/>
                <w:sz w:val="20"/>
              </w:rPr>
              <w:t>Тема</w:t>
            </w:r>
          </w:p>
          <w:p w:rsidR="00F46886" w:rsidRDefault="00F46886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Подтема</w:t>
            </w: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  <w:lang w:val="en-US"/>
              </w:rPr>
              <w:t xml:space="preserve">  </w:t>
            </w:r>
            <w:r w:rsidRPr="007D0210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        </w:t>
            </w:r>
            <w:r w:rsidRPr="007D0210">
              <w:rPr>
                <w:rFonts w:ascii="Bookman Old Style" w:hAnsi="Bookman Old Style"/>
                <w:bCs/>
                <w:color w:val="000000"/>
                <w:sz w:val="17"/>
                <w:szCs w:val="17"/>
                <w:lang w:val="en-US"/>
              </w:rPr>
              <w:t>вид деятельности</w:t>
            </w:r>
          </w:p>
        </w:tc>
        <w:tc>
          <w:tcPr>
            <w:tcW w:w="6530" w:type="dxa"/>
            <w:gridSpan w:val="8"/>
          </w:tcPr>
          <w:p w:rsidR="00F46886" w:rsidRDefault="00F46886" w:rsidP="00EE748A">
            <w:pPr>
              <w:pStyle w:val="5"/>
              <w:ind w:right="-108"/>
              <w:rPr>
                <w:rFonts w:ascii="Bookman Old Style" w:hAnsi="Bookman Old Style"/>
                <w:color w:val="000000"/>
                <w:sz w:val="8"/>
                <w:lang w:val="en-US"/>
              </w:rPr>
            </w:pPr>
          </w:p>
          <w:p w:rsidR="00F46886" w:rsidRPr="00C52ED5" w:rsidRDefault="00F46886" w:rsidP="00EE748A">
            <w:pPr>
              <w:pStyle w:val="5"/>
              <w:ind w:right="-108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C52ED5">
              <w:rPr>
                <w:rFonts w:ascii="Bookman Old Style" w:hAnsi="Bookman Old Style"/>
                <w:color w:val="000000"/>
                <w:sz w:val="24"/>
                <w:szCs w:val="24"/>
              </w:rPr>
              <w:t>Коммуникативные умения и навыки</w:t>
            </w:r>
          </w:p>
          <w:p w:rsidR="00F46886" w:rsidRDefault="00F46886" w:rsidP="00EE748A">
            <w:pPr>
              <w:jc w:val="center"/>
              <w:rPr>
                <w:color w:val="000000"/>
                <w:sz w:val="8"/>
              </w:rPr>
            </w:pPr>
          </w:p>
          <w:p w:rsidR="00F46886" w:rsidRDefault="00F46886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"/>
              </w:rPr>
            </w:pPr>
          </w:p>
        </w:tc>
        <w:tc>
          <w:tcPr>
            <w:tcW w:w="4973" w:type="dxa"/>
            <w:gridSpan w:val="3"/>
          </w:tcPr>
          <w:p w:rsidR="00F46886" w:rsidRDefault="00F46886" w:rsidP="00EE748A">
            <w:pPr>
              <w:pStyle w:val="5"/>
              <w:rPr>
                <w:rFonts w:ascii="Bookman Old Style" w:hAnsi="Bookman Old Style"/>
                <w:bCs/>
                <w:color w:val="000000"/>
                <w:sz w:val="8"/>
              </w:rPr>
            </w:pPr>
          </w:p>
          <w:p w:rsidR="00F46886" w:rsidRPr="00C52ED5" w:rsidRDefault="00F46886" w:rsidP="00EE748A">
            <w:pPr>
              <w:pStyle w:val="5"/>
              <w:rPr>
                <w:rFonts w:ascii="Bookman Old Style" w:hAnsi="Bookman Old Style"/>
                <w:bCs/>
                <w:color w:val="000000"/>
                <w:sz w:val="24"/>
                <w:szCs w:val="24"/>
              </w:rPr>
            </w:pPr>
            <w:r w:rsidRPr="00C52ED5">
              <w:rPr>
                <w:rFonts w:ascii="Bookman Old Style" w:hAnsi="Bookman Old Style"/>
                <w:bCs/>
                <w:color w:val="000000"/>
                <w:sz w:val="24"/>
                <w:szCs w:val="24"/>
              </w:rPr>
              <w:t>Языковые знания</w:t>
            </w:r>
          </w:p>
          <w:p w:rsidR="00F46886" w:rsidRDefault="00F46886" w:rsidP="00EE748A">
            <w:pPr>
              <w:rPr>
                <w:color w:val="000000"/>
                <w:sz w:val="8"/>
              </w:rPr>
            </w:pPr>
          </w:p>
        </w:tc>
        <w:tc>
          <w:tcPr>
            <w:tcW w:w="860" w:type="dxa"/>
            <w:gridSpan w:val="2"/>
            <w:vMerge w:val="restart"/>
          </w:tcPr>
          <w:p w:rsidR="00F46886" w:rsidRDefault="00F46886" w:rsidP="00EE748A">
            <w:pPr>
              <w:ind w:left="-108" w:right="-203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Д.З.</w:t>
            </w:r>
          </w:p>
        </w:tc>
        <w:tc>
          <w:tcPr>
            <w:tcW w:w="1001" w:type="dxa"/>
            <w:gridSpan w:val="2"/>
            <w:vMerge w:val="restart"/>
          </w:tcPr>
          <w:p w:rsidR="00F46886" w:rsidRPr="0012455F" w:rsidRDefault="00F46886" w:rsidP="00EE748A">
            <w:pPr>
              <w:ind w:left="-108" w:right="-153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Страно веде             ние</w:t>
            </w:r>
          </w:p>
        </w:tc>
        <w:tc>
          <w:tcPr>
            <w:tcW w:w="719" w:type="dxa"/>
            <w:gridSpan w:val="2"/>
            <w:vMerge w:val="restart"/>
            <w:textDirection w:val="btLr"/>
          </w:tcPr>
          <w:p w:rsidR="00F46886" w:rsidRPr="0012455F" w:rsidRDefault="00F46886" w:rsidP="00EE748A">
            <w:pPr>
              <w:ind w:left="-108" w:right="-153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</w:rPr>
              <w:t>КОНТРОЛЬ</w:t>
            </w:r>
          </w:p>
        </w:tc>
      </w:tr>
      <w:tr w:rsidR="00F46886">
        <w:tblPrEx>
          <w:tblCellMar>
            <w:top w:w="0" w:type="dxa"/>
            <w:bottom w:w="0" w:type="dxa"/>
          </w:tblCellMar>
        </w:tblPrEx>
        <w:trPr>
          <w:cantSplit/>
          <w:trHeight w:val="668"/>
        </w:trPr>
        <w:tc>
          <w:tcPr>
            <w:tcW w:w="396" w:type="dxa"/>
            <w:gridSpan w:val="2"/>
            <w:vMerge/>
          </w:tcPr>
          <w:p w:rsidR="00F46886" w:rsidRDefault="00F46886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1981" w:type="dxa"/>
            <w:gridSpan w:val="4"/>
            <w:vMerge/>
          </w:tcPr>
          <w:p w:rsidR="00F46886" w:rsidRDefault="00F46886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1422" w:type="dxa"/>
            <w:gridSpan w:val="2"/>
          </w:tcPr>
          <w:p w:rsidR="00F46886" w:rsidRDefault="00F46886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  <w:p w:rsidR="00F46886" w:rsidRDefault="00F46886" w:rsidP="00EE748A">
            <w:pPr>
              <w:ind w:left="-104" w:right="-254" w:hanging="4"/>
              <w:rPr>
                <w:rFonts w:ascii="Bookman Old Style" w:hAnsi="Bookman Old Style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Аудирование</w:t>
            </w:r>
          </w:p>
          <w:p w:rsidR="00F46886" w:rsidRPr="00E825CF" w:rsidRDefault="00F46886" w:rsidP="00EE748A">
            <w:pPr>
              <w:ind w:hanging="108"/>
              <w:jc w:val="right"/>
              <w:rPr>
                <w:rFonts w:ascii="Bookman Old Style" w:hAnsi="Bookman Old Style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83" w:type="dxa"/>
            <w:gridSpan w:val="2"/>
          </w:tcPr>
          <w:p w:rsidR="00F46886" w:rsidRDefault="00F46886" w:rsidP="00EE748A">
            <w:pPr>
              <w:ind w:right="-108" w:hanging="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  <w:p w:rsidR="00F46886" w:rsidRDefault="00F46886" w:rsidP="00EE748A">
            <w:pPr>
              <w:ind w:right="-108" w:hanging="108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Чтение</w:t>
            </w:r>
          </w:p>
        </w:tc>
        <w:tc>
          <w:tcPr>
            <w:tcW w:w="2548" w:type="dxa"/>
            <w:gridSpan w:val="2"/>
          </w:tcPr>
          <w:p w:rsidR="00F46886" w:rsidRDefault="00F46886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F46886" w:rsidRDefault="00F46886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Говорение</w:t>
            </w:r>
          </w:p>
        </w:tc>
        <w:tc>
          <w:tcPr>
            <w:tcW w:w="1277" w:type="dxa"/>
            <w:gridSpan w:val="2"/>
          </w:tcPr>
          <w:p w:rsidR="00F46886" w:rsidRDefault="00F46886" w:rsidP="00EE748A">
            <w:pPr>
              <w:ind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F46886" w:rsidRDefault="00F46886" w:rsidP="00EE748A">
            <w:pPr>
              <w:ind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Письмо</w:t>
            </w:r>
          </w:p>
        </w:tc>
        <w:tc>
          <w:tcPr>
            <w:tcW w:w="1571" w:type="dxa"/>
            <w:gridSpan w:val="2"/>
          </w:tcPr>
          <w:p w:rsidR="00F46886" w:rsidRDefault="00F46886" w:rsidP="00EE748A">
            <w:pPr>
              <w:ind w:lef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F46886" w:rsidRDefault="00F46886" w:rsidP="00EE748A">
            <w:pPr>
              <w:ind w:left="-108" w:right="-77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Фонетика</w:t>
            </w:r>
          </w:p>
        </w:tc>
        <w:tc>
          <w:tcPr>
            <w:tcW w:w="3402" w:type="dxa"/>
          </w:tcPr>
          <w:p w:rsidR="00F46886" w:rsidRDefault="00F46886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  <w:p w:rsidR="00F46886" w:rsidRDefault="00F46886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</w:rPr>
              <w:t>Лексика</w:t>
            </w:r>
          </w:p>
          <w:p w:rsidR="00F46886" w:rsidRDefault="00F46886" w:rsidP="00EE748A">
            <w:pPr>
              <w:ind w:left="-108" w:right="-108"/>
              <w:rPr>
                <w:rFonts w:ascii="Bookman Old Style" w:hAnsi="Bookman Old Style"/>
                <w:b/>
                <w:bCs/>
                <w:color w:val="000000"/>
                <w:sz w:val="8"/>
                <w:lang w:val="en-US"/>
              </w:rPr>
            </w:pPr>
          </w:p>
          <w:p w:rsidR="00F46886" w:rsidRDefault="00F46886" w:rsidP="00EE748A">
            <w:pPr>
              <w:ind w:left="-108" w:right="-108"/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860" w:type="dxa"/>
            <w:gridSpan w:val="2"/>
            <w:vMerge/>
          </w:tcPr>
          <w:p w:rsidR="00F46886" w:rsidRDefault="00F46886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001" w:type="dxa"/>
            <w:gridSpan w:val="2"/>
            <w:vMerge/>
          </w:tcPr>
          <w:p w:rsidR="00F46886" w:rsidRDefault="00F46886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719" w:type="dxa"/>
            <w:gridSpan w:val="2"/>
            <w:vMerge/>
          </w:tcPr>
          <w:p w:rsidR="00F46886" w:rsidRDefault="00F46886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</w:tr>
      <w:tr w:rsidR="00D80024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827"/>
        </w:trPr>
        <w:tc>
          <w:tcPr>
            <w:tcW w:w="396" w:type="dxa"/>
            <w:gridSpan w:val="2"/>
          </w:tcPr>
          <w:p w:rsidR="00D80024" w:rsidRDefault="00D80024" w:rsidP="00EE748A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D82A0A">
              <w:rPr>
                <w:b/>
                <w:bCs/>
                <w:color w:val="000000"/>
                <w:sz w:val="22"/>
                <w:szCs w:val="22"/>
              </w:rPr>
              <w:t>64</w:t>
            </w:r>
          </w:p>
          <w:p w:rsidR="004C02CC" w:rsidRDefault="004C02CC" w:rsidP="00EE748A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4C02CC" w:rsidRPr="004C02CC" w:rsidRDefault="00C7343A" w:rsidP="004C02CC">
            <w:pPr>
              <w:ind w:right="-108" w:hanging="102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07</w:t>
            </w:r>
            <w:r w:rsidR="004C02CC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4C02CC"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4C02CC">
              <w:rPr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22" w:type="dxa"/>
            <w:gridSpan w:val="2"/>
            <w:vMerge w:val="restart"/>
            <w:textDirection w:val="btLr"/>
          </w:tcPr>
          <w:p w:rsidR="00D80024" w:rsidRPr="00EE55D0" w:rsidRDefault="002E1A0B" w:rsidP="00C2364F">
            <w:pPr>
              <w:ind w:left="113" w:right="113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  <w:r w:rsidRPr="00484E33">
              <w:rPr>
                <w:b/>
                <w:bCs/>
                <w:color w:val="000000"/>
                <w:szCs w:val="24"/>
              </w:rPr>
              <w:t>МОДУЛЬ</w:t>
            </w:r>
            <w:r w:rsidRPr="00484E33">
              <w:rPr>
                <w:b/>
                <w:bCs/>
                <w:color w:val="000000"/>
                <w:szCs w:val="24"/>
                <w:lang w:val="en-US"/>
              </w:rPr>
              <w:t xml:space="preserve">  5:   M Y   H O L I D A Y S</w:t>
            </w:r>
            <w:r w:rsidRPr="00191746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917D7D">
              <w:rPr>
                <w:b/>
                <w:bCs/>
                <w:color w:val="000000"/>
                <w:szCs w:val="24"/>
                <w:lang w:val="en-US"/>
              </w:rPr>
              <w:t xml:space="preserve">  </w:t>
            </w:r>
            <w:r w:rsidRPr="00917D7D">
              <w:rPr>
                <w:b/>
                <w:bCs/>
                <w:color w:val="000000"/>
                <w:sz w:val="20"/>
                <w:lang w:val="en-US"/>
              </w:rPr>
              <w:t>12</w:t>
            </w:r>
            <w:r w:rsidRPr="0004621F">
              <w:rPr>
                <w:b/>
                <w:bCs/>
                <w:color w:val="000000"/>
                <w:sz w:val="20"/>
                <w:lang w:val="en-US"/>
              </w:rPr>
              <w:t xml:space="preserve"> </w:t>
            </w:r>
            <w:r w:rsidRPr="00917D7D">
              <w:rPr>
                <w:b/>
                <w:bCs/>
                <w:color w:val="000000"/>
                <w:sz w:val="20"/>
              </w:rPr>
              <w:t>часов</w:t>
            </w:r>
          </w:p>
        </w:tc>
        <w:tc>
          <w:tcPr>
            <w:tcW w:w="6828" w:type="dxa"/>
            <w:gridSpan w:val="9"/>
          </w:tcPr>
          <w:p w:rsidR="00D80024" w:rsidRPr="00266E1B" w:rsidRDefault="00D80024" w:rsidP="00EE748A">
            <w:pPr>
              <w:rPr>
                <w:b/>
                <w:bCs/>
                <w:color w:val="000000"/>
                <w:szCs w:val="24"/>
                <w:lang w:val="en-US"/>
              </w:rPr>
            </w:pPr>
            <w:r w:rsidRPr="00A22A20">
              <w:rPr>
                <w:b/>
                <w:bCs/>
                <w:color w:val="000000"/>
                <w:szCs w:val="24"/>
                <w:u w:val="single"/>
                <w:lang w:val="en-US"/>
              </w:rPr>
              <w:t xml:space="preserve">Spotlight on </w:t>
            </w:r>
            <w:r>
              <w:rPr>
                <w:b/>
                <w:bCs/>
                <w:color w:val="000000"/>
                <w:szCs w:val="24"/>
                <w:u w:val="single"/>
                <w:lang w:val="en-US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bCs/>
                    <w:color w:val="000000"/>
                    <w:szCs w:val="24"/>
                    <w:u w:val="single"/>
                    <w:lang w:val="en-US"/>
                  </w:rPr>
                  <w:t>UK</w:t>
                </w:r>
              </w:smartTag>
            </w:smartTag>
            <w:r>
              <w:rPr>
                <w:b/>
                <w:bCs/>
                <w:color w:val="000000"/>
                <w:szCs w:val="24"/>
                <w:u w:val="single"/>
                <w:lang w:val="en-US"/>
              </w:rPr>
              <w:t xml:space="preserve">.  </w:t>
            </w:r>
            <w:r w:rsidRPr="00266E1B">
              <w:rPr>
                <w:b/>
                <w:bCs/>
                <w:color w:val="000000"/>
                <w:szCs w:val="24"/>
                <w:u w:val="single"/>
                <w:lang w:val="en-US"/>
              </w:rPr>
              <w:t xml:space="preserve"> </w:t>
            </w:r>
            <w:r w:rsidRPr="00266E1B">
              <w:rPr>
                <w:b/>
                <w:bCs/>
                <w:color w:val="000000"/>
                <w:szCs w:val="24"/>
              </w:rPr>
              <w:t>Красивый</w:t>
            </w:r>
            <w:r w:rsidRPr="00266E1B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266E1B">
              <w:rPr>
                <w:b/>
                <w:bCs/>
                <w:color w:val="000000"/>
                <w:szCs w:val="24"/>
              </w:rPr>
              <w:t>курорт</w:t>
            </w:r>
            <w:r w:rsidRPr="00266E1B">
              <w:rPr>
                <w:b/>
                <w:bCs/>
                <w:color w:val="000000"/>
                <w:szCs w:val="24"/>
                <w:lang w:val="en-US"/>
              </w:rPr>
              <w:t xml:space="preserve">. </w:t>
            </w:r>
            <w:r>
              <w:rPr>
                <w:b/>
                <w:bCs/>
                <w:color w:val="000000"/>
                <w:szCs w:val="24"/>
              </w:rPr>
              <w:t>(</w:t>
            </w:r>
            <w:r>
              <w:rPr>
                <w:b/>
                <w:bCs/>
                <w:color w:val="000000"/>
                <w:szCs w:val="24"/>
                <w:lang w:val="en-US"/>
              </w:rPr>
              <w:t>p.110</w:t>
            </w:r>
            <w:r>
              <w:rPr>
                <w:b/>
                <w:bCs/>
                <w:color w:val="000000"/>
                <w:szCs w:val="24"/>
              </w:rPr>
              <w:t>)</w:t>
            </w:r>
            <w:r w:rsidRPr="00266E1B">
              <w:rPr>
                <w:b/>
                <w:bCs/>
                <w:color w:val="000000"/>
                <w:szCs w:val="24"/>
                <w:lang w:val="en-US"/>
              </w:rPr>
              <w:t xml:space="preserve"> </w:t>
            </w:r>
          </w:p>
          <w:p w:rsidR="00D80024" w:rsidRPr="00266E1B" w:rsidRDefault="00D80024" w:rsidP="00EE748A">
            <w:pPr>
              <w:rPr>
                <w:b/>
                <w:bCs/>
                <w:color w:val="000000"/>
                <w:szCs w:val="24"/>
                <w:lang w:val="en-US"/>
              </w:rPr>
            </w:pPr>
            <w:r w:rsidRPr="00A0101A">
              <w:rPr>
                <w:b/>
                <w:bCs/>
                <w:color w:val="000000"/>
                <w:szCs w:val="24"/>
                <w:u w:val="single"/>
                <w:lang w:val="en-US"/>
              </w:rPr>
              <w:t>Spotlight</w:t>
            </w:r>
            <w:r w:rsidRPr="00266E1B">
              <w:rPr>
                <w:b/>
                <w:bCs/>
                <w:color w:val="000000"/>
                <w:szCs w:val="24"/>
                <w:u w:val="single"/>
                <w:lang w:val="en-US"/>
              </w:rPr>
              <w:t xml:space="preserve">  </w:t>
            </w:r>
            <w:r w:rsidRPr="00A0101A">
              <w:rPr>
                <w:b/>
                <w:bCs/>
                <w:color w:val="000000"/>
                <w:szCs w:val="24"/>
                <w:u w:val="single"/>
                <w:lang w:val="en-US"/>
              </w:rPr>
              <w:t>on</w:t>
            </w:r>
            <w:r w:rsidRPr="00266E1B">
              <w:rPr>
                <w:b/>
                <w:bCs/>
                <w:color w:val="000000"/>
                <w:szCs w:val="24"/>
                <w:u w:val="single"/>
                <w:lang w:val="en-US"/>
              </w:rPr>
              <w:t xml:space="preserve"> </w:t>
            </w:r>
            <w:smartTag w:uri="urn:schemas-microsoft-com:office:smarttags" w:element="country-region">
              <w:r w:rsidRPr="00A0101A">
                <w:rPr>
                  <w:b/>
                  <w:bCs/>
                  <w:color w:val="000000"/>
                  <w:szCs w:val="24"/>
                  <w:u w:val="single"/>
                  <w:lang w:val="en-US"/>
                </w:rPr>
                <w:t>Russia</w:t>
              </w:r>
            </w:smartTag>
            <w:r w:rsidRPr="00266E1B">
              <w:rPr>
                <w:b/>
                <w:bCs/>
                <w:color w:val="000000"/>
                <w:szCs w:val="24"/>
                <w:u w:val="single"/>
                <w:lang w:val="en-US"/>
              </w:rPr>
              <w:t xml:space="preserve">    </w:t>
            </w:r>
            <w:r w:rsidRPr="00266E1B">
              <w:rPr>
                <w:b/>
                <w:bCs/>
                <w:color w:val="000000"/>
                <w:szCs w:val="24"/>
                <w:lang w:val="en-US"/>
              </w:rPr>
              <w:t xml:space="preserve">Holidays in </w:t>
            </w:r>
            <w:smartTag w:uri="urn:schemas-microsoft-com:office:smarttags" w:element="place">
              <w:smartTag w:uri="urn:schemas-microsoft-com:office:smarttags" w:element="country-region">
                <w:r w:rsidRPr="00266E1B">
                  <w:rPr>
                    <w:b/>
                    <w:bCs/>
                    <w:color w:val="000000"/>
                    <w:szCs w:val="24"/>
                    <w:lang w:val="en-US"/>
                  </w:rPr>
                  <w:t>Russia</w:t>
                </w:r>
              </w:smartTag>
            </w:smartTag>
            <w:r w:rsidRPr="00266E1B">
              <w:rPr>
                <w:b/>
                <w:bCs/>
                <w:color w:val="000000"/>
                <w:szCs w:val="24"/>
                <w:lang w:val="en-US"/>
              </w:rPr>
              <w:t>.</w:t>
            </w:r>
            <w:r w:rsidRPr="00A22A20">
              <w:rPr>
                <w:b/>
                <w:bCs/>
                <w:color w:val="000000"/>
                <w:szCs w:val="24"/>
                <w:lang w:val="en-US"/>
              </w:rPr>
              <w:t xml:space="preserve">  </w:t>
            </w:r>
            <w:r>
              <w:rPr>
                <w:b/>
                <w:bCs/>
                <w:color w:val="000000"/>
                <w:szCs w:val="24"/>
                <w:lang w:val="en-US"/>
              </w:rPr>
              <w:t xml:space="preserve">  (p.139)           </w:t>
            </w:r>
            <w:r w:rsidRPr="00266E1B">
              <w:rPr>
                <w:b/>
                <w:bCs/>
                <w:color w:val="000000"/>
                <w:szCs w:val="24"/>
                <w:u w:val="single"/>
                <w:lang w:val="en-US"/>
              </w:rPr>
              <w:t xml:space="preserve"> </w:t>
            </w:r>
          </w:p>
          <w:p w:rsidR="00D80024" w:rsidRPr="00A22A20" w:rsidRDefault="00D80024" w:rsidP="00EE748A">
            <w:pPr>
              <w:rPr>
                <w:b/>
                <w:bCs/>
                <w:color w:val="000000"/>
                <w:szCs w:val="24"/>
                <w:lang w:val="en-US"/>
              </w:rPr>
            </w:pPr>
            <w:r w:rsidRPr="00896518">
              <w:rPr>
                <w:bCs/>
                <w:color w:val="000000"/>
                <w:szCs w:val="24"/>
              </w:rPr>
              <w:t>С</w:t>
            </w:r>
            <w:r w:rsidRPr="00896518">
              <w:rPr>
                <w:bCs/>
                <w:color w:val="000000"/>
                <w:sz w:val="16"/>
                <w:szCs w:val="16"/>
              </w:rPr>
              <w:t>трановедение</w:t>
            </w:r>
          </w:p>
          <w:p w:rsidR="00D80024" w:rsidRPr="00A22A20" w:rsidRDefault="00D80024" w:rsidP="00EE748A">
            <w:pPr>
              <w:ind w:right="-108"/>
              <w:jc w:val="center"/>
              <w:rPr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1275" w:type="dxa"/>
            <w:gridSpan w:val="2"/>
          </w:tcPr>
          <w:p w:rsidR="00D80024" w:rsidRPr="009A3895" w:rsidRDefault="00D80024" w:rsidP="00EE748A">
            <w:pPr>
              <w:ind w:right="-108"/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 w:rsidRPr="009A3895">
              <w:rPr>
                <w:b/>
                <w:bCs/>
                <w:color w:val="000000"/>
                <w:sz w:val="20"/>
              </w:rPr>
              <w:t>Проект</w:t>
            </w:r>
          </w:p>
        </w:tc>
        <w:tc>
          <w:tcPr>
            <w:tcW w:w="1557" w:type="dxa"/>
          </w:tcPr>
          <w:p w:rsidR="00D80024" w:rsidRDefault="00D80024" w:rsidP="00EE748A">
            <w:pPr>
              <w:ind w:lef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</w:tc>
        <w:tc>
          <w:tcPr>
            <w:tcW w:w="3402" w:type="dxa"/>
          </w:tcPr>
          <w:p w:rsidR="00D80024" w:rsidRPr="00FA695C" w:rsidRDefault="00D80024" w:rsidP="00EE748A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FA695C">
              <w:rPr>
                <w:b/>
                <w:bCs/>
                <w:color w:val="000000"/>
                <w:sz w:val="22"/>
                <w:szCs w:val="22"/>
              </w:rPr>
              <w:t>Активная</w:t>
            </w:r>
            <w:r w:rsidRPr="00FA695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FA695C">
              <w:rPr>
                <w:bCs/>
                <w:color w:val="000000"/>
                <w:sz w:val="22"/>
                <w:szCs w:val="22"/>
                <w:lang w:val="en-US"/>
              </w:rPr>
              <w:t>beach, cool, camp, beautiful, song, warm, go to…</w:t>
            </w:r>
          </w:p>
          <w:p w:rsidR="00D80024" w:rsidRPr="00FA695C" w:rsidRDefault="00D80024" w:rsidP="00EE748A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FA695C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FA695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FA695C">
              <w:rPr>
                <w:bCs/>
                <w:color w:val="000000"/>
                <w:sz w:val="22"/>
                <w:szCs w:val="22"/>
                <w:lang w:val="en-US"/>
              </w:rPr>
              <w:t>southwest, south, north, pick, seaside.</w:t>
            </w:r>
          </w:p>
        </w:tc>
        <w:tc>
          <w:tcPr>
            <w:tcW w:w="860" w:type="dxa"/>
            <w:gridSpan w:val="2"/>
          </w:tcPr>
          <w:p w:rsidR="00D80024" w:rsidRDefault="00D80024" w:rsidP="00EE748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2D9F">
              <w:rPr>
                <w:bCs/>
                <w:color w:val="000000"/>
                <w:sz w:val="18"/>
                <w:szCs w:val="18"/>
              </w:rPr>
              <w:t>Проект</w:t>
            </w:r>
          </w:p>
          <w:p w:rsidR="00D80024" w:rsidRPr="00BD2D9F" w:rsidRDefault="00D80024" w:rsidP="009A3895">
            <w:pPr>
              <w:ind w:left="-105" w:right="-108" w:firstLine="105"/>
              <w:jc w:val="center"/>
              <w:rPr>
                <w:rFonts w:ascii="Bookman Old Style" w:hAnsi="Bookman Old Style"/>
                <w:bCs/>
                <w:color w:val="000000"/>
                <w:sz w:val="18"/>
                <w:szCs w:val="18"/>
                <w:lang w:val="en-US"/>
              </w:rPr>
            </w:pPr>
            <w:r w:rsidRPr="00382A9C">
              <w:rPr>
                <w:bCs/>
                <w:color w:val="000000"/>
                <w:sz w:val="16"/>
                <w:szCs w:val="16"/>
              </w:rPr>
              <w:t>«Мо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  <w:t>и</w:t>
            </w:r>
            <w:r w:rsidRPr="00382A9C">
              <w:rPr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Cs/>
                <w:color w:val="000000"/>
                <w:sz w:val="16"/>
                <w:szCs w:val="16"/>
              </w:rPr>
              <w:t>каникулы</w:t>
            </w:r>
            <w:r>
              <w:rPr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992" w:type="dxa"/>
          </w:tcPr>
          <w:p w:rsidR="005156DC" w:rsidRDefault="006D1C8D" w:rsidP="006D1C8D"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1C8D">
              <w:rPr>
                <w:b/>
                <w:bCs/>
                <w:color w:val="000000"/>
                <w:sz w:val="16"/>
                <w:szCs w:val="16"/>
              </w:rPr>
              <w:t>Красочные места</w:t>
            </w:r>
          </w:p>
          <w:p w:rsidR="00D80024" w:rsidRPr="006D1C8D" w:rsidRDefault="006D1C8D" w:rsidP="006D1C8D"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1C8D">
              <w:rPr>
                <w:b/>
                <w:bCs/>
                <w:color w:val="000000"/>
                <w:sz w:val="16"/>
                <w:szCs w:val="16"/>
              </w:rPr>
              <w:t xml:space="preserve"> мира</w:t>
            </w:r>
          </w:p>
        </w:tc>
        <w:tc>
          <w:tcPr>
            <w:tcW w:w="717" w:type="dxa"/>
            <w:gridSpan w:val="2"/>
          </w:tcPr>
          <w:p w:rsidR="00D80024" w:rsidRDefault="00D80024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</w:tr>
      <w:tr w:rsidR="00836C51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827"/>
        </w:trPr>
        <w:tc>
          <w:tcPr>
            <w:tcW w:w="396" w:type="dxa"/>
            <w:gridSpan w:val="2"/>
          </w:tcPr>
          <w:p w:rsidR="00836C51" w:rsidRDefault="00836C51" w:rsidP="00EE748A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D82A0A">
              <w:rPr>
                <w:b/>
                <w:bCs/>
                <w:color w:val="000000"/>
                <w:sz w:val="22"/>
                <w:szCs w:val="22"/>
              </w:rPr>
              <w:t>65</w:t>
            </w:r>
          </w:p>
          <w:p w:rsidR="004C02CC" w:rsidRDefault="004C02CC" w:rsidP="00EE748A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4C02CC" w:rsidRPr="004C02CC" w:rsidRDefault="004C02CC" w:rsidP="004C02CC">
            <w:pPr>
              <w:ind w:right="-108" w:hanging="102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  <w:r w:rsidR="00C7343A">
              <w:rPr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22" w:type="dxa"/>
            <w:gridSpan w:val="2"/>
            <w:vMerge/>
          </w:tcPr>
          <w:p w:rsidR="00836C51" w:rsidRPr="00EE55D0" w:rsidRDefault="00836C51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593" w:type="dxa"/>
            <w:gridSpan w:val="3"/>
          </w:tcPr>
          <w:p w:rsidR="00836C51" w:rsidRPr="008B7BE5" w:rsidRDefault="00836C51" w:rsidP="00EE748A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 w:rsidRPr="008B7BE5">
              <w:rPr>
                <w:b/>
                <w:bCs/>
                <w:color w:val="000000"/>
                <w:sz w:val="20"/>
                <w:lang w:val="en-US"/>
              </w:rPr>
              <w:t>Activities</w:t>
            </w:r>
            <w:r>
              <w:rPr>
                <w:b/>
                <w:bCs/>
                <w:color w:val="000000"/>
                <w:sz w:val="20"/>
              </w:rPr>
              <w:t xml:space="preserve"> </w:t>
            </w:r>
            <w:r w:rsidRPr="008B7BE5">
              <w:rPr>
                <w:b/>
                <w:bCs/>
                <w:color w:val="000000"/>
                <w:sz w:val="20"/>
              </w:rPr>
              <w:t xml:space="preserve"> </w:t>
            </w:r>
            <w:r w:rsidRPr="008B7BE5">
              <w:rPr>
                <w:b/>
                <w:bCs/>
                <w:color w:val="000000"/>
                <w:sz w:val="20"/>
                <w:lang w:val="en-US"/>
              </w:rPr>
              <w:t>Module</w:t>
            </w:r>
          </w:p>
          <w:p w:rsidR="00836C51" w:rsidRDefault="00836C51" w:rsidP="00EE748A">
            <w:pPr>
              <w:ind w:left="-108"/>
              <w:jc w:val="center"/>
              <w:rPr>
                <w:b/>
                <w:sz w:val="16"/>
                <w:szCs w:val="16"/>
              </w:rPr>
            </w:pPr>
            <w:r w:rsidRPr="001A17ED">
              <w:rPr>
                <w:b/>
                <w:sz w:val="16"/>
                <w:szCs w:val="16"/>
              </w:rPr>
              <w:t>Обобщение</w:t>
            </w:r>
          </w:p>
          <w:p w:rsidR="00836C51" w:rsidRDefault="00836C51" w:rsidP="00EE748A">
            <w:pPr>
              <w:ind w:left="-108"/>
              <w:jc w:val="center"/>
              <w:rPr>
                <w:b/>
                <w:sz w:val="16"/>
                <w:szCs w:val="16"/>
              </w:rPr>
            </w:pPr>
            <w:r w:rsidRPr="001A17ED">
              <w:rPr>
                <w:b/>
                <w:sz w:val="16"/>
                <w:szCs w:val="16"/>
              </w:rPr>
              <w:t>Пройденного</w:t>
            </w:r>
          </w:p>
          <w:p w:rsidR="00836C51" w:rsidRPr="001A17ED" w:rsidRDefault="00836C51" w:rsidP="00EE748A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17ED">
              <w:rPr>
                <w:b/>
                <w:sz w:val="16"/>
                <w:szCs w:val="16"/>
              </w:rPr>
              <w:t>материала мод</w:t>
            </w:r>
            <w:r w:rsidRPr="001A17ED">
              <w:rPr>
                <w:b/>
                <w:sz w:val="16"/>
                <w:szCs w:val="16"/>
              </w:rPr>
              <w:t>у</w:t>
            </w:r>
            <w:r>
              <w:rPr>
                <w:b/>
                <w:sz w:val="16"/>
                <w:szCs w:val="16"/>
              </w:rPr>
              <w:t>ля 5</w:t>
            </w:r>
          </w:p>
        </w:tc>
        <w:tc>
          <w:tcPr>
            <w:tcW w:w="1411" w:type="dxa"/>
            <w:gridSpan w:val="2"/>
          </w:tcPr>
          <w:p w:rsidR="00836C51" w:rsidRDefault="00836C51" w:rsidP="00EE74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A78B8">
              <w:rPr>
                <w:bCs/>
                <w:color w:val="000000"/>
                <w:sz w:val="22"/>
                <w:szCs w:val="22"/>
                <w:lang w:val="en-US"/>
              </w:rPr>
              <w:t>c.112-113</w:t>
            </w:r>
          </w:p>
          <w:p w:rsidR="00836C51" w:rsidRPr="00F023DE" w:rsidRDefault="00836C51" w:rsidP="00A011EA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836C51" w:rsidRPr="00A011EA" w:rsidRDefault="00836C51" w:rsidP="00A011E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</w:t>
            </w:r>
            <w:r>
              <w:rPr>
                <w:color w:val="000000"/>
                <w:sz w:val="16"/>
                <w:szCs w:val="16"/>
              </w:rPr>
              <w:t>Сказки</w:t>
            </w:r>
          </w:p>
        </w:tc>
        <w:tc>
          <w:tcPr>
            <w:tcW w:w="1279" w:type="dxa"/>
            <w:gridSpan w:val="2"/>
          </w:tcPr>
          <w:p w:rsidR="00836C51" w:rsidRPr="00B14E9F" w:rsidRDefault="00836C51" w:rsidP="00EE748A">
            <w:pPr>
              <w:ind w:right="-108"/>
              <w:jc w:val="center"/>
              <w:rPr>
                <w:rFonts w:ascii="Arial Black" w:hAnsi="Arial Black"/>
                <w:bCs/>
                <w:color w:val="000000"/>
                <w:sz w:val="20"/>
                <w:u w:val="single"/>
                <w:lang w:val="en-US"/>
              </w:rPr>
            </w:pPr>
            <w:r w:rsidRPr="00B14E9F">
              <w:rPr>
                <w:rFonts w:ascii="Arial Black" w:hAnsi="Arial Black"/>
                <w:bCs/>
                <w:color w:val="000000"/>
                <w:sz w:val="20"/>
                <w:u w:val="single"/>
                <w:lang w:val="en-US"/>
              </w:rPr>
              <w:t>Fairy tail</w:t>
            </w:r>
          </w:p>
          <w:p w:rsidR="00836C51" w:rsidRPr="00B14E9F" w:rsidRDefault="00836C51" w:rsidP="00EE748A">
            <w:pPr>
              <w:ind w:left="-134" w:right="-250" w:firstLine="134"/>
              <w:jc w:val="center"/>
              <w:rPr>
                <w:bCs/>
                <w:color w:val="000000"/>
                <w:sz w:val="20"/>
                <w:lang w:val="en-US"/>
              </w:rPr>
            </w:pPr>
            <w:r w:rsidRPr="00B14E9F">
              <w:rPr>
                <w:bCs/>
                <w:color w:val="000000"/>
                <w:sz w:val="20"/>
                <w:lang w:val="en-US"/>
              </w:rPr>
              <w:t>«</w:t>
            </w:r>
            <w:r w:rsidRPr="00B14E9F">
              <w:rPr>
                <w:b/>
                <w:bCs/>
                <w:color w:val="000000"/>
                <w:sz w:val="20"/>
                <w:lang w:val="en-US"/>
              </w:rPr>
              <w:t>The town mouse and the country mouse</w:t>
            </w:r>
            <w:r w:rsidRPr="00B14E9F">
              <w:rPr>
                <w:bCs/>
                <w:color w:val="000000"/>
                <w:sz w:val="20"/>
                <w:lang w:val="en-US"/>
              </w:rPr>
              <w:t>»</w:t>
            </w:r>
          </w:p>
          <w:p w:rsidR="00836C51" w:rsidRPr="00B14E9F" w:rsidRDefault="00836C51" w:rsidP="00EE748A">
            <w:pPr>
              <w:ind w:right="-108"/>
              <w:jc w:val="center"/>
              <w:rPr>
                <w:bCs/>
                <w:color w:val="000000"/>
                <w:sz w:val="18"/>
                <w:szCs w:val="18"/>
              </w:rPr>
            </w:pPr>
            <w:r w:rsidRPr="00B14E9F">
              <w:rPr>
                <w:bCs/>
                <w:color w:val="000000"/>
                <w:sz w:val="18"/>
                <w:szCs w:val="18"/>
              </w:rPr>
              <w:t>С</w:t>
            </w:r>
            <w:r w:rsidRPr="00B14E9F">
              <w:rPr>
                <w:b/>
                <w:bCs/>
                <w:color w:val="000000"/>
                <w:sz w:val="18"/>
                <w:szCs w:val="18"/>
                <w:lang w:val="en-US"/>
              </w:rPr>
              <w:t>.94-95, 134</w:t>
            </w:r>
          </w:p>
        </w:tc>
        <w:tc>
          <w:tcPr>
            <w:tcW w:w="2545" w:type="dxa"/>
            <w:gridSpan w:val="2"/>
          </w:tcPr>
          <w:p w:rsidR="00836C51" w:rsidRPr="009A78B8" w:rsidRDefault="00836C51" w:rsidP="00EE748A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9A78B8">
              <w:rPr>
                <w:bCs/>
                <w:color w:val="000000"/>
                <w:sz w:val="22"/>
                <w:szCs w:val="22"/>
                <w:lang w:val="en-US"/>
              </w:rPr>
              <w:t>c.112-113</w:t>
            </w:r>
          </w:p>
        </w:tc>
        <w:tc>
          <w:tcPr>
            <w:tcW w:w="1275" w:type="dxa"/>
            <w:gridSpan w:val="2"/>
          </w:tcPr>
          <w:p w:rsidR="00836C51" w:rsidRPr="00940805" w:rsidRDefault="00836C51" w:rsidP="00EE748A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940805">
              <w:rPr>
                <w:bCs/>
                <w:color w:val="000000"/>
                <w:sz w:val="22"/>
                <w:szCs w:val="22"/>
              </w:rPr>
              <w:t>Упр.2 с.13</w:t>
            </w:r>
            <w:r>
              <w:rPr>
                <w:bCs/>
                <w:color w:val="000000"/>
                <w:sz w:val="22"/>
                <w:szCs w:val="22"/>
              </w:rPr>
              <w:t>4</w:t>
            </w:r>
          </w:p>
          <w:p w:rsidR="00836C51" w:rsidRPr="0009556A" w:rsidRDefault="00836C51" w:rsidP="00EE748A">
            <w:pPr>
              <w:ind w:right="-108"/>
              <w:jc w:val="center"/>
              <w:rPr>
                <w:bCs/>
                <w:color w:val="000000"/>
                <w:szCs w:val="24"/>
              </w:rPr>
            </w:pPr>
            <w:r w:rsidRPr="00BB561A">
              <w:rPr>
                <w:bCs/>
                <w:color w:val="000000"/>
                <w:sz w:val="16"/>
                <w:szCs w:val="16"/>
              </w:rPr>
              <w:t>Письмо с опорой на картинки</w:t>
            </w:r>
          </w:p>
        </w:tc>
        <w:tc>
          <w:tcPr>
            <w:tcW w:w="1557" w:type="dxa"/>
          </w:tcPr>
          <w:p w:rsidR="00836C51" w:rsidRPr="00836C51" w:rsidRDefault="00836C51" w:rsidP="00EE748A">
            <w:pPr>
              <w:ind w:lef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</w:rPr>
            </w:pPr>
          </w:p>
        </w:tc>
        <w:tc>
          <w:tcPr>
            <w:tcW w:w="3402" w:type="dxa"/>
          </w:tcPr>
          <w:p w:rsidR="00836C51" w:rsidRPr="009A78B8" w:rsidRDefault="00836C51" w:rsidP="00EE748A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9A78B8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9A78B8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9A78B8">
              <w:rPr>
                <w:bCs/>
                <w:color w:val="000000"/>
                <w:sz w:val="22"/>
                <w:szCs w:val="22"/>
                <w:lang w:val="en-US"/>
              </w:rPr>
              <w:t>shabby I don`t like it here.  This is no place for a country mouse. I`m staying at home.</w:t>
            </w:r>
          </w:p>
        </w:tc>
        <w:tc>
          <w:tcPr>
            <w:tcW w:w="860" w:type="dxa"/>
            <w:gridSpan w:val="2"/>
          </w:tcPr>
          <w:p w:rsidR="00836C51" w:rsidRPr="00B14E9F" w:rsidRDefault="00836C51" w:rsidP="00EE748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14E9F">
              <w:rPr>
                <w:bCs/>
                <w:color w:val="000000"/>
                <w:sz w:val="18"/>
                <w:szCs w:val="18"/>
              </w:rPr>
              <w:t>Сказка</w:t>
            </w:r>
          </w:p>
        </w:tc>
        <w:tc>
          <w:tcPr>
            <w:tcW w:w="992" w:type="dxa"/>
          </w:tcPr>
          <w:p w:rsidR="00836C51" w:rsidRDefault="00836C51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717" w:type="dxa"/>
            <w:gridSpan w:val="2"/>
          </w:tcPr>
          <w:p w:rsidR="00836C51" w:rsidRDefault="00836C51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</w:tr>
      <w:tr w:rsidR="00A17A02" w:rsidRPr="00A17A02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663"/>
        </w:trPr>
        <w:tc>
          <w:tcPr>
            <w:tcW w:w="396" w:type="dxa"/>
            <w:gridSpan w:val="2"/>
          </w:tcPr>
          <w:p w:rsidR="00A17A02" w:rsidRDefault="00A17A02" w:rsidP="00EE748A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D82A0A">
              <w:rPr>
                <w:b/>
                <w:bCs/>
                <w:color w:val="000000"/>
                <w:sz w:val="22"/>
                <w:szCs w:val="22"/>
              </w:rPr>
              <w:t>66</w:t>
            </w:r>
          </w:p>
          <w:p w:rsidR="00981BF2" w:rsidRDefault="00981BF2" w:rsidP="00981BF2">
            <w:pPr>
              <w:ind w:right="-108" w:hanging="102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:rsidR="00981BF2" w:rsidRPr="00981BF2" w:rsidRDefault="00C7343A" w:rsidP="00981BF2">
            <w:pPr>
              <w:ind w:right="-108" w:hanging="102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14</w:t>
            </w:r>
            <w:r w:rsidR="00981BF2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981BF2"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981BF2">
              <w:rPr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  <w:p w:rsidR="00981BF2" w:rsidRPr="00981BF2" w:rsidRDefault="00981BF2" w:rsidP="00EE748A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22" w:type="dxa"/>
            <w:gridSpan w:val="2"/>
            <w:vMerge/>
          </w:tcPr>
          <w:p w:rsidR="00A17A02" w:rsidRPr="00EE55D0" w:rsidRDefault="00A17A02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593" w:type="dxa"/>
            <w:gridSpan w:val="3"/>
          </w:tcPr>
          <w:p w:rsidR="00A17A02" w:rsidRPr="00B43968" w:rsidRDefault="00A17A02" w:rsidP="00EE748A">
            <w:pPr>
              <w:ind w:left="-108" w:right="-108"/>
              <w:jc w:val="center"/>
              <w:rPr>
                <w:b/>
                <w:bCs/>
                <w:color w:val="000000"/>
                <w:sz w:val="20"/>
              </w:rPr>
            </w:pPr>
            <w:r w:rsidRPr="00B43968">
              <w:rPr>
                <w:b/>
                <w:bCs/>
                <w:color w:val="000000"/>
                <w:sz w:val="20"/>
              </w:rPr>
              <w:t>Теперь я знаю</w:t>
            </w:r>
          </w:p>
          <w:p w:rsidR="00A17A02" w:rsidRPr="00B43968" w:rsidRDefault="00A17A02" w:rsidP="00EE748A">
            <w:pPr>
              <w:ind w:left="-108" w:right="-108" w:hanging="141"/>
              <w:jc w:val="center"/>
              <w:rPr>
                <w:b/>
                <w:color w:val="000000"/>
                <w:sz w:val="20"/>
              </w:rPr>
            </w:pPr>
            <w:r w:rsidRPr="00B43968">
              <w:rPr>
                <w:b/>
                <w:color w:val="000000"/>
                <w:sz w:val="20"/>
              </w:rPr>
              <w:t xml:space="preserve">    Проверь себя                                </w:t>
            </w:r>
          </w:p>
          <w:p w:rsidR="00A17A02" w:rsidRDefault="00A17A02" w:rsidP="00EE748A">
            <w:pPr>
              <w:ind w:left="-108" w:right="-108"/>
              <w:jc w:val="center"/>
              <w:rPr>
                <w:b/>
                <w:color w:val="000000"/>
                <w:sz w:val="14"/>
                <w:szCs w:val="14"/>
              </w:rPr>
            </w:pPr>
            <w:r w:rsidRPr="001C23DD">
              <w:rPr>
                <w:b/>
                <w:color w:val="000000"/>
                <w:sz w:val="14"/>
                <w:szCs w:val="14"/>
              </w:rPr>
              <w:t xml:space="preserve">  </w:t>
            </w:r>
            <w:r w:rsidRPr="006B1C57">
              <w:rPr>
                <w:b/>
                <w:color w:val="000000"/>
                <w:sz w:val="14"/>
                <w:szCs w:val="14"/>
                <w:lang w:val="en-US"/>
              </w:rPr>
              <w:t>p</w:t>
            </w:r>
            <w:r w:rsidRPr="001C23DD">
              <w:rPr>
                <w:b/>
                <w:color w:val="000000"/>
                <w:sz w:val="14"/>
                <w:szCs w:val="14"/>
              </w:rPr>
              <w:t xml:space="preserve">. </w:t>
            </w:r>
            <w:r>
              <w:rPr>
                <w:b/>
                <w:color w:val="000000"/>
                <w:sz w:val="14"/>
                <w:szCs w:val="14"/>
              </w:rPr>
              <w:t xml:space="preserve"> 114-115</w:t>
            </w:r>
          </w:p>
          <w:p w:rsidR="004947EA" w:rsidRPr="004947EA" w:rsidRDefault="004947EA" w:rsidP="00EE748A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469" w:type="dxa"/>
            <w:gridSpan w:val="10"/>
          </w:tcPr>
          <w:p w:rsidR="00A17A02" w:rsidRDefault="00A17A02" w:rsidP="00EE748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color w:val="000000"/>
                <w:sz w:val="28"/>
                <w:szCs w:val="28"/>
              </w:rPr>
              <w:t>Контрольная</w:t>
            </w:r>
            <w:r w:rsidRPr="00220C29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работа</w:t>
            </w:r>
            <w:r w:rsidRPr="00220C29">
              <w:rPr>
                <w:b/>
                <w:color w:val="000000"/>
                <w:sz w:val="28"/>
                <w:szCs w:val="28"/>
              </w:rPr>
              <w:t xml:space="preserve">. </w:t>
            </w:r>
            <w:r>
              <w:rPr>
                <w:b/>
                <w:color w:val="000000"/>
                <w:sz w:val="28"/>
                <w:szCs w:val="28"/>
              </w:rPr>
              <w:t>Контроль   чтения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860" w:type="dxa"/>
            <w:gridSpan w:val="2"/>
          </w:tcPr>
          <w:p w:rsidR="00A17A02" w:rsidRPr="00A17A02" w:rsidRDefault="00A17A02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A17A02" w:rsidRPr="00A17A02" w:rsidRDefault="00A17A02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  <w:tc>
          <w:tcPr>
            <w:tcW w:w="717" w:type="dxa"/>
            <w:gridSpan w:val="2"/>
          </w:tcPr>
          <w:p w:rsidR="00A17A02" w:rsidRPr="00A17A02" w:rsidRDefault="00A17A02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</w:p>
        </w:tc>
      </w:tr>
      <w:tr w:rsidR="00643C2C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827"/>
        </w:trPr>
        <w:tc>
          <w:tcPr>
            <w:tcW w:w="396" w:type="dxa"/>
            <w:gridSpan w:val="2"/>
          </w:tcPr>
          <w:p w:rsidR="00643C2C" w:rsidRDefault="00643C2C" w:rsidP="00EE748A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D82A0A">
              <w:rPr>
                <w:b/>
                <w:bCs/>
                <w:color w:val="000000"/>
                <w:sz w:val="22"/>
                <w:szCs w:val="22"/>
              </w:rPr>
              <w:t>67</w:t>
            </w:r>
          </w:p>
          <w:p w:rsidR="00DC678B" w:rsidRDefault="00DC678B" w:rsidP="00EE748A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DC678B" w:rsidRPr="00DC678B" w:rsidRDefault="00C7343A" w:rsidP="00DC678B">
            <w:pPr>
              <w:ind w:right="-108" w:hanging="102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19</w:t>
            </w:r>
            <w:r w:rsidR="00DC678B"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DC678B"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DC678B">
              <w:rPr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22" w:type="dxa"/>
            <w:gridSpan w:val="2"/>
            <w:vMerge/>
          </w:tcPr>
          <w:p w:rsidR="00643C2C" w:rsidRPr="00EE55D0" w:rsidRDefault="00643C2C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593" w:type="dxa"/>
            <w:gridSpan w:val="3"/>
          </w:tcPr>
          <w:p w:rsidR="00643C2C" w:rsidRPr="005A3CF1" w:rsidRDefault="00643C2C" w:rsidP="00EE748A">
            <w:pPr>
              <w:ind w:left="-108" w:right="-108" w:hanging="108"/>
              <w:jc w:val="center"/>
              <w:rPr>
                <w:b/>
                <w:bCs/>
                <w:color w:val="000000"/>
                <w:sz w:val="20"/>
              </w:rPr>
            </w:pPr>
            <w:r w:rsidRPr="005A3CF1">
              <w:rPr>
                <w:b/>
                <w:bCs/>
                <w:color w:val="000000"/>
                <w:sz w:val="20"/>
              </w:rPr>
              <w:t xml:space="preserve">Я ЛЮБЛЮ АНГЛИЙСКИЙ                      </w:t>
            </w:r>
            <w:r w:rsidRPr="0058049E">
              <w:rPr>
                <w:b/>
                <w:bCs/>
                <w:color w:val="000000"/>
                <w:sz w:val="18"/>
                <w:szCs w:val="18"/>
              </w:rPr>
              <w:t>ДАВАЙ ИГРАТЬ</w:t>
            </w:r>
            <w:r>
              <w:rPr>
                <w:b/>
                <w:bCs/>
                <w:color w:val="000000"/>
                <w:sz w:val="18"/>
                <w:szCs w:val="18"/>
              </w:rPr>
              <w:t>!</w:t>
            </w:r>
          </w:p>
          <w:p w:rsidR="00643C2C" w:rsidRDefault="00643C2C" w:rsidP="00EE748A">
            <w:pPr>
              <w:ind w:left="-108" w:right="-8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A3CF1">
              <w:rPr>
                <w:b/>
                <w:bCs/>
                <w:color w:val="000000"/>
                <w:sz w:val="16"/>
                <w:szCs w:val="16"/>
              </w:rPr>
              <w:t>Развитие умения играть в команде</w:t>
            </w:r>
          </w:p>
          <w:p w:rsidR="00643C2C" w:rsidRPr="00DB328B" w:rsidRDefault="00643C2C" w:rsidP="00EE748A">
            <w:pPr>
              <w:ind w:left="-108" w:right="-86"/>
              <w:jc w:val="center"/>
              <w:rPr>
                <w:rFonts w:ascii="Arial Black" w:hAnsi="Arial Black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11" w:type="dxa"/>
            <w:gridSpan w:val="2"/>
          </w:tcPr>
          <w:p w:rsidR="00643C2C" w:rsidRDefault="00643C2C" w:rsidP="00EE74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A3CF1">
              <w:rPr>
                <w:bCs/>
                <w:color w:val="000000"/>
                <w:sz w:val="22"/>
                <w:szCs w:val="22"/>
                <w:lang w:val="en-US"/>
              </w:rPr>
              <w:t>WB</w:t>
            </w:r>
            <w:r>
              <w:rPr>
                <w:bCs/>
                <w:color w:val="000000"/>
                <w:sz w:val="22"/>
                <w:szCs w:val="22"/>
              </w:rPr>
              <w:t xml:space="preserve"> 2</w:t>
            </w:r>
            <w:r w:rsidRPr="005A3CF1">
              <w:rPr>
                <w:bCs/>
                <w:color w:val="000000"/>
                <w:sz w:val="22"/>
                <w:szCs w:val="22"/>
              </w:rPr>
              <w:t xml:space="preserve"> с.</w:t>
            </w:r>
            <w:r>
              <w:rPr>
                <w:bCs/>
                <w:color w:val="000000"/>
                <w:sz w:val="22"/>
                <w:szCs w:val="22"/>
              </w:rPr>
              <w:t>60</w:t>
            </w:r>
          </w:p>
          <w:p w:rsidR="00643C2C" w:rsidRPr="00F023DE" w:rsidRDefault="00643C2C" w:rsidP="00EE748A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643C2C" w:rsidRPr="000718EC" w:rsidRDefault="00643C2C" w:rsidP="00EE748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задани</w:t>
            </w:r>
            <w:r w:rsidRPr="00F023DE">
              <w:rPr>
                <w:color w:val="000000"/>
                <w:spacing w:val="1"/>
                <w:sz w:val="16"/>
                <w:szCs w:val="16"/>
              </w:rPr>
              <w:t>я</w:t>
            </w:r>
          </w:p>
        </w:tc>
        <w:tc>
          <w:tcPr>
            <w:tcW w:w="1279" w:type="dxa"/>
            <w:gridSpan w:val="2"/>
          </w:tcPr>
          <w:p w:rsidR="00643C2C" w:rsidRDefault="00643C2C" w:rsidP="00EE748A">
            <w:pPr>
              <w:ind w:left="-108" w:right="-108" w:hanging="108"/>
              <w:jc w:val="center"/>
              <w:rPr>
                <w:bCs/>
                <w:color w:val="000000"/>
                <w:sz w:val="22"/>
                <w:szCs w:val="22"/>
              </w:rPr>
            </w:pPr>
            <w:r w:rsidRPr="005A3CF1">
              <w:rPr>
                <w:bCs/>
                <w:color w:val="000000"/>
                <w:sz w:val="22"/>
                <w:szCs w:val="22"/>
                <w:lang w:val="en-US"/>
              </w:rPr>
              <w:t>WB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5A3CF1">
              <w:rPr>
                <w:bCs/>
                <w:color w:val="000000"/>
                <w:sz w:val="22"/>
                <w:szCs w:val="22"/>
              </w:rPr>
              <w:t>1с.</w:t>
            </w:r>
            <w:r>
              <w:rPr>
                <w:bCs/>
                <w:color w:val="000000"/>
                <w:sz w:val="22"/>
                <w:szCs w:val="22"/>
              </w:rPr>
              <w:t xml:space="preserve"> 60</w:t>
            </w:r>
          </w:p>
          <w:p w:rsidR="00643C2C" w:rsidRPr="00810B45" w:rsidRDefault="00643C2C" w:rsidP="00EE748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10B45">
              <w:rPr>
                <w:bCs/>
                <w:color w:val="000000"/>
                <w:sz w:val="16"/>
                <w:szCs w:val="16"/>
              </w:rPr>
              <w:t>Чтение диалога по ролям</w:t>
            </w:r>
          </w:p>
        </w:tc>
        <w:tc>
          <w:tcPr>
            <w:tcW w:w="2545" w:type="dxa"/>
            <w:gridSpan w:val="2"/>
          </w:tcPr>
          <w:p w:rsidR="00643C2C" w:rsidRPr="009A78B8" w:rsidRDefault="00643C2C" w:rsidP="00EE748A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9A78B8">
              <w:rPr>
                <w:b/>
                <w:bCs/>
                <w:color w:val="000000"/>
                <w:sz w:val="22"/>
                <w:szCs w:val="22"/>
                <w:lang w:val="en-US"/>
              </w:rPr>
              <w:t>WB</w:t>
            </w:r>
            <w:r w:rsidRPr="009A78B8">
              <w:rPr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9A78B8">
              <w:rPr>
                <w:bCs/>
                <w:color w:val="000000"/>
                <w:sz w:val="22"/>
                <w:szCs w:val="22"/>
              </w:rPr>
              <w:t>Упр.4 с.61</w:t>
            </w:r>
          </w:p>
        </w:tc>
        <w:tc>
          <w:tcPr>
            <w:tcW w:w="1275" w:type="dxa"/>
            <w:gridSpan w:val="2"/>
          </w:tcPr>
          <w:p w:rsidR="00643C2C" w:rsidRDefault="00643C2C" w:rsidP="00EE74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A3CF1">
              <w:rPr>
                <w:bCs/>
                <w:color w:val="000000"/>
                <w:sz w:val="22"/>
                <w:szCs w:val="22"/>
                <w:lang w:val="en-US"/>
              </w:rPr>
              <w:t>WB</w:t>
            </w:r>
            <w:r>
              <w:rPr>
                <w:bCs/>
                <w:color w:val="000000"/>
                <w:sz w:val="22"/>
                <w:szCs w:val="22"/>
              </w:rPr>
              <w:t>3 с.61</w:t>
            </w:r>
          </w:p>
          <w:p w:rsidR="00643C2C" w:rsidRPr="00C809B0" w:rsidRDefault="00643C2C" w:rsidP="00EE748A">
            <w:pPr>
              <w:ind w:left="-231" w:right="-122" w:firstLine="141"/>
              <w:jc w:val="center"/>
              <w:rPr>
                <w:bCs/>
                <w:color w:val="000000"/>
                <w:sz w:val="22"/>
                <w:szCs w:val="22"/>
              </w:rPr>
            </w:pPr>
            <w:r w:rsidRPr="00BB561A">
              <w:rPr>
                <w:bCs/>
                <w:color w:val="000000"/>
                <w:sz w:val="16"/>
                <w:szCs w:val="16"/>
              </w:rPr>
              <w:t>Письмо с опорой на картинки</w:t>
            </w:r>
          </w:p>
          <w:p w:rsidR="00643C2C" w:rsidRPr="00C809B0" w:rsidRDefault="00643C2C" w:rsidP="00EE748A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</w:tcPr>
          <w:p w:rsidR="00643C2C" w:rsidRDefault="00643C2C" w:rsidP="00EE748A">
            <w:pPr>
              <w:ind w:left="-108"/>
              <w:jc w:val="center"/>
              <w:rPr>
                <w:rFonts w:ascii="Bookman Old Style" w:hAnsi="Bookman Old Style"/>
                <w:b/>
                <w:bCs/>
                <w:color w:val="000000"/>
                <w:sz w:val="16"/>
                <w:lang w:val="en-US"/>
              </w:rPr>
            </w:pPr>
          </w:p>
        </w:tc>
        <w:tc>
          <w:tcPr>
            <w:tcW w:w="3402" w:type="dxa"/>
          </w:tcPr>
          <w:p w:rsidR="00643C2C" w:rsidRPr="00401770" w:rsidRDefault="00643C2C" w:rsidP="00EE748A">
            <w:pPr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860" w:type="dxa"/>
            <w:gridSpan w:val="2"/>
          </w:tcPr>
          <w:p w:rsidR="00643C2C" w:rsidRPr="00643C2C" w:rsidRDefault="00643C2C" w:rsidP="00EE748A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5A3CF1">
              <w:rPr>
                <w:bCs/>
                <w:color w:val="000000"/>
                <w:sz w:val="22"/>
                <w:szCs w:val="22"/>
                <w:lang w:val="en-US"/>
              </w:rPr>
              <w:t>WB</w:t>
            </w:r>
            <w:r w:rsidRPr="00643C2C">
              <w:rPr>
                <w:bCs/>
                <w:color w:val="000000"/>
                <w:sz w:val="22"/>
                <w:szCs w:val="22"/>
                <w:lang w:val="en-US"/>
              </w:rPr>
              <w:t xml:space="preserve"> 4 </w:t>
            </w:r>
            <w:r>
              <w:rPr>
                <w:bCs/>
                <w:color w:val="000000"/>
                <w:sz w:val="22"/>
                <w:szCs w:val="22"/>
              </w:rPr>
              <w:t>с</w:t>
            </w:r>
            <w:r w:rsidRPr="00643C2C">
              <w:rPr>
                <w:bCs/>
                <w:color w:val="000000"/>
                <w:sz w:val="22"/>
                <w:szCs w:val="22"/>
                <w:lang w:val="en-US"/>
              </w:rPr>
              <w:t>. 61</w:t>
            </w:r>
          </w:p>
          <w:p w:rsidR="00643C2C" w:rsidRPr="00643C2C" w:rsidRDefault="00643C2C" w:rsidP="00EE748A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643C2C" w:rsidRDefault="00643C2C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717" w:type="dxa"/>
            <w:gridSpan w:val="2"/>
          </w:tcPr>
          <w:p w:rsidR="00643C2C" w:rsidRDefault="00643C2C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</w:tr>
      <w:tr w:rsidR="00643C2C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827"/>
        </w:trPr>
        <w:tc>
          <w:tcPr>
            <w:tcW w:w="396" w:type="dxa"/>
            <w:gridSpan w:val="2"/>
          </w:tcPr>
          <w:p w:rsidR="00643C2C" w:rsidRDefault="00643C2C" w:rsidP="00EE748A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643C2C">
              <w:rPr>
                <w:b/>
                <w:bCs/>
                <w:color w:val="000000"/>
                <w:sz w:val="22"/>
                <w:szCs w:val="22"/>
                <w:lang w:val="en-US"/>
              </w:rPr>
              <w:t>68</w:t>
            </w:r>
          </w:p>
          <w:p w:rsidR="00D10451" w:rsidRDefault="00D10451" w:rsidP="00EE748A">
            <w:pPr>
              <w:ind w:left="-108" w:right="-108" w:firstLine="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D10451" w:rsidRPr="00D10451" w:rsidRDefault="00D10451" w:rsidP="00D10451">
            <w:pPr>
              <w:ind w:left="-108" w:right="-108" w:firstLine="6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 w:rsidR="00C7343A">
              <w:rPr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  <w:r w:rsidRPr="00F9064E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22" w:type="dxa"/>
            <w:gridSpan w:val="2"/>
            <w:vMerge/>
          </w:tcPr>
          <w:p w:rsidR="00643C2C" w:rsidRPr="00EE55D0" w:rsidRDefault="00643C2C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1593" w:type="dxa"/>
            <w:gridSpan w:val="3"/>
          </w:tcPr>
          <w:p w:rsidR="00643C2C" w:rsidRPr="00FB5419" w:rsidRDefault="00FB5419" w:rsidP="00EE748A">
            <w:pPr>
              <w:ind w:left="-108"/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 w:rsidRPr="00FB5419">
              <w:rPr>
                <w:b/>
                <w:bCs/>
                <w:color w:val="000000"/>
                <w:sz w:val="20"/>
              </w:rPr>
              <w:t>Школьная пьеса</w:t>
            </w:r>
          </w:p>
        </w:tc>
        <w:tc>
          <w:tcPr>
            <w:tcW w:w="1411" w:type="dxa"/>
            <w:gridSpan w:val="2"/>
          </w:tcPr>
          <w:p w:rsidR="00643C2C" w:rsidRDefault="00643C2C" w:rsidP="00EE74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A78B8">
              <w:rPr>
                <w:bCs/>
                <w:color w:val="000000"/>
                <w:sz w:val="22"/>
                <w:szCs w:val="22"/>
              </w:rPr>
              <w:t>Упр</w:t>
            </w:r>
            <w:r w:rsidRPr="00643C2C">
              <w:rPr>
                <w:bCs/>
                <w:color w:val="000000"/>
                <w:sz w:val="22"/>
                <w:szCs w:val="22"/>
                <w:lang w:val="en-US"/>
              </w:rPr>
              <w:t xml:space="preserve">.1 </w:t>
            </w:r>
            <w:r w:rsidRPr="009A78B8">
              <w:rPr>
                <w:bCs/>
                <w:color w:val="000000"/>
                <w:sz w:val="22"/>
                <w:szCs w:val="22"/>
              </w:rPr>
              <w:t>с</w:t>
            </w:r>
            <w:r w:rsidR="009300DF">
              <w:rPr>
                <w:bCs/>
                <w:color w:val="000000"/>
                <w:sz w:val="22"/>
                <w:szCs w:val="22"/>
                <w:lang w:val="en-US"/>
              </w:rPr>
              <w:t>.116</w:t>
            </w:r>
          </w:p>
          <w:p w:rsidR="006A6A3D" w:rsidRPr="006A6A3D" w:rsidRDefault="006A6A3D" w:rsidP="00EE748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A78B8">
              <w:rPr>
                <w:bCs/>
                <w:color w:val="000000"/>
                <w:sz w:val="22"/>
                <w:szCs w:val="22"/>
              </w:rPr>
              <w:t>Упр</w:t>
            </w:r>
            <w:r w:rsidRPr="00643C2C">
              <w:rPr>
                <w:bCs/>
                <w:color w:val="000000"/>
                <w:sz w:val="22"/>
                <w:szCs w:val="22"/>
                <w:lang w:val="en-US"/>
              </w:rPr>
              <w:t xml:space="preserve">.1 </w:t>
            </w:r>
            <w:r w:rsidRPr="009A78B8">
              <w:rPr>
                <w:bCs/>
                <w:color w:val="000000"/>
                <w:sz w:val="22"/>
                <w:szCs w:val="22"/>
              </w:rPr>
              <w:t>с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.11</w:t>
            </w:r>
            <w:r>
              <w:rPr>
                <w:bCs/>
                <w:color w:val="000000"/>
                <w:sz w:val="22"/>
                <w:szCs w:val="22"/>
              </w:rPr>
              <w:t>8</w:t>
            </w:r>
          </w:p>
          <w:p w:rsidR="009300DF" w:rsidRPr="00F023DE" w:rsidRDefault="009300DF" w:rsidP="009300DF">
            <w:pPr>
              <w:ind w:left="-108" w:right="-250"/>
              <w:rPr>
                <w:color w:val="000000"/>
                <w:sz w:val="16"/>
                <w:szCs w:val="16"/>
              </w:rPr>
            </w:pPr>
            <w:r w:rsidRPr="00F023DE">
              <w:rPr>
                <w:color w:val="000000"/>
                <w:spacing w:val="-2"/>
                <w:sz w:val="14"/>
                <w:szCs w:val="14"/>
              </w:rPr>
              <w:t>А</w:t>
            </w:r>
            <w:r w:rsidRPr="00F023DE">
              <w:rPr>
                <w:color w:val="000000"/>
                <w:spacing w:val="2"/>
                <w:sz w:val="14"/>
                <w:szCs w:val="14"/>
              </w:rPr>
              <w:t>у</w:t>
            </w:r>
            <w:r w:rsidRPr="00F023DE">
              <w:rPr>
                <w:color w:val="000000"/>
                <w:sz w:val="14"/>
                <w:szCs w:val="14"/>
              </w:rPr>
              <w:t>диосоп</w:t>
            </w:r>
            <w:r w:rsidRPr="00F023DE">
              <w:rPr>
                <w:color w:val="000000"/>
                <w:spacing w:val="-1"/>
                <w:sz w:val="14"/>
                <w:szCs w:val="14"/>
              </w:rPr>
              <w:t>р</w:t>
            </w:r>
            <w:r w:rsidRPr="00F023DE">
              <w:rPr>
                <w:color w:val="000000"/>
                <w:sz w:val="14"/>
                <w:szCs w:val="14"/>
              </w:rPr>
              <w:t>овождение</w:t>
            </w:r>
            <w:r w:rsidRPr="00F023DE">
              <w:rPr>
                <w:color w:val="000000"/>
                <w:sz w:val="16"/>
                <w:szCs w:val="16"/>
              </w:rPr>
              <w:t xml:space="preserve">   </w:t>
            </w:r>
          </w:p>
          <w:p w:rsidR="009300DF" w:rsidRPr="00FA695C" w:rsidRDefault="009300DF" w:rsidP="009300DF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023DE">
              <w:rPr>
                <w:color w:val="000000"/>
                <w:sz w:val="16"/>
                <w:szCs w:val="16"/>
              </w:rPr>
              <w:t xml:space="preserve">            </w:t>
            </w:r>
            <w:r>
              <w:rPr>
                <w:color w:val="000000"/>
                <w:sz w:val="16"/>
                <w:szCs w:val="16"/>
              </w:rPr>
              <w:t>песенки</w:t>
            </w:r>
          </w:p>
          <w:p w:rsidR="009300DF" w:rsidRPr="009300DF" w:rsidRDefault="009300DF" w:rsidP="00EE748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gridSpan w:val="2"/>
          </w:tcPr>
          <w:p w:rsidR="00643C2C" w:rsidRDefault="00643C2C" w:rsidP="00EE748A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9A78B8">
              <w:rPr>
                <w:bCs/>
                <w:color w:val="000000"/>
                <w:sz w:val="22"/>
                <w:szCs w:val="22"/>
              </w:rPr>
              <w:t>Упр</w:t>
            </w:r>
            <w:r w:rsidRPr="009A78B8">
              <w:rPr>
                <w:bCs/>
                <w:color w:val="000000"/>
                <w:sz w:val="22"/>
                <w:szCs w:val="22"/>
                <w:lang w:val="en-US"/>
              </w:rPr>
              <w:t xml:space="preserve">. </w:t>
            </w:r>
            <w:r w:rsidRPr="00643C2C">
              <w:rPr>
                <w:bCs/>
                <w:color w:val="000000"/>
                <w:sz w:val="22"/>
                <w:szCs w:val="22"/>
                <w:lang w:val="en-US"/>
              </w:rPr>
              <w:t xml:space="preserve">2 </w:t>
            </w:r>
            <w:r w:rsidRPr="009A78B8">
              <w:rPr>
                <w:bCs/>
                <w:color w:val="000000"/>
                <w:sz w:val="22"/>
                <w:szCs w:val="22"/>
              </w:rPr>
              <w:t>с</w:t>
            </w:r>
            <w:r w:rsidRPr="00643C2C">
              <w:rPr>
                <w:bCs/>
                <w:color w:val="000000"/>
                <w:sz w:val="22"/>
                <w:szCs w:val="22"/>
                <w:lang w:val="en-US"/>
              </w:rPr>
              <w:t>.117</w:t>
            </w:r>
          </w:p>
          <w:p w:rsidR="006A6A3D" w:rsidRDefault="006A6A3D" w:rsidP="006A6A3D">
            <w:pPr>
              <w:ind w:left="-108"/>
              <w:jc w:val="right"/>
              <w:rPr>
                <w:bCs/>
                <w:color w:val="000000"/>
                <w:sz w:val="22"/>
                <w:szCs w:val="22"/>
              </w:rPr>
            </w:pPr>
            <w:r w:rsidRPr="009A78B8">
              <w:rPr>
                <w:bCs/>
                <w:color w:val="000000"/>
                <w:sz w:val="22"/>
                <w:szCs w:val="22"/>
              </w:rPr>
              <w:t>Упр</w:t>
            </w:r>
            <w:r w:rsidRPr="006A6A3D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bCs/>
                <w:color w:val="000000"/>
                <w:sz w:val="22"/>
                <w:szCs w:val="22"/>
              </w:rPr>
              <w:t>2</w:t>
            </w:r>
            <w:r w:rsidRPr="006A6A3D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9A78B8">
              <w:rPr>
                <w:bCs/>
                <w:color w:val="000000"/>
                <w:sz w:val="22"/>
                <w:szCs w:val="22"/>
              </w:rPr>
              <w:t>с</w:t>
            </w:r>
            <w:r w:rsidRPr="006A6A3D">
              <w:rPr>
                <w:bCs/>
                <w:color w:val="000000"/>
                <w:sz w:val="22"/>
                <w:szCs w:val="22"/>
              </w:rPr>
              <w:t>.11</w:t>
            </w:r>
            <w:r>
              <w:rPr>
                <w:bCs/>
                <w:color w:val="000000"/>
                <w:sz w:val="22"/>
                <w:szCs w:val="22"/>
              </w:rPr>
              <w:t>9</w:t>
            </w:r>
          </w:p>
          <w:p w:rsidR="00CF21D6" w:rsidRPr="00CF21D6" w:rsidRDefault="00CF21D6" w:rsidP="00EE748A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810B45">
              <w:rPr>
                <w:bCs/>
                <w:color w:val="000000"/>
                <w:sz w:val="16"/>
                <w:szCs w:val="16"/>
              </w:rPr>
              <w:t>Чтение диалога по ролям</w:t>
            </w:r>
          </w:p>
        </w:tc>
        <w:tc>
          <w:tcPr>
            <w:tcW w:w="2545" w:type="dxa"/>
            <w:gridSpan w:val="2"/>
          </w:tcPr>
          <w:p w:rsidR="00643C2C" w:rsidRPr="006A6A3D" w:rsidRDefault="00643C2C" w:rsidP="00EE748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643C2C" w:rsidRPr="006A6A3D" w:rsidRDefault="00643C2C" w:rsidP="00EE748A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7" w:type="dxa"/>
          </w:tcPr>
          <w:p w:rsidR="00643C2C" w:rsidRPr="006A6A3D" w:rsidRDefault="00643C2C" w:rsidP="00EE748A">
            <w:pPr>
              <w:ind w:left="-108"/>
              <w:jc w:val="center"/>
              <w:rPr>
                <w:rFonts w:ascii="Bookman Old Style" w:hAnsi="Bookman Old Style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643C2C" w:rsidRPr="00B07B07" w:rsidRDefault="00643C2C" w:rsidP="00EE748A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9A78B8">
              <w:rPr>
                <w:b/>
                <w:bCs/>
                <w:color w:val="000000"/>
                <w:sz w:val="22"/>
                <w:szCs w:val="22"/>
              </w:rPr>
              <w:t>Пассивная</w:t>
            </w:r>
            <w:r w:rsidRPr="009A78B8">
              <w:rPr>
                <w:bCs/>
                <w:color w:val="000000"/>
                <w:sz w:val="22"/>
                <w:szCs w:val="22"/>
                <w:lang w:val="en-US"/>
              </w:rPr>
              <w:t>: It`s snowtime. Eat, drink, costume, show folks, forget, watch, not yet, What is Larry eating?</w:t>
            </w:r>
            <w:r w:rsidR="00B07B07" w:rsidRPr="00B07B07">
              <w:rPr>
                <w:bCs/>
                <w:color w:val="000000"/>
                <w:sz w:val="22"/>
                <w:szCs w:val="22"/>
                <w:lang w:val="en-US"/>
              </w:rPr>
              <w:t xml:space="preserve">  </w:t>
            </w:r>
            <w:r w:rsidR="00B07B07" w:rsidRPr="009A78B8">
              <w:rPr>
                <w:bCs/>
                <w:color w:val="000000"/>
                <w:sz w:val="22"/>
                <w:szCs w:val="22"/>
                <w:lang w:val="en-US"/>
              </w:rPr>
              <w:t>Turn around, touch the ground, prayers, turn off the lights, goodnight.</w:t>
            </w:r>
          </w:p>
        </w:tc>
        <w:tc>
          <w:tcPr>
            <w:tcW w:w="860" w:type="dxa"/>
            <w:gridSpan w:val="2"/>
          </w:tcPr>
          <w:p w:rsidR="00643C2C" w:rsidRDefault="00B07B07" w:rsidP="00EE748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07B07">
              <w:rPr>
                <w:bCs/>
                <w:color w:val="000000"/>
                <w:sz w:val="18"/>
                <w:szCs w:val="18"/>
              </w:rPr>
              <w:t>Песенка</w:t>
            </w:r>
          </w:p>
          <w:p w:rsidR="008A6F2B" w:rsidRDefault="008A6F2B" w:rsidP="00EE748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8A6F2B" w:rsidRPr="008A6F2B" w:rsidRDefault="008A6F2B" w:rsidP="00EE748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A6F2B">
              <w:rPr>
                <w:bCs/>
                <w:color w:val="000000"/>
                <w:sz w:val="16"/>
                <w:szCs w:val="16"/>
              </w:rPr>
              <w:t xml:space="preserve">Доклады </w:t>
            </w:r>
          </w:p>
        </w:tc>
        <w:tc>
          <w:tcPr>
            <w:tcW w:w="992" w:type="dxa"/>
          </w:tcPr>
          <w:p w:rsidR="00643C2C" w:rsidRDefault="00643C2C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  <w:tc>
          <w:tcPr>
            <w:tcW w:w="717" w:type="dxa"/>
            <w:gridSpan w:val="2"/>
          </w:tcPr>
          <w:p w:rsidR="00643C2C" w:rsidRDefault="00643C2C" w:rsidP="00EE748A">
            <w:pPr>
              <w:jc w:val="center"/>
              <w:rPr>
                <w:rFonts w:ascii="Bookman Old Style" w:hAnsi="Bookman Old Style"/>
                <w:b/>
                <w:bCs/>
                <w:color w:val="000000"/>
                <w:lang w:val="en-US"/>
              </w:rPr>
            </w:pPr>
          </w:p>
        </w:tc>
      </w:tr>
      <w:tr w:rsidR="00643C2C" w:rsidRPr="00CB4FF3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6" w:type="dxa"/>
          <w:wAfter w:w="11" w:type="dxa"/>
          <w:cantSplit/>
          <w:trHeight w:val="204"/>
        </w:trPr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2C" w:rsidRPr="00D10451" w:rsidRDefault="00B07B07" w:rsidP="00EE748A">
            <w:pPr>
              <w:ind w:left="-108" w:right="-112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D10451">
              <w:rPr>
                <w:b/>
                <w:bCs/>
                <w:color w:val="000000"/>
                <w:sz w:val="22"/>
                <w:szCs w:val="22"/>
              </w:rPr>
              <w:t>69</w:t>
            </w:r>
          </w:p>
          <w:p w:rsidR="00D10451" w:rsidRPr="00D10451" w:rsidRDefault="00D10451" w:rsidP="00EE748A">
            <w:pPr>
              <w:ind w:left="-108" w:right="-112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643C2C" w:rsidRDefault="00C7343A" w:rsidP="00EE748A">
            <w:pPr>
              <w:ind w:left="-108" w:right="-112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26</w:t>
            </w:r>
            <w:r w:rsidR="00643C2C" w:rsidRPr="00811B17">
              <w:rPr>
                <w:b/>
                <w:bCs/>
                <w:color w:val="000000"/>
                <w:sz w:val="16"/>
                <w:szCs w:val="16"/>
              </w:rPr>
              <w:t>.0</w:t>
            </w:r>
            <w:r w:rsidR="006D1518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  <w:p w:rsidR="00B07B07" w:rsidRPr="003513E8" w:rsidRDefault="00B07B07" w:rsidP="00EE748A">
            <w:pPr>
              <w:ind w:left="-108" w:right="-112"/>
              <w:jc w:val="center"/>
              <w:rPr>
                <w:bCs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4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C2C" w:rsidRPr="00C022C7" w:rsidRDefault="00643C2C" w:rsidP="00EE748A">
            <w:pPr>
              <w:rPr>
                <w:b/>
                <w:bCs/>
                <w:color w:val="000000"/>
                <w:sz w:val="28"/>
                <w:lang w:val="en-US"/>
              </w:rPr>
            </w:pPr>
          </w:p>
        </w:tc>
        <w:tc>
          <w:tcPr>
            <w:tcW w:w="1302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C2C" w:rsidRPr="00A410C9" w:rsidRDefault="00391E66" w:rsidP="00EE748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 xml:space="preserve">РЕЗЕРВ.        </w:t>
            </w:r>
            <w:r w:rsidR="00643C2C" w:rsidRPr="00A410C9">
              <w:rPr>
                <w:b/>
                <w:bCs/>
                <w:color w:val="000000"/>
                <w:szCs w:val="24"/>
              </w:rPr>
              <w:t>Урок- страноведение. Интересные факты англоговорящих стран.</w:t>
            </w:r>
          </w:p>
        </w:tc>
        <w:tc>
          <w:tcPr>
            <w:tcW w:w="8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C2C" w:rsidRPr="000C2125" w:rsidRDefault="00643C2C" w:rsidP="00EE748A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C2C" w:rsidRPr="00CB4FF3" w:rsidRDefault="00643C2C" w:rsidP="00EE748A">
            <w:pPr>
              <w:rPr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C2C" w:rsidRPr="0059229D" w:rsidRDefault="00643C2C" w:rsidP="00EE748A">
            <w:pPr>
              <w:ind w:left="-108" w:right="-171"/>
              <w:rPr>
                <w:bCs/>
                <w:color w:val="000000"/>
                <w:sz w:val="14"/>
                <w:szCs w:val="14"/>
              </w:rPr>
            </w:pPr>
            <w:r w:rsidRPr="0059229D">
              <w:rPr>
                <w:bCs/>
                <w:color w:val="000000"/>
                <w:sz w:val="14"/>
                <w:szCs w:val="14"/>
              </w:rPr>
              <w:t>Выставка</w:t>
            </w:r>
          </w:p>
        </w:tc>
      </w:tr>
      <w:tr w:rsidR="00167746" w:rsidRPr="008D2706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6" w:type="dxa"/>
          <w:wAfter w:w="11" w:type="dxa"/>
          <w:cantSplit/>
          <w:trHeight w:val="410"/>
        </w:trPr>
        <w:tc>
          <w:tcPr>
            <w:tcW w:w="420" w:type="dxa"/>
            <w:gridSpan w:val="2"/>
          </w:tcPr>
          <w:p w:rsidR="00167746" w:rsidRPr="00C7343A" w:rsidRDefault="00C7343A" w:rsidP="00F72A1C">
            <w:pPr>
              <w:ind w:left="-108" w:right="-254" w:hanging="108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C7343A">
              <w:rPr>
                <w:b/>
                <w:bCs/>
                <w:sz w:val="18"/>
                <w:szCs w:val="18"/>
                <w:lang w:val="en-US"/>
              </w:rPr>
              <w:t>70</w:t>
            </w:r>
          </w:p>
          <w:p w:rsidR="00167746" w:rsidRPr="008D2706" w:rsidRDefault="00167746" w:rsidP="00F72A1C">
            <w:pPr>
              <w:ind w:left="-108" w:right="-254" w:hanging="108"/>
              <w:jc w:val="center"/>
              <w:rPr>
                <w:bCs/>
                <w:sz w:val="18"/>
                <w:szCs w:val="18"/>
              </w:rPr>
            </w:pPr>
            <w:r w:rsidRPr="008D2706">
              <w:rPr>
                <w:b/>
                <w:bCs/>
                <w:sz w:val="18"/>
                <w:szCs w:val="18"/>
              </w:rPr>
              <w:t>28.05</w:t>
            </w:r>
          </w:p>
        </w:tc>
        <w:tc>
          <w:tcPr>
            <w:tcW w:w="431" w:type="dxa"/>
            <w:gridSpan w:val="2"/>
          </w:tcPr>
          <w:p w:rsidR="00167746" w:rsidRPr="008D2706" w:rsidRDefault="00167746" w:rsidP="00F72A1C">
            <w:pPr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</w:p>
        </w:tc>
        <w:tc>
          <w:tcPr>
            <w:tcW w:w="13032" w:type="dxa"/>
            <w:gridSpan w:val="13"/>
          </w:tcPr>
          <w:p w:rsidR="00167746" w:rsidRPr="00612E29" w:rsidRDefault="00167746" w:rsidP="00F72A1C">
            <w:pPr>
              <w:rPr>
                <w:b/>
                <w:bCs/>
                <w:sz w:val="16"/>
              </w:rPr>
            </w:pPr>
            <w:r w:rsidRPr="00612E29">
              <w:rPr>
                <w:b/>
                <w:bCs/>
              </w:rPr>
              <w:t xml:space="preserve"> </w:t>
            </w:r>
            <w:r w:rsidR="00224CF1">
              <w:rPr>
                <w:b/>
                <w:bCs/>
                <w:color w:val="000000"/>
                <w:szCs w:val="24"/>
              </w:rPr>
              <w:t xml:space="preserve">РЕЗЕРВ.        </w:t>
            </w:r>
            <w:r w:rsidRPr="00612E29">
              <w:rPr>
                <w:b/>
                <w:bCs/>
              </w:rPr>
              <w:t xml:space="preserve">  Мини- концерт учащихся. Песенки, стихи, сказка.</w:t>
            </w:r>
          </w:p>
        </w:tc>
        <w:tc>
          <w:tcPr>
            <w:tcW w:w="851" w:type="dxa"/>
          </w:tcPr>
          <w:p w:rsidR="00167746" w:rsidRPr="008D2706" w:rsidRDefault="00167746" w:rsidP="00F72A1C">
            <w:pPr>
              <w:ind w:left="-108" w:right="-108"/>
              <w:rPr>
                <w:rFonts w:ascii="Bookman Old Style" w:hAnsi="Bookman Old Style"/>
                <w:b/>
                <w:bCs/>
                <w:sz w:val="8"/>
              </w:rPr>
            </w:pPr>
          </w:p>
        </w:tc>
        <w:tc>
          <w:tcPr>
            <w:tcW w:w="1001" w:type="dxa"/>
            <w:gridSpan w:val="2"/>
          </w:tcPr>
          <w:p w:rsidR="00167746" w:rsidRPr="008D2706" w:rsidRDefault="00167746" w:rsidP="00F72A1C">
            <w:pPr>
              <w:jc w:val="center"/>
              <w:rPr>
                <w:rFonts w:ascii="Bookman Old Style" w:hAnsi="Bookman Old Style"/>
                <w:b/>
                <w:bCs/>
              </w:rPr>
            </w:pPr>
          </w:p>
        </w:tc>
        <w:tc>
          <w:tcPr>
            <w:tcW w:w="708" w:type="dxa"/>
          </w:tcPr>
          <w:p w:rsidR="00167746" w:rsidRPr="008D2706" w:rsidRDefault="00167746" w:rsidP="00F72A1C">
            <w:pPr>
              <w:ind w:left="-108"/>
              <w:rPr>
                <w:b/>
                <w:bCs/>
                <w:sz w:val="14"/>
                <w:szCs w:val="14"/>
              </w:rPr>
            </w:pPr>
          </w:p>
        </w:tc>
      </w:tr>
    </w:tbl>
    <w:p w:rsidR="003E1853" w:rsidRPr="00391E66" w:rsidRDefault="003E1853" w:rsidP="00950099"/>
    <w:sectPr w:rsidR="003E1853" w:rsidRPr="00391E66" w:rsidSect="003F1F5E">
      <w:pgSz w:w="16840" w:h="11907" w:orient="landscape" w:code="9"/>
      <w:pgMar w:top="113" w:right="57" w:bottom="57" w:left="567" w:header="720" w:footer="53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A8F" w:rsidRDefault="00864A8F">
      <w:r>
        <w:separator/>
      </w:r>
    </w:p>
  </w:endnote>
  <w:endnote w:type="continuationSeparator" w:id="0">
    <w:p w:rsidR="00864A8F" w:rsidRDefault="00864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A8F" w:rsidRDefault="00864A8F">
      <w:r>
        <w:separator/>
      </w:r>
    </w:p>
  </w:footnote>
  <w:footnote w:type="continuationSeparator" w:id="0">
    <w:p w:rsidR="00864A8F" w:rsidRDefault="00864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717E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2C5BA6"/>
    <w:multiLevelType w:val="multilevel"/>
    <w:tmpl w:val="CC1AB44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C13162"/>
    <w:multiLevelType w:val="multilevel"/>
    <w:tmpl w:val="03AC1BFE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>
    <w:nsid w:val="03DB1D64"/>
    <w:multiLevelType w:val="hybridMultilevel"/>
    <w:tmpl w:val="802CBE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EC060E"/>
    <w:multiLevelType w:val="singleLevel"/>
    <w:tmpl w:val="04190001"/>
    <w:lvl w:ilvl="0">
      <w:start w:val="29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6E06D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C4D26A8"/>
    <w:multiLevelType w:val="singleLevel"/>
    <w:tmpl w:val="61BC02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132607C"/>
    <w:multiLevelType w:val="multilevel"/>
    <w:tmpl w:val="03AC1BFE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>
    <w:nsid w:val="119121B9"/>
    <w:multiLevelType w:val="multilevel"/>
    <w:tmpl w:val="828CB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1A05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3653FB5"/>
    <w:multiLevelType w:val="multilevel"/>
    <w:tmpl w:val="03AC1BFE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1">
    <w:nsid w:val="1703780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8FB1C9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6C91D33"/>
    <w:multiLevelType w:val="multilevel"/>
    <w:tmpl w:val="C26C635A"/>
    <w:lvl w:ilvl="0">
      <w:start w:val="10"/>
      <w:numFmt w:val="decimal"/>
      <w:lvlText w:val="%1.0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92"/>
        </w:tabs>
        <w:ind w:left="4992" w:hanging="21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60"/>
        </w:tabs>
        <w:ind w:left="6060" w:hanging="25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128"/>
        </w:tabs>
        <w:ind w:left="7128" w:hanging="28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96"/>
        </w:tabs>
        <w:ind w:left="8196" w:hanging="32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264"/>
        </w:tabs>
        <w:ind w:left="9264" w:hanging="3600"/>
      </w:pPr>
      <w:rPr>
        <w:rFonts w:hint="default"/>
      </w:rPr>
    </w:lvl>
  </w:abstractNum>
  <w:abstractNum w:abstractNumId="14">
    <w:nsid w:val="2A5008A4"/>
    <w:multiLevelType w:val="hybridMultilevel"/>
    <w:tmpl w:val="1ADCDE88"/>
    <w:lvl w:ilvl="0" w:tplc="2E68BF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ACD2D63"/>
    <w:multiLevelType w:val="hybridMultilevel"/>
    <w:tmpl w:val="58B0B7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9A249D"/>
    <w:multiLevelType w:val="multilevel"/>
    <w:tmpl w:val="03AC1BFE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7">
    <w:nsid w:val="367C6196"/>
    <w:multiLevelType w:val="multilevel"/>
    <w:tmpl w:val="17AC6498"/>
    <w:lvl w:ilvl="0">
      <w:start w:val="13"/>
      <w:numFmt w:val="decimal"/>
      <w:lvlText w:val="%1.0"/>
      <w:lvlJc w:val="left"/>
      <w:pPr>
        <w:tabs>
          <w:tab w:val="num" w:pos="1740"/>
        </w:tabs>
        <w:ind w:left="1740" w:hanging="7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2448"/>
        </w:tabs>
        <w:ind w:left="2448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56"/>
        </w:tabs>
        <w:ind w:left="3156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64"/>
        </w:tabs>
        <w:ind w:left="3864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72"/>
        </w:tabs>
        <w:ind w:left="48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48"/>
        </w:tabs>
        <w:ind w:left="66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56"/>
        </w:tabs>
        <w:ind w:left="7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4"/>
        </w:tabs>
        <w:ind w:left="8424" w:hanging="1800"/>
      </w:pPr>
      <w:rPr>
        <w:rFonts w:hint="default"/>
      </w:rPr>
    </w:lvl>
  </w:abstractNum>
  <w:abstractNum w:abstractNumId="18">
    <w:nsid w:val="37E21B4E"/>
    <w:multiLevelType w:val="multilevel"/>
    <w:tmpl w:val="6674CA3C"/>
    <w:lvl w:ilvl="0">
      <w:start w:val="13"/>
      <w:numFmt w:val="decimal"/>
      <w:lvlText w:val="%1.0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2448"/>
        </w:tabs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56"/>
        </w:tabs>
        <w:ind w:left="3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64"/>
        </w:tabs>
        <w:ind w:left="38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32"/>
        </w:tabs>
        <w:ind w:left="4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08"/>
        </w:tabs>
        <w:ind w:left="6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16"/>
        </w:tabs>
        <w:ind w:left="7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84"/>
        </w:tabs>
        <w:ind w:left="8484" w:hanging="1800"/>
      </w:pPr>
      <w:rPr>
        <w:rFonts w:hint="default"/>
      </w:rPr>
    </w:lvl>
  </w:abstractNum>
  <w:abstractNum w:abstractNumId="19">
    <w:nsid w:val="3E7A11D3"/>
    <w:multiLevelType w:val="multilevel"/>
    <w:tmpl w:val="03AC1BFE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0">
    <w:nsid w:val="412E38D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2D8215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447B751D"/>
    <w:multiLevelType w:val="singleLevel"/>
    <w:tmpl w:val="0419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4714013E"/>
    <w:multiLevelType w:val="hybridMultilevel"/>
    <w:tmpl w:val="3ABC8AB2"/>
    <w:lvl w:ilvl="0" w:tplc="1C6CAC8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844B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4D33583D"/>
    <w:multiLevelType w:val="hybridMultilevel"/>
    <w:tmpl w:val="EF90199E"/>
    <w:lvl w:ilvl="0" w:tplc="D842D898">
      <w:numFmt w:val="bullet"/>
      <w:lvlText w:val="-"/>
      <w:lvlJc w:val="left"/>
      <w:pPr>
        <w:tabs>
          <w:tab w:val="num" w:pos="252"/>
        </w:tabs>
        <w:ind w:left="2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72"/>
        </w:tabs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92"/>
        </w:tabs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12"/>
        </w:tabs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32"/>
        </w:tabs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52"/>
        </w:tabs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72"/>
        </w:tabs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92"/>
        </w:tabs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12"/>
        </w:tabs>
        <w:ind w:left="6012" w:hanging="360"/>
      </w:pPr>
      <w:rPr>
        <w:rFonts w:ascii="Wingdings" w:hAnsi="Wingdings" w:hint="default"/>
      </w:rPr>
    </w:lvl>
  </w:abstractNum>
  <w:abstractNum w:abstractNumId="26">
    <w:nsid w:val="4DFC7960"/>
    <w:multiLevelType w:val="hybridMultilevel"/>
    <w:tmpl w:val="BB8A4F20"/>
    <w:lvl w:ilvl="0" w:tplc="3E025EE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0655776"/>
    <w:multiLevelType w:val="multilevel"/>
    <w:tmpl w:val="0BCA89A0"/>
    <w:lvl w:ilvl="0">
      <w:start w:val="14"/>
      <w:numFmt w:val="decimal"/>
      <w:lvlText w:val="%1.0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893"/>
        </w:tabs>
        <w:ind w:left="1893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1"/>
        </w:tabs>
        <w:ind w:left="2601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92"/>
        </w:tabs>
        <w:ind w:left="4992" w:hanging="21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60"/>
        </w:tabs>
        <w:ind w:left="6060" w:hanging="25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128"/>
        </w:tabs>
        <w:ind w:left="7128" w:hanging="28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96"/>
        </w:tabs>
        <w:ind w:left="8196" w:hanging="32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264"/>
        </w:tabs>
        <w:ind w:left="9264" w:hanging="3600"/>
      </w:pPr>
      <w:rPr>
        <w:rFonts w:hint="default"/>
      </w:rPr>
    </w:lvl>
  </w:abstractNum>
  <w:abstractNum w:abstractNumId="28">
    <w:nsid w:val="65913CE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993740E"/>
    <w:multiLevelType w:val="singleLevel"/>
    <w:tmpl w:val="C5F614C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6AD42354"/>
    <w:multiLevelType w:val="multilevel"/>
    <w:tmpl w:val="3000E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F66879"/>
    <w:multiLevelType w:val="multilevel"/>
    <w:tmpl w:val="92729348"/>
    <w:lvl w:ilvl="0">
      <w:start w:val="10"/>
      <w:numFmt w:val="decimal"/>
      <w:lvlText w:val="%1.0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893"/>
        </w:tabs>
        <w:ind w:left="1893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1"/>
        </w:tabs>
        <w:ind w:left="2601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92"/>
        </w:tabs>
        <w:ind w:left="4992" w:hanging="21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60"/>
        </w:tabs>
        <w:ind w:left="6060" w:hanging="25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128"/>
        </w:tabs>
        <w:ind w:left="7128" w:hanging="28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96"/>
        </w:tabs>
        <w:ind w:left="8196" w:hanging="32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264"/>
        </w:tabs>
        <w:ind w:left="9264" w:hanging="3600"/>
      </w:pPr>
      <w:rPr>
        <w:rFonts w:hint="default"/>
      </w:rPr>
    </w:lvl>
  </w:abstractNum>
  <w:abstractNum w:abstractNumId="32">
    <w:nsid w:val="710B0D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724D40BD"/>
    <w:multiLevelType w:val="multilevel"/>
    <w:tmpl w:val="99829AAA"/>
    <w:lvl w:ilvl="0">
      <w:start w:val="14"/>
      <w:numFmt w:val="decimal"/>
      <w:lvlText w:val="%1.0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92"/>
        </w:tabs>
        <w:ind w:left="4992" w:hanging="21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60"/>
        </w:tabs>
        <w:ind w:left="6060" w:hanging="25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128"/>
        </w:tabs>
        <w:ind w:left="7128" w:hanging="28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96"/>
        </w:tabs>
        <w:ind w:left="8196" w:hanging="32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264"/>
        </w:tabs>
        <w:ind w:left="9264" w:hanging="3600"/>
      </w:pPr>
      <w:rPr>
        <w:rFonts w:hint="default"/>
      </w:rPr>
    </w:lvl>
  </w:abstractNum>
  <w:abstractNum w:abstractNumId="34">
    <w:nsid w:val="79260BB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D0749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29"/>
  </w:num>
  <w:num w:numId="4">
    <w:abstractNumId w:val="9"/>
  </w:num>
  <w:num w:numId="5">
    <w:abstractNumId w:val="4"/>
  </w:num>
  <w:num w:numId="6">
    <w:abstractNumId w:val="28"/>
  </w:num>
  <w:num w:numId="7">
    <w:abstractNumId w:val="5"/>
  </w:num>
  <w:num w:numId="8">
    <w:abstractNumId w:val="21"/>
  </w:num>
  <w:num w:numId="9">
    <w:abstractNumId w:val="6"/>
  </w:num>
  <w:num w:numId="10">
    <w:abstractNumId w:val="22"/>
  </w:num>
  <w:num w:numId="11">
    <w:abstractNumId w:val="11"/>
    <w:lvlOverride w:ilvl="0"/>
  </w:num>
  <w:num w:numId="12">
    <w:abstractNumId w:val="1"/>
  </w:num>
  <w:num w:numId="13">
    <w:abstractNumId w:val="32"/>
  </w:num>
  <w:num w:numId="14">
    <w:abstractNumId w:val="35"/>
  </w:num>
  <w:num w:numId="15">
    <w:abstractNumId w:val="34"/>
  </w:num>
  <w:num w:numId="16">
    <w:abstractNumId w:val="20"/>
  </w:num>
  <w:num w:numId="17">
    <w:abstractNumId w:val="19"/>
  </w:num>
  <w:num w:numId="18">
    <w:abstractNumId w:val="16"/>
  </w:num>
  <w:num w:numId="19">
    <w:abstractNumId w:val="7"/>
  </w:num>
  <w:num w:numId="20">
    <w:abstractNumId w:val="10"/>
  </w:num>
  <w:num w:numId="21">
    <w:abstractNumId w:val="2"/>
  </w:num>
  <w:num w:numId="22">
    <w:abstractNumId w:val="12"/>
  </w:num>
  <w:num w:numId="23">
    <w:abstractNumId w:val="0"/>
  </w:num>
  <w:num w:numId="24">
    <w:abstractNumId w:val="24"/>
  </w:num>
  <w:num w:numId="25">
    <w:abstractNumId w:val="8"/>
  </w:num>
  <w:num w:numId="26">
    <w:abstractNumId w:val="30"/>
  </w:num>
  <w:num w:numId="27">
    <w:abstractNumId w:val="13"/>
  </w:num>
  <w:num w:numId="28">
    <w:abstractNumId w:val="33"/>
  </w:num>
  <w:num w:numId="29">
    <w:abstractNumId w:val="31"/>
  </w:num>
  <w:num w:numId="30">
    <w:abstractNumId w:val="27"/>
  </w:num>
  <w:num w:numId="31">
    <w:abstractNumId w:val="15"/>
  </w:num>
  <w:num w:numId="32">
    <w:abstractNumId w:val="3"/>
  </w:num>
  <w:num w:numId="33">
    <w:abstractNumId w:val="26"/>
  </w:num>
  <w:num w:numId="34">
    <w:abstractNumId w:val="25"/>
  </w:num>
  <w:num w:numId="35">
    <w:abstractNumId w:val="23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896"/>
    <w:rsid w:val="00001203"/>
    <w:rsid w:val="00001D12"/>
    <w:rsid w:val="000041F6"/>
    <w:rsid w:val="00004776"/>
    <w:rsid w:val="0000535C"/>
    <w:rsid w:val="0000588A"/>
    <w:rsid w:val="000066B1"/>
    <w:rsid w:val="000175D5"/>
    <w:rsid w:val="00017EDC"/>
    <w:rsid w:val="000225CA"/>
    <w:rsid w:val="00024456"/>
    <w:rsid w:val="00025FFE"/>
    <w:rsid w:val="000270D0"/>
    <w:rsid w:val="00031774"/>
    <w:rsid w:val="000323F9"/>
    <w:rsid w:val="00032716"/>
    <w:rsid w:val="00032B24"/>
    <w:rsid w:val="00033D03"/>
    <w:rsid w:val="000344A7"/>
    <w:rsid w:val="00034A09"/>
    <w:rsid w:val="000366AB"/>
    <w:rsid w:val="00037D98"/>
    <w:rsid w:val="00040EFB"/>
    <w:rsid w:val="000410FF"/>
    <w:rsid w:val="00041129"/>
    <w:rsid w:val="00041D17"/>
    <w:rsid w:val="00041F89"/>
    <w:rsid w:val="000427DE"/>
    <w:rsid w:val="000434BD"/>
    <w:rsid w:val="00043BB1"/>
    <w:rsid w:val="0004621F"/>
    <w:rsid w:val="00046CA6"/>
    <w:rsid w:val="00047BA7"/>
    <w:rsid w:val="000518F2"/>
    <w:rsid w:val="00052425"/>
    <w:rsid w:val="00052AF7"/>
    <w:rsid w:val="00053FC8"/>
    <w:rsid w:val="00054088"/>
    <w:rsid w:val="0005493B"/>
    <w:rsid w:val="000557DC"/>
    <w:rsid w:val="00057203"/>
    <w:rsid w:val="00061980"/>
    <w:rsid w:val="00062488"/>
    <w:rsid w:val="00062D88"/>
    <w:rsid w:val="000661F3"/>
    <w:rsid w:val="000679D3"/>
    <w:rsid w:val="00070FD9"/>
    <w:rsid w:val="0007119E"/>
    <w:rsid w:val="000718EC"/>
    <w:rsid w:val="000762E0"/>
    <w:rsid w:val="00077451"/>
    <w:rsid w:val="000809B9"/>
    <w:rsid w:val="00080FEE"/>
    <w:rsid w:val="00081239"/>
    <w:rsid w:val="000826D7"/>
    <w:rsid w:val="000856AC"/>
    <w:rsid w:val="00086779"/>
    <w:rsid w:val="000871F1"/>
    <w:rsid w:val="000900F9"/>
    <w:rsid w:val="00090557"/>
    <w:rsid w:val="0009196A"/>
    <w:rsid w:val="00092963"/>
    <w:rsid w:val="0009463B"/>
    <w:rsid w:val="00094906"/>
    <w:rsid w:val="00096045"/>
    <w:rsid w:val="00096E8F"/>
    <w:rsid w:val="000973E3"/>
    <w:rsid w:val="000A0697"/>
    <w:rsid w:val="000A0BAD"/>
    <w:rsid w:val="000A5579"/>
    <w:rsid w:val="000A62BD"/>
    <w:rsid w:val="000B3474"/>
    <w:rsid w:val="000B3639"/>
    <w:rsid w:val="000B4357"/>
    <w:rsid w:val="000B6B1F"/>
    <w:rsid w:val="000B7CD3"/>
    <w:rsid w:val="000C00BC"/>
    <w:rsid w:val="000C3CFB"/>
    <w:rsid w:val="000C56B7"/>
    <w:rsid w:val="000C5E15"/>
    <w:rsid w:val="000D298E"/>
    <w:rsid w:val="000D46D5"/>
    <w:rsid w:val="000D4757"/>
    <w:rsid w:val="000D49C1"/>
    <w:rsid w:val="000D5466"/>
    <w:rsid w:val="000D59E2"/>
    <w:rsid w:val="000D605F"/>
    <w:rsid w:val="000D60CD"/>
    <w:rsid w:val="000E0FB3"/>
    <w:rsid w:val="000E1C45"/>
    <w:rsid w:val="000E2024"/>
    <w:rsid w:val="000E5F9B"/>
    <w:rsid w:val="000E728E"/>
    <w:rsid w:val="000F0191"/>
    <w:rsid w:val="000F210E"/>
    <w:rsid w:val="000F7882"/>
    <w:rsid w:val="00101FF0"/>
    <w:rsid w:val="00103E95"/>
    <w:rsid w:val="001040BB"/>
    <w:rsid w:val="00105602"/>
    <w:rsid w:val="0010598A"/>
    <w:rsid w:val="00107263"/>
    <w:rsid w:val="00110AC7"/>
    <w:rsid w:val="00111E07"/>
    <w:rsid w:val="0011222B"/>
    <w:rsid w:val="001154FC"/>
    <w:rsid w:val="00115C16"/>
    <w:rsid w:val="00117095"/>
    <w:rsid w:val="0012302D"/>
    <w:rsid w:val="0012455F"/>
    <w:rsid w:val="00124964"/>
    <w:rsid w:val="001279B1"/>
    <w:rsid w:val="0013140F"/>
    <w:rsid w:val="0013157C"/>
    <w:rsid w:val="0013229E"/>
    <w:rsid w:val="001335A2"/>
    <w:rsid w:val="0013384C"/>
    <w:rsid w:val="00135B0E"/>
    <w:rsid w:val="00137E9D"/>
    <w:rsid w:val="00140FC4"/>
    <w:rsid w:val="00141958"/>
    <w:rsid w:val="00141D0D"/>
    <w:rsid w:val="00143F7B"/>
    <w:rsid w:val="0014446A"/>
    <w:rsid w:val="00146813"/>
    <w:rsid w:val="001468EF"/>
    <w:rsid w:val="00150EE0"/>
    <w:rsid w:val="001510B6"/>
    <w:rsid w:val="00151C11"/>
    <w:rsid w:val="001524B5"/>
    <w:rsid w:val="00154BAF"/>
    <w:rsid w:val="00160038"/>
    <w:rsid w:val="00160075"/>
    <w:rsid w:val="0016070A"/>
    <w:rsid w:val="00162131"/>
    <w:rsid w:val="00162A58"/>
    <w:rsid w:val="00162C57"/>
    <w:rsid w:val="00162FAA"/>
    <w:rsid w:val="001644B5"/>
    <w:rsid w:val="00165A98"/>
    <w:rsid w:val="0016624D"/>
    <w:rsid w:val="00166EA6"/>
    <w:rsid w:val="00167746"/>
    <w:rsid w:val="00167C7A"/>
    <w:rsid w:val="00167CC8"/>
    <w:rsid w:val="00170F39"/>
    <w:rsid w:val="00171A21"/>
    <w:rsid w:val="001721CA"/>
    <w:rsid w:val="00176E5F"/>
    <w:rsid w:val="0018041E"/>
    <w:rsid w:val="0018121D"/>
    <w:rsid w:val="001819D8"/>
    <w:rsid w:val="001857A6"/>
    <w:rsid w:val="00190903"/>
    <w:rsid w:val="00191746"/>
    <w:rsid w:val="00194646"/>
    <w:rsid w:val="0019748C"/>
    <w:rsid w:val="001A17ED"/>
    <w:rsid w:val="001A39BB"/>
    <w:rsid w:val="001A5537"/>
    <w:rsid w:val="001B1057"/>
    <w:rsid w:val="001B1598"/>
    <w:rsid w:val="001B2050"/>
    <w:rsid w:val="001B245A"/>
    <w:rsid w:val="001B2BE5"/>
    <w:rsid w:val="001B3FB7"/>
    <w:rsid w:val="001B54C8"/>
    <w:rsid w:val="001C438C"/>
    <w:rsid w:val="001C4A4E"/>
    <w:rsid w:val="001C533A"/>
    <w:rsid w:val="001D045C"/>
    <w:rsid w:val="001D04A4"/>
    <w:rsid w:val="001D21B1"/>
    <w:rsid w:val="001D2E5A"/>
    <w:rsid w:val="001E01CA"/>
    <w:rsid w:val="001E059E"/>
    <w:rsid w:val="001E1AE0"/>
    <w:rsid w:val="001E1D58"/>
    <w:rsid w:val="001E20B4"/>
    <w:rsid w:val="001E2273"/>
    <w:rsid w:val="001E6C9D"/>
    <w:rsid w:val="001E7649"/>
    <w:rsid w:val="001E7727"/>
    <w:rsid w:val="001F0A2B"/>
    <w:rsid w:val="001F24BD"/>
    <w:rsid w:val="001F3245"/>
    <w:rsid w:val="00200619"/>
    <w:rsid w:val="002016E2"/>
    <w:rsid w:val="00201B34"/>
    <w:rsid w:val="00204BB2"/>
    <w:rsid w:val="0020525F"/>
    <w:rsid w:val="00206423"/>
    <w:rsid w:val="00206B33"/>
    <w:rsid w:val="002101BE"/>
    <w:rsid w:val="00211F7A"/>
    <w:rsid w:val="00213B7B"/>
    <w:rsid w:val="0021699B"/>
    <w:rsid w:val="00220851"/>
    <w:rsid w:val="00224CF1"/>
    <w:rsid w:val="00225342"/>
    <w:rsid w:val="00230F03"/>
    <w:rsid w:val="002325EF"/>
    <w:rsid w:val="00234C89"/>
    <w:rsid w:val="002358EA"/>
    <w:rsid w:val="00236885"/>
    <w:rsid w:val="00240D55"/>
    <w:rsid w:val="00241DB6"/>
    <w:rsid w:val="00242156"/>
    <w:rsid w:val="00242E4A"/>
    <w:rsid w:val="00242F02"/>
    <w:rsid w:val="00244943"/>
    <w:rsid w:val="00244EE2"/>
    <w:rsid w:val="00245CA7"/>
    <w:rsid w:val="00245F69"/>
    <w:rsid w:val="002466D4"/>
    <w:rsid w:val="00246DEE"/>
    <w:rsid w:val="002474FF"/>
    <w:rsid w:val="00247CED"/>
    <w:rsid w:val="00247EB2"/>
    <w:rsid w:val="00255EE0"/>
    <w:rsid w:val="0025663E"/>
    <w:rsid w:val="00260C2C"/>
    <w:rsid w:val="00264005"/>
    <w:rsid w:val="0026650E"/>
    <w:rsid w:val="002669F4"/>
    <w:rsid w:val="00266C9F"/>
    <w:rsid w:val="00266E1B"/>
    <w:rsid w:val="00270BA2"/>
    <w:rsid w:val="00272347"/>
    <w:rsid w:val="00272C40"/>
    <w:rsid w:val="002753C4"/>
    <w:rsid w:val="0027671F"/>
    <w:rsid w:val="00277F17"/>
    <w:rsid w:val="0028085D"/>
    <w:rsid w:val="0028174D"/>
    <w:rsid w:val="0028191F"/>
    <w:rsid w:val="002840AD"/>
    <w:rsid w:val="0028503A"/>
    <w:rsid w:val="00286FE9"/>
    <w:rsid w:val="0029185D"/>
    <w:rsid w:val="002927AB"/>
    <w:rsid w:val="00292A42"/>
    <w:rsid w:val="00294804"/>
    <w:rsid w:val="00295AC1"/>
    <w:rsid w:val="0029702F"/>
    <w:rsid w:val="00297177"/>
    <w:rsid w:val="0029735C"/>
    <w:rsid w:val="002A02CD"/>
    <w:rsid w:val="002A132D"/>
    <w:rsid w:val="002A1AA6"/>
    <w:rsid w:val="002A2D00"/>
    <w:rsid w:val="002A3EFF"/>
    <w:rsid w:val="002A4104"/>
    <w:rsid w:val="002A58F6"/>
    <w:rsid w:val="002A6FED"/>
    <w:rsid w:val="002B05D8"/>
    <w:rsid w:val="002B0B8B"/>
    <w:rsid w:val="002B226F"/>
    <w:rsid w:val="002B3194"/>
    <w:rsid w:val="002B62C8"/>
    <w:rsid w:val="002B6EBA"/>
    <w:rsid w:val="002C033F"/>
    <w:rsid w:val="002C06F0"/>
    <w:rsid w:val="002C1EA4"/>
    <w:rsid w:val="002C28F6"/>
    <w:rsid w:val="002C3467"/>
    <w:rsid w:val="002C5CD4"/>
    <w:rsid w:val="002C63EE"/>
    <w:rsid w:val="002D0995"/>
    <w:rsid w:val="002D27F1"/>
    <w:rsid w:val="002D2BDA"/>
    <w:rsid w:val="002D32CC"/>
    <w:rsid w:val="002D3D59"/>
    <w:rsid w:val="002D47D0"/>
    <w:rsid w:val="002D7DCC"/>
    <w:rsid w:val="002E024E"/>
    <w:rsid w:val="002E1011"/>
    <w:rsid w:val="002E1A0B"/>
    <w:rsid w:val="002E28F4"/>
    <w:rsid w:val="002E79AA"/>
    <w:rsid w:val="002E7E2F"/>
    <w:rsid w:val="002F21AB"/>
    <w:rsid w:val="002F22DB"/>
    <w:rsid w:val="002F2851"/>
    <w:rsid w:val="002F6896"/>
    <w:rsid w:val="002F74DA"/>
    <w:rsid w:val="00301D70"/>
    <w:rsid w:val="00306173"/>
    <w:rsid w:val="003073C0"/>
    <w:rsid w:val="00307AC5"/>
    <w:rsid w:val="00310C9A"/>
    <w:rsid w:val="00310C9E"/>
    <w:rsid w:val="00313759"/>
    <w:rsid w:val="00320DBD"/>
    <w:rsid w:val="00320EE4"/>
    <w:rsid w:val="00321D33"/>
    <w:rsid w:val="003234BA"/>
    <w:rsid w:val="00325236"/>
    <w:rsid w:val="00325435"/>
    <w:rsid w:val="00326722"/>
    <w:rsid w:val="00327BCE"/>
    <w:rsid w:val="0033026D"/>
    <w:rsid w:val="00331D4C"/>
    <w:rsid w:val="003326A4"/>
    <w:rsid w:val="003350F7"/>
    <w:rsid w:val="00335794"/>
    <w:rsid w:val="00337204"/>
    <w:rsid w:val="00341CF5"/>
    <w:rsid w:val="003438C9"/>
    <w:rsid w:val="00344C2E"/>
    <w:rsid w:val="00346372"/>
    <w:rsid w:val="00346E27"/>
    <w:rsid w:val="0035000B"/>
    <w:rsid w:val="0035057D"/>
    <w:rsid w:val="0035088E"/>
    <w:rsid w:val="00350C38"/>
    <w:rsid w:val="003530FF"/>
    <w:rsid w:val="0035381D"/>
    <w:rsid w:val="0035701D"/>
    <w:rsid w:val="00357AA3"/>
    <w:rsid w:val="003600F7"/>
    <w:rsid w:val="00360EB1"/>
    <w:rsid w:val="00363460"/>
    <w:rsid w:val="00363A54"/>
    <w:rsid w:val="00363AFF"/>
    <w:rsid w:val="0036747D"/>
    <w:rsid w:val="00367D3F"/>
    <w:rsid w:val="003748CB"/>
    <w:rsid w:val="00374F02"/>
    <w:rsid w:val="003750EE"/>
    <w:rsid w:val="003753A0"/>
    <w:rsid w:val="003755C3"/>
    <w:rsid w:val="00375C7B"/>
    <w:rsid w:val="00381C0B"/>
    <w:rsid w:val="003829D4"/>
    <w:rsid w:val="00382A9C"/>
    <w:rsid w:val="003830FE"/>
    <w:rsid w:val="00383AD7"/>
    <w:rsid w:val="00384099"/>
    <w:rsid w:val="0038422C"/>
    <w:rsid w:val="00386E1D"/>
    <w:rsid w:val="0039079C"/>
    <w:rsid w:val="00390B4C"/>
    <w:rsid w:val="0039118E"/>
    <w:rsid w:val="0039119A"/>
    <w:rsid w:val="00391E66"/>
    <w:rsid w:val="0039333C"/>
    <w:rsid w:val="00393BC8"/>
    <w:rsid w:val="00394FE8"/>
    <w:rsid w:val="00395827"/>
    <w:rsid w:val="00396EE7"/>
    <w:rsid w:val="0039711C"/>
    <w:rsid w:val="003A0FAE"/>
    <w:rsid w:val="003A14A7"/>
    <w:rsid w:val="003A3C2A"/>
    <w:rsid w:val="003A3D88"/>
    <w:rsid w:val="003A5047"/>
    <w:rsid w:val="003A6106"/>
    <w:rsid w:val="003A6A8A"/>
    <w:rsid w:val="003A6CAC"/>
    <w:rsid w:val="003A77FF"/>
    <w:rsid w:val="003A7CD8"/>
    <w:rsid w:val="003B0ADD"/>
    <w:rsid w:val="003B1576"/>
    <w:rsid w:val="003B1595"/>
    <w:rsid w:val="003B341B"/>
    <w:rsid w:val="003B5E4A"/>
    <w:rsid w:val="003B698F"/>
    <w:rsid w:val="003B6BE6"/>
    <w:rsid w:val="003C04DA"/>
    <w:rsid w:val="003C0612"/>
    <w:rsid w:val="003C1027"/>
    <w:rsid w:val="003C6307"/>
    <w:rsid w:val="003C716C"/>
    <w:rsid w:val="003C78BD"/>
    <w:rsid w:val="003D0D03"/>
    <w:rsid w:val="003D1507"/>
    <w:rsid w:val="003D29B3"/>
    <w:rsid w:val="003D3C6A"/>
    <w:rsid w:val="003D5483"/>
    <w:rsid w:val="003D5926"/>
    <w:rsid w:val="003D6190"/>
    <w:rsid w:val="003D7227"/>
    <w:rsid w:val="003E14D0"/>
    <w:rsid w:val="003E1853"/>
    <w:rsid w:val="003E32A5"/>
    <w:rsid w:val="003E3CD9"/>
    <w:rsid w:val="003E42D9"/>
    <w:rsid w:val="003E5584"/>
    <w:rsid w:val="003E5B66"/>
    <w:rsid w:val="003E62A5"/>
    <w:rsid w:val="003F01B5"/>
    <w:rsid w:val="003F0318"/>
    <w:rsid w:val="003F1F5E"/>
    <w:rsid w:val="003F3B73"/>
    <w:rsid w:val="003F3C78"/>
    <w:rsid w:val="003F4880"/>
    <w:rsid w:val="003F50A6"/>
    <w:rsid w:val="003F68A2"/>
    <w:rsid w:val="003F7E32"/>
    <w:rsid w:val="0040077B"/>
    <w:rsid w:val="00402D07"/>
    <w:rsid w:val="00403F97"/>
    <w:rsid w:val="00405405"/>
    <w:rsid w:val="004069D0"/>
    <w:rsid w:val="0040725D"/>
    <w:rsid w:val="00410A8E"/>
    <w:rsid w:val="00411F42"/>
    <w:rsid w:val="004141A8"/>
    <w:rsid w:val="00414E26"/>
    <w:rsid w:val="0041541E"/>
    <w:rsid w:val="00417D5E"/>
    <w:rsid w:val="004243A9"/>
    <w:rsid w:val="00424A0B"/>
    <w:rsid w:val="0042600B"/>
    <w:rsid w:val="00430515"/>
    <w:rsid w:val="00430B25"/>
    <w:rsid w:val="004326C3"/>
    <w:rsid w:val="00435D7B"/>
    <w:rsid w:val="0043639F"/>
    <w:rsid w:val="00436CCD"/>
    <w:rsid w:val="00437006"/>
    <w:rsid w:val="004400BC"/>
    <w:rsid w:val="00441D18"/>
    <w:rsid w:val="004433A4"/>
    <w:rsid w:val="00443C89"/>
    <w:rsid w:val="0044458F"/>
    <w:rsid w:val="00444F4D"/>
    <w:rsid w:val="00445E60"/>
    <w:rsid w:val="004460C1"/>
    <w:rsid w:val="00446B71"/>
    <w:rsid w:val="0045066F"/>
    <w:rsid w:val="00450AE4"/>
    <w:rsid w:val="00452AC9"/>
    <w:rsid w:val="004559B4"/>
    <w:rsid w:val="004601F6"/>
    <w:rsid w:val="00460CF1"/>
    <w:rsid w:val="0046116F"/>
    <w:rsid w:val="00461466"/>
    <w:rsid w:val="00462464"/>
    <w:rsid w:val="00462B50"/>
    <w:rsid w:val="00467635"/>
    <w:rsid w:val="0047423C"/>
    <w:rsid w:val="004767F3"/>
    <w:rsid w:val="00476B1A"/>
    <w:rsid w:val="0048148B"/>
    <w:rsid w:val="0048159A"/>
    <w:rsid w:val="004822FC"/>
    <w:rsid w:val="00484E33"/>
    <w:rsid w:val="00484F6A"/>
    <w:rsid w:val="004876AE"/>
    <w:rsid w:val="00487717"/>
    <w:rsid w:val="00487C9B"/>
    <w:rsid w:val="00487FBD"/>
    <w:rsid w:val="00492AB3"/>
    <w:rsid w:val="004947EA"/>
    <w:rsid w:val="00494AE0"/>
    <w:rsid w:val="00494FB2"/>
    <w:rsid w:val="00495BD3"/>
    <w:rsid w:val="00497416"/>
    <w:rsid w:val="004A0021"/>
    <w:rsid w:val="004A296E"/>
    <w:rsid w:val="004A2AD9"/>
    <w:rsid w:val="004A387A"/>
    <w:rsid w:val="004A3F96"/>
    <w:rsid w:val="004A5F8D"/>
    <w:rsid w:val="004A7F64"/>
    <w:rsid w:val="004B098C"/>
    <w:rsid w:val="004B1B73"/>
    <w:rsid w:val="004B1C0C"/>
    <w:rsid w:val="004B3102"/>
    <w:rsid w:val="004B412B"/>
    <w:rsid w:val="004B4507"/>
    <w:rsid w:val="004B5090"/>
    <w:rsid w:val="004B742C"/>
    <w:rsid w:val="004B7ACC"/>
    <w:rsid w:val="004C02CC"/>
    <w:rsid w:val="004C0603"/>
    <w:rsid w:val="004C3466"/>
    <w:rsid w:val="004C362A"/>
    <w:rsid w:val="004C5090"/>
    <w:rsid w:val="004C7D0A"/>
    <w:rsid w:val="004D0DD2"/>
    <w:rsid w:val="004D0E72"/>
    <w:rsid w:val="004D1916"/>
    <w:rsid w:val="004D6BAD"/>
    <w:rsid w:val="004D7776"/>
    <w:rsid w:val="004E3135"/>
    <w:rsid w:val="004E400F"/>
    <w:rsid w:val="004E5A52"/>
    <w:rsid w:val="004E5BC2"/>
    <w:rsid w:val="004E72CF"/>
    <w:rsid w:val="004E7EC5"/>
    <w:rsid w:val="004F2EC9"/>
    <w:rsid w:val="004F3FE7"/>
    <w:rsid w:val="004F4053"/>
    <w:rsid w:val="004F46EA"/>
    <w:rsid w:val="004F65CE"/>
    <w:rsid w:val="004F7F22"/>
    <w:rsid w:val="00501ECD"/>
    <w:rsid w:val="00502D76"/>
    <w:rsid w:val="00504C4D"/>
    <w:rsid w:val="00505A96"/>
    <w:rsid w:val="00505C22"/>
    <w:rsid w:val="00511081"/>
    <w:rsid w:val="00511913"/>
    <w:rsid w:val="00512AC8"/>
    <w:rsid w:val="00513F8D"/>
    <w:rsid w:val="005156DC"/>
    <w:rsid w:val="00517ABE"/>
    <w:rsid w:val="005200DC"/>
    <w:rsid w:val="005210E8"/>
    <w:rsid w:val="005221D7"/>
    <w:rsid w:val="005234E7"/>
    <w:rsid w:val="00523FCC"/>
    <w:rsid w:val="005244BB"/>
    <w:rsid w:val="005249FF"/>
    <w:rsid w:val="00524D19"/>
    <w:rsid w:val="00525727"/>
    <w:rsid w:val="00527C61"/>
    <w:rsid w:val="00530738"/>
    <w:rsid w:val="005314E0"/>
    <w:rsid w:val="005318A4"/>
    <w:rsid w:val="0053234C"/>
    <w:rsid w:val="00533A6E"/>
    <w:rsid w:val="00535498"/>
    <w:rsid w:val="00535BCB"/>
    <w:rsid w:val="00535CA6"/>
    <w:rsid w:val="00536A33"/>
    <w:rsid w:val="00537C27"/>
    <w:rsid w:val="00540093"/>
    <w:rsid w:val="00541D4A"/>
    <w:rsid w:val="00543833"/>
    <w:rsid w:val="00543AD9"/>
    <w:rsid w:val="00544CC9"/>
    <w:rsid w:val="005500B0"/>
    <w:rsid w:val="0055048D"/>
    <w:rsid w:val="00553F3F"/>
    <w:rsid w:val="005569C5"/>
    <w:rsid w:val="005631CC"/>
    <w:rsid w:val="00563798"/>
    <w:rsid w:val="00570E77"/>
    <w:rsid w:val="0057204A"/>
    <w:rsid w:val="00573504"/>
    <w:rsid w:val="0057361F"/>
    <w:rsid w:val="00574770"/>
    <w:rsid w:val="00576347"/>
    <w:rsid w:val="0057668A"/>
    <w:rsid w:val="00577366"/>
    <w:rsid w:val="0058005E"/>
    <w:rsid w:val="0058049E"/>
    <w:rsid w:val="005810BC"/>
    <w:rsid w:val="00581DFB"/>
    <w:rsid w:val="00582212"/>
    <w:rsid w:val="00583149"/>
    <w:rsid w:val="0058373C"/>
    <w:rsid w:val="00583C7E"/>
    <w:rsid w:val="0058409C"/>
    <w:rsid w:val="00586264"/>
    <w:rsid w:val="005875DF"/>
    <w:rsid w:val="00587770"/>
    <w:rsid w:val="00587CC3"/>
    <w:rsid w:val="005905A8"/>
    <w:rsid w:val="005914C9"/>
    <w:rsid w:val="00591A53"/>
    <w:rsid w:val="0059214C"/>
    <w:rsid w:val="00592A63"/>
    <w:rsid w:val="0059334F"/>
    <w:rsid w:val="00593AC6"/>
    <w:rsid w:val="00594396"/>
    <w:rsid w:val="005946A9"/>
    <w:rsid w:val="005952C0"/>
    <w:rsid w:val="00595B36"/>
    <w:rsid w:val="00597B5D"/>
    <w:rsid w:val="005A01D6"/>
    <w:rsid w:val="005A0549"/>
    <w:rsid w:val="005A0953"/>
    <w:rsid w:val="005A1A77"/>
    <w:rsid w:val="005A258A"/>
    <w:rsid w:val="005A3CF1"/>
    <w:rsid w:val="005A42A2"/>
    <w:rsid w:val="005A43C6"/>
    <w:rsid w:val="005A7F7F"/>
    <w:rsid w:val="005B0ED0"/>
    <w:rsid w:val="005B1573"/>
    <w:rsid w:val="005B3373"/>
    <w:rsid w:val="005B3799"/>
    <w:rsid w:val="005B6835"/>
    <w:rsid w:val="005B6A9A"/>
    <w:rsid w:val="005B7CF6"/>
    <w:rsid w:val="005C0713"/>
    <w:rsid w:val="005C1031"/>
    <w:rsid w:val="005C29F9"/>
    <w:rsid w:val="005C54B1"/>
    <w:rsid w:val="005C5F29"/>
    <w:rsid w:val="005C68DF"/>
    <w:rsid w:val="005C6AB0"/>
    <w:rsid w:val="005D06C2"/>
    <w:rsid w:val="005D2061"/>
    <w:rsid w:val="005D2F65"/>
    <w:rsid w:val="005D4316"/>
    <w:rsid w:val="005D50D1"/>
    <w:rsid w:val="005D7D8B"/>
    <w:rsid w:val="005E2790"/>
    <w:rsid w:val="005E3583"/>
    <w:rsid w:val="005E6FFD"/>
    <w:rsid w:val="005E71A4"/>
    <w:rsid w:val="005E7DE5"/>
    <w:rsid w:val="005F2346"/>
    <w:rsid w:val="005F37C1"/>
    <w:rsid w:val="005F4EFD"/>
    <w:rsid w:val="005F706A"/>
    <w:rsid w:val="006003AA"/>
    <w:rsid w:val="00601847"/>
    <w:rsid w:val="00601848"/>
    <w:rsid w:val="00602225"/>
    <w:rsid w:val="00603557"/>
    <w:rsid w:val="006038E8"/>
    <w:rsid w:val="00604AC0"/>
    <w:rsid w:val="00604D74"/>
    <w:rsid w:val="00605993"/>
    <w:rsid w:val="0060609C"/>
    <w:rsid w:val="00610F16"/>
    <w:rsid w:val="00612F58"/>
    <w:rsid w:val="00613391"/>
    <w:rsid w:val="00613D6E"/>
    <w:rsid w:val="00617D3B"/>
    <w:rsid w:val="00622CA4"/>
    <w:rsid w:val="006238FB"/>
    <w:rsid w:val="0062489D"/>
    <w:rsid w:val="00625513"/>
    <w:rsid w:val="006267FA"/>
    <w:rsid w:val="00627059"/>
    <w:rsid w:val="00631740"/>
    <w:rsid w:val="0063354B"/>
    <w:rsid w:val="006352E5"/>
    <w:rsid w:val="00636196"/>
    <w:rsid w:val="00636BEB"/>
    <w:rsid w:val="00636EC5"/>
    <w:rsid w:val="00637082"/>
    <w:rsid w:val="00637275"/>
    <w:rsid w:val="006406E8"/>
    <w:rsid w:val="00640833"/>
    <w:rsid w:val="00640C8B"/>
    <w:rsid w:val="00642847"/>
    <w:rsid w:val="00643C2C"/>
    <w:rsid w:val="00644031"/>
    <w:rsid w:val="00647059"/>
    <w:rsid w:val="00650413"/>
    <w:rsid w:val="006504B6"/>
    <w:rsid w:val="006526B6"/>
    <w:rsid w:val="0065641B"/>
    <w:rsid w:val="00660E64"/>
    <w:rsid w:val="00662CA9"/>
    <w:rsid w:val="00663273"/>
    <w:rsid w:val="0066414D"/>
    <w:rsid w:val="00664783"/>
    <w:rsid w:val="0067251D"/>
    <w:rsid w:val="00672A9F"/>
    <w:rsid w:val="006738EE"/>
    <w:rsid w:val="00673AD2"/>
    <w:rsid w:val="006766F5"/>
    <w:rsid w:val="00676A76"/>
    <w:rsid w:val="00680641"/>
    <w:rsid w:val="006814F0"/>
    <w:rsid w:val="00681B69"/>
    <w:rsid w:val="00684607"/>
    <w:rsid w:val="00684F1B"/>
    <w:rsid w:val="00685D33"/>
    <w:rsid w:val="00685F79"/>
    <w:rsid w:val="0068655C"/>
    <w:rsid w:val="00690F3B"/>
    <w:rsid w:val="00692818"/>
    <w:rsid w:val="006932DC"/>
    <w:rsid w:val="00694787"/>
    <w:rsid w:val="006977B1"/>
    <w:rsid w:val="006A14B0"/>
    <w:rsid w:val="006A157E"/>
    <w:rsid w:val="006A6A3D"/>
    <w:rsid w:val="006A75B6"/>
    <w:rsid w:val="006B11EB"/>
    <w:rsid w:val="006C05B4"/>
    <w:rsid w:val="006C0667"/>
    <w:rsid w:val="006C1579"/>
    <w:rsid w:val="006C1C5F"/>
    <w:rsid w:val="006C2B71"/>
    <w:rsid w:val="006C62D1"/>
    <w:rsid w:val="006C6F1F"/>
    <w:rsid w:val="006C760A"/>
    <w:rsid w:val="006C7B6A"/>
    <w:rsid w:val="006D1518"/>
    <w:rsid w:val="006D1C8D"/>
    <w:rsid w:val="006D1F31"/>
    <w:rsid w:val="006D2BDC"/>
    <w:rsid w:val="006D34C6"/>
    <w:rsid w:val="006D4DF0"/>
    <w:rsid w:val="006D5B78"/>
    <w:rsid w:val="006E0560"/>
    <w:rsid w:val="006E21F9"/>
    <w:rsid w:val="006E4AE7"/>
    <w:rsid w:val="006E4C6A"/>
    <w:rsid w:val="006E6F6F"/>
    <w:rsid w:val="006F18E8"/>
    <w:rsid w:val="006F2350"/>
    <w:rsid w:val="006F26E2"/>
    <w:rsid w:val="006F2A4C"/>
    <w:rsid w:val="006F2B46"/>
    <w:rsid w:val="006F350B"/>
    <w:rsid w:val="006F382B"/>
    <w:rsid w:val="006F4AB6"/>
    <w:rsid w:val="006F50BF"/>
    <w:rsid w:val="006F6266"/>
    <w:rsid w:val="00700ED5"/>
    <w:rsid w:val="00701BE5"/>
    <w:rsid w:val="00703B86"/>
    <w:rsid w:val="00703BF7"/>
    <w:rsid w:val="00706276"/>
    <w:rsid w:val="00712F0E"/>
    <w:rsid w:val="00715296"/>
    <w:rsid w:val="00715E91"/>
    <w:rsid w:val="00717330"/>
    <w:rsid w:val="007228C5"/>
    <w:rsid w:val="00722974"/>
    <w:rsid w:val="00732048"/>
    <w:rsid w:val="00732BF4"/>
    <w:rsid w:val="00733E0B"/>
    <w:rsid w:val="00734952"/>
    <w:rsid w:val="00734EB3"/>
    <w:rsid w:val="007357E6"/>
    <w:rsid w:val="00740CBE"/>
    <w:rsid w:val="0074103E"/>
    <w:rsid w:val="0074115C"/>
    <w:rsid w:val="007429DB"/>
    <w:rsid w:val="00743647"/>
    <w:rsid w:val="00743677"/>
    <w:rsid w:val="00745599"/>
    <w:rsid w:val="0074707A"/>
    <w:rsid w:val="007471BA"/>
    <w:rsid w:val="00747A92"/>
    <w:rsid w:val="007551FD"/>
    <w:rsid w:val="0075565C"/>
    <w:rsid w:val="00756148"/>
    <w:rsid w:val="00760F77"/>
    <w:rsid w:val="00761267"/>
    <w:rsid w:val="00762687"/>
    <w:rsid w:val="0076594E"/>
    <w:rsid w:val="00766232"/>
    <w:rsid w:val="00767008"/>
    <w:rsid w:val="0077039B"/>
    <w:rsid w:val="00770D82"/>
    <w:rsid w:val="00771290"/>
    <w:rsid w:val="007714FC"/>
    <w:rsid w:val="00771D29"/>
    <w:rsid w:val="00771F72"/>
    <w:rsid w:val="0077246C"/>
    <w:rsid w:val="0077326E"/>
    <w:rsid w:val="007733DA"/>
    <w:rsid w:val="00773CEC"/>
    <w:rsid w:val="00775F38"/>
    <w:rsid w:val="0077742C"/>
    <w:rsid w:val="00777605"/>
    <w:rsid w:val="007830D9"/>
    <w:rsid w:val="00784869"/>
    <w:rsid w:val="00786A4A"/>
    <w:rsid w:val="007900B0"/>
    <w:rsid w:val="00791F2A"/>
    <w:rsid w:val="00794328"/>
    <w:rsid w:val="00794788"/>
    <w:rsid w:val="007A0631"/>
    <w:rsid w:val="007A0CDB"/>
    <w:rsid w:val="007A141F"/>
    <w:rsid w:val="007A1A39"/>
    <w:rsid w:val="007A3A62"/>
    <w:rsid w:val="007A45E3"/>
    <w:rsid w:val="007A61C7"/>
    <w:rsid w:val="007A675D"/>
    <w:rsid w:val="007A70EE"/>
    <w:rsid w:val="007B0CD0"/>
    <w:rsid w:val="007B2732"/>
    <w:rsid w:val="007B2D0E"/>
    <w:rsid w:val="007B7F41"/>
    <w:rsid w:val="007C08D8"/>
    <w:rsid w:val="007C4234"/>
    <w:rsid w:val="007C6BC4"/>
    <w:rsid w:val="007D0210"/>
    <w:rsid w:val="007D0673"/>
    <w:rsid w:val="007D2904"/>
    <w:rsid w:val="007D4025"/>
    <w:rsid w:val="007D42A1"/>
    <w:rsid w:val="007D6CF7"/>
    <w:rsid w:val="007E0896"/>
    <w:rsid w:val="007E162C"/>
    <w:rsid w:val="007E1E67"/>
    <w:rsid w:val="007E309E"/>
    <w:rsid w:val="007E3B46"/>
    <w:rsid w:val="007E4F33"/>
    <w:rsid w:val="007E584F"/>
    <w:rsid w:val="007E6660"/>
    <w:rsid w:val="007E772E"/>
    <w:rsid w:val="007F097C"/>
    <w:rsid w:val="007F12EB"/>
    <w:rsid w:val="007F1AB5"/>
    <w:rsid w:val="007F1D79"/>
    <w:rsid w:val="007F24C1"/>
    <w:rsid w:val="007F2549"/>
    <w:rsid w:val="007F3F8A"/>
    <w:rsid w:val="007F4424"/>
    <w:rsid w:val="008053BD"/>
    <w:rsid w:val="00806456"/>
    <w:rsid w:val="00810B45"/>
    <w:rsid w:val="00811024"/>
    <w:rsid w:val="008119B0"/>
    <w:rsid w:val="00813011"/>
    <w:rsid w:val="00815068"/>
    <w:rsid w:val="00816E86"/>
    <w:rsid w:val="00821F5F"/>
    <w:rsid w:val="008225C8"/>
    <w:rsid w:val="00822F60"/>
    <w:rsid w:val="008234E6"/>
    <w:rsid w:val="0082510B"/>
    <w:rsid w:val="00825411"/>
    <w:rsid w:val="00830D4F"/>
    <w:rsid w:val="00833824"/>
    <w:rsid w:val="00834124"/>
    <w:rsid w:val="00835F55"/>
    <w:rsid w:val="00836C51"/>
    <w:rsid w:val="008372AA"/>
    <w:rsid w:val="00841181"/>
    <w:rsid w:val="00846E1A"/>
    <w:rsid w:val="00846EE7"/>
    <w:rsid w:val="00847414"/>
    <w:rsid w:val="00847ADD"/>
    <w:rsid w:val="00851ABE"/>
    <w:rsid w:val="00851DF5"/>
    <w:rsid w:val="00852FC3"/>
    <w:rsid w:val="008554FF"/>
    <w:rsid w:val="00856B79"/>
    <w:rsid w:val="00860342"/>
    <w:rsid w:val="008611F4"/>
    <w:rsid w:val="0086252E"/>
    <w:rsid w:val="00863277"/>
    <w:rsid w:val="00864A8F"/>
    <w:rsid w:val="00870753"/>
    <w:rsid w:val="00872571"/>
    <w:rsid w:val="00872C37"/>
    <w:rsid w:val="008748A7"/>
    <w:rsid w:val="00874F8A"/>
    <w:rsid w:val="00882197"/>
    <w:rsid w:val="008838B6"/>
    <w:rsid w:val="00885593"/>
    <w:rsid w:val="0088733E"/>
    <w:rsid w:val="00891022"/>
    <w:rsid w:val="00892EB5"/>
    <w:rsid w:val="00896518"/>
    <w:rsid w:val="008A08ED"/>
    <w:rsid w:val="008A0CDC"/>
    <w:rsid w:val="008A3B08"/>
    <w:rsid w:val="008A581F"/>
    <w:rsid w:val="008A6F2B"/>
    <w:rsid w:val="008B2C93"/>
    <w:rsid w:val="008B3146"/>
    <w:rsid w:val="008B39C1"/>
    <w:rsid w:val="008B568E"/>
    <w:rsid w:val="008B5C4A"/>
    <w:rsid w:val="008B64C3"/>
    <w:rsid w:val="008B6890"/>
    <w:rsid w:val="008B7BE5"/>
    <w:rsid w:val="008C2136"/>
    <w:rsid w:val="008C2A1E"/>
    <w:rsid w:val="008C444F"/>
    <w:rsid w:val="008C5C51"/>
    <w:rsid w:val="008C5C8B"/>
    <w:rsid w:val="008C5E5A"/>
    <w:rsid w:val="008D0CAD"/>
    <w:rsid w:val="008D2ED2"/>
    <w:rsid w:val="008D3FE3"/>
    <w:rsid w:val="008D4980"/>
    <w:rsid w:val="008D6820"/>
    <w:rsid w:val="008D6A32"/>
    <w:rsid w:val="008D6A60"/>
    <w:rsid w:val="008D746A"/>
    <w:rsid w:val="008E1848"/>
    <w:rsid w:val="008E21D6"/>
    <w:rsid w:val="008E3366"/>
    <w:rsid w:val="008E52DC"/>
    <w:rsid w:val="008E6755"/>
    <w:rsid w:val="008E7934"/>
    <w:rsid w:val="008F0727"/>
    <w:rsid w:val="008F0910"/>
    <w:rsid w:val="008F0D18"/>
    <w:rsid w:val="008F2043"/>
    <w:rsid w:val="008F2C8A"/>
    <w:rsid w:val="008F3A51"/>
    <w:rsid w:val="008F3D49"/>
    <w:rsid w:val="008F5326"/>
    <w:rsid w:val="008F7320"/>
    <w:rsid w:val="008F7F1A"/>
    <w:rsid w:val="0090093A"/>
    <w:rsid w:val="00901A44"/>
    <w:rsid w:val="00901F8D"/>
    <w:rsid w:val="0090322A"/>
    <w:rsid w:val="00904D1B"/>
    <w:rsid w:val="00905A27"/>
    <w:rsid w:val="00905A2F"/>
    <w:rsid w:val="00907D5C"/>
    <w:rsid w:val="00912F0C"/>
    <w:rsid w:val="00913F6D"/>
    <w:rsid w:val="00914353"/>
    <w:rsid w:val="00914747"/>
    <w:rsid w:val="00914F6A"/>
    <w:rsid w:val="00917655"/>
    <w:rsid w:val="00917D7D"/>
    <w:rsid w:val="00920F1D"/>
    <w:rsid w:val="00925358"/>
    <w:rsid w:val="00926692"/>
    <w:rsid w:val="0092744B"/>
    <w:rsid w:val="009300DF"/>
    <w:rsid w:val="00931C35"/>
    <w:rsid w:val="00933235"/>
    <w:rsid w:val="009374E9"/>
    <w:rsid w:val="00940805"/>
    <w:rsid w:val="00941F0B"/>
    <w:rsid w:val="00944257"/>
    <w:rsid w:val="009447D9"/>
    <w:rsid w:val="009469AB"/>
    <w:rsid w:val="00946A56"/>
    <w:rsid w:val="00946C4C"/>
    <w:rsid w:val="00950099"/>
    <w:rsid w:val="009501B2"/>
    <w:rsid w:val="00950995"/>
    <w:rsid w:val="00952BBD"/>
    <w:rsid w:val="00953A64"/>
    <w:rsid w:val="00953FB7"/>
    <w:rsid w:val="00955768"/>
    <w:rsid w:val="009558EB"/>
    <w:rsid w:val="00955C39"/>
    <w:rsid w:val="009572FF"/>
    <w:rsid w:val="00957A63"/>
    <w:rsid w:val="009619C5"/>
    <w:rsid w:val="00961EE8"/>
    <w:rsid w:val="009627C0"/>
    <w:rsid w:val="00967698"/>
    <w:rsid w:val="00970048"/>
    <w:rsid w:val="00972ECF"/>
    <w:rsid w:val="00973284"/>
    <w:rsid w:val="00975A13"/>
    <w:rsid w:val="00981BF2"/>
    <w:rsid w:val="009828FE"/>
    <w:rsid w:val="00983813"/>
    <w:rsid w:val="009846B4"/>
    <w:rsid w:val="009855DC"/>
    <w:rsid w:val="009908D0"/>
    <w:rsid w:val="00991D24"/>
    <w:rsid w:val="00994191"/>
    <w:rsid w:val="00996AF2"/>
    <w:rsid w:val="00997062"/>
    <w:rsid w:val="00997195"/>
    <w:rsid w:val="00997C77"/>
    <w:rsid w:val="009A2E3B"/>
    <w:rsid w:val="009A3895"/>
    <w:rsid w:val="009A3A72"/>
    <w:rsid w:val="009A78B8"/>
    <w:rsid w:val="009A7FA1"/>
    <w:rsid w:val="009B089F"/>
    <w:rsid w:val="009B08C1"/>
    <w:rsid w:val="009B26AE"/>
    <w:rsid w:val="009B2F56"/>
    <w:rsid w:val="009B4F06"/>
    <w:rsid w:val="009B6AF1"/>
    <w:rsid w:val="009B6F16"/>
    <w:rsid w:val="009C051B"/>
    <w:rsid w:val="009C09C7"/>
    <w:rsid w:val="009C2C03"/>
    <w:rsid w:val="009C31B2"/>
    <w:rsid w:val="009C39C9"/>
    <w:rsid w:val="009C3D9C"/>
    <w:rsid w:val="009C4394"/>
    <w:rsid w:val="009C4B77"/>
    <w:rsid w:val="009D0BDB"/>
    <w:rsid w:val="009D0CA0"/>
    <w:rsid w:val="009D35BA"/>
    <w:rsid w:val="009D5C5F"/>
    <w:rsid w:val="009D60D3"/>
    <w:rsid w:val="009D6C06"/>
    <w:rsid w:val="009D7AEB"/>
    <w:rsid w:val="009D7B6D"/>
    <w:rsid w:val="009D7E42"/>
    <w:rsid w:val="009E0D87"/>
    <w:rsid w:val="009E1889"/>
    <w:rsid w:val="009E1CFC"/>
    <w:rsid w:val="009E2D2F"/>
    <w:rsid w:val="009E360C"/>
    <w:rsid w:val="009E5D61"/>
    <w:rsid w:val="009F09C9"/>
    <w:rsid w:val="009F2AA1"/>
    <w:rsid w:val="009F56A0"/>
    <w:rsid w:val="009F6008"/>
    <w:rsid w:val="009F67D5"/>
    <w:rsid w:val="009F6A53"/>
    <w:rsid w:val="009F70BC"/>
    <w:rsid w:val="00A0101A"/>
    <w:rsid w:val="00A011EA"/>
    <w:rsid w:val="00A043B6"/>
    <w:rsid w:val="00A048DD"/>
    <w:rsid w:val="00A04DBB"/>
    <w:rsid w:val="00A055C5"/>
    <w:rsid w:val="00A05E7A"/>
    <w:rsid w:val="00A0747A"/>
    <w:rsid w:val="00A079F4"/>
    <w:rsid w:val="00A11282"/>
    <w:rsid w:val="00A13E52"/>
    <w:rsid w:val="00A16F7F"/>
    <w:rsid w:val="00A17A02"/>
    <w:rsid w:val="00A17ED2"/>
    <w:rsid w:val="00A20D03"/>
    <w:rsid w:val="00A214F4"/>
    <w:rsid w:val="00A24D94"/>
    <w:rsid w:val="00A257A1"/>
    <w:rsid w:val="00A26825"/>
    <w:rsid w:val="00A269D8"/>
    <w:rsid w:val="00A270BA"/>
    <w:rsid w:val="00A27BF7"/>
    <w:rsid w:val="00A30699"/>
    <w:rsid w:val="00A30F76"/>
    <w:rsid w:val="00A35659"/>
    <w:rsid w:val="00A3581F"/>
    <w:rsid w:val="00A36DBA"/>
    <w:rsid w:val="00A37ACD"/>
    <w:rsid w:val="00A417E7"/>
    <w:rsid w:val="00A50A63"/>
    <w:rsid w:val="00A51369"/>
    <w:rsid w:val="00A51904"/>
    <w:rsid w:val="00A53757"/>
    <w:rsid w:val="00A543E0"/>
    <w:rsid w:val="00A564FA"/>
    <w:rsid w:val="00A5688E"/>
    <w:rsid w:val="00A570EF"/>
    <w:rsid w:val="00A61636"/>
    <w:rsid w:val="00A62D72"/>
    <w:rsid w:val="00A64337"/>
    <w:rsid w:val="00A6608E"/>
    <w:rsid w:val="00A664C8"/>
    <w:rsid w:val="00A67A92"/>
    <w:rsid w:val="00A7096F"/>
    <w:rsid w:val="00A70B7C"/>
    <w:rsid w:val="00A70EDF"/>
    <w:rsid w:val="00A71423"/>
    <w:rsid w:val="00A72320"/>
    <w:rsid w:val="00A72D1A"/>
    <w:rsid w:val="00A747E1"/>
    <w:rsid w:val="00A75E46"/>
    <w:rsid w:val="00A76E1C"/>
    <w:rsid w:val="00A776F1"/>
    <w:rsid w:val="00A77D86"/>
    <w:rsid w:val="00A81A0E"/>
    <w:rsid w:val="00A828C4"/>
    <w:rsid w:val="00A844F1"/>
    <w:rsid w:val="00A84B9C"/>
    <w:rsid w:val="00A865B5"/>
    <w:rsid w:val="00A91034"/>
    <w:rsid w:val="00A91518"/>
    <w:rsid w:val="00A91D27"/>
    <w:rsid w:val="00A92F16"/>
    <w:rsid w:val="00A93D30"/>
    <w:rsid w:val="00A9645D"/>
    <w:rsid w:val="00A97679"/>
    <w:rsid w:val="00A97FF4"/>
    <w:rsid w:val="00AA1496"/>
    <w:rsid w:val="00AA22B8"/>
    <w:rsid w:val="00AA6178"/>
    <w:rsid w:val="00AA6187"/>
    <w:rsid w:val="00AB132D"/>
    <w:rsid w:val="00AB2DAD"/>
    <w:rsid w:val="00AB51B9"/>
    <w:rsid w:val="00AB5F49"/>
    <w:rsid w:val="00AB6F4C"/>
    <w:rsid w:val="00AB7E14"/>
    <w:rsid w:val="00AC059D"/>
    <w:rsid w:val="00AC0B31"/>
    <w:rsid w:val="00AC182D"/>
    <w:rsid w:val="00AC3E46"/>
    <w:rsid w:val="00AC406C"/>
    <w:rsid w:val="00AC50EA"/>
    <w:rsid w:val="00AC5B4B"/>
    <w:rsid w:val="00AC705B"/>
    <w:rsid w:val="00AC70CE"/>
    <w:rsid w:val="00AD0179"/>
    <w:rsid w:val="00AD4D9A"/>
    <w:rsid w:val="00AD5752"/>
    <w:rsid w:val="00AD6E31"/>
    <w:rsid w:val="00AE0660"/>
    <w:rsid w:val="00AE153B"/>
    <w:rsid w:val="00AE345D"/>
    <w:rsid w:val="00AE3575"/>
    <w:rsid w:val="00AE3B8C"/>
    <w:rsid w:val="00AE728C"/>
    <w:rsid w:val="00AF01D6"/>
    <w:rsid w:val="00AF0A25"/>
    <w:rsid w:val="00AF0AFD"/>
    <w:rsid w:val="00AF7656"/>
    <w:rsid w:val="00AF772D"/>
    <w:rsid w:val="00AF7FDA"/>
    <w:rsid w:val="00B005FF"/>
    <w:rsid w:val="00B006F8"/>
    <w:rsid w:val="00B01F11"/>
    <w:rsid w:val="00B037C9"/>
    <w:rsid w:val="00B04421"/>
    <w:rsid w:val="00B0460E"/>
    <w:rsid w:val="00B04679"/>
    <w:rsid w:val="00B06DC3"/>
    <w:rsid w:val="00B07B07"/>
    <w:rsid w:val="00B07BB2"/>
    <w:rsid w:val="00B07E21"/>
    <w:rsid w:val="00B11DF7"/>
    <w:rsid w:val="00B122AD"/>
    <w:rsid w:val="00B125EF"/>
    <w:rsid w:val="00B12E27"/>
    <w:rsid w:val="00B1394E"/>
    <w:rsid w:val="00B13E46"/>
    <w:rsid w:val="00B14E9F"/>
    <w:rsid w:val="00B15AC7"/>
    <w:rsid w:val="00B1603A"/>
    <w:rsid w:val="00B16CF3"/>
    <w:rsid w:val="00B17C27"/>
    <w:rsid w:val="00B22CF0"/>
    <w:rsid w:val="00B2435B"/>
    <w:rsid w:val="00B26F1F"/>
    <w:rsid w:val="00B27205"/>
    <w:rsid w:val="00B273CE"/>
    <w:rsid w:val="00B274F1"/>
    <w:rsid w:val="00B275AF"/>
    <w:rsid w:val="00B306D4"/>
    <w:rsid w:val="00B30876"/>
    <w:rsid w:val="00B327E4"/>
    <w:rsid w:val="00B3409E"/>
    <w:rsid w:val="00B354F4"/>
    <w:rsid w:val="00B36BCC"/>
    <w:rsid w:val="00B36DBB"/>
    <w:rsid w:val="00B41AD0"/>
    <w:rsid w:val="00B43968"/>
    <w:rsid w:val="00B46B2E"/>
    <w:rsid w:val="00B503BF"/>
    <w:rsid w:val="00B51236"/>
    <w:rsid w:val="00B51A2F"/>
    <w:rsid w:val="00B5498B"/>
    <w:rsid w:val="00B55CC5"/>
    <w:rsid w:val="00B57ED4"/>
    <w:rsid w:val="00B57F29"/>
    <w:rsid w:val="00B607D7"/>
    <w:rsid w:val="00B608E6"/>
    <w:rsid w:val="00B62B5D"/>
    <w:rsid w:val="00B64B21"/>
    <w:rsid w:val="00B65BD3"/>
    <w:rsid w:val="00B666A7"/>
    <w:rsid w:val="00B6783D"/>
    <w:rsid w:val="00B70079"/>
    <w:rsid w:val="00B7145A"/>
    <w:rsid w:val="00B71AB3"/>
    <w:rsid w:val="00B71C27"/>
    <w:rsid w:val="00B72F8A"/>
    <w:rsid w:val="00B7594B"/>
    <w:rsid w:val="00B81316"/>
    <w:rsid w:val="00B81511"/>
    <w:rsid w:val="00B83AD1"/>
    <w:rsid w:val="00B8624B"/>
    <w:rsid w:val="00B86F6C"/>
    <w:rsid w:val="00B91176"/>
    <w:rsid w:val="00B91D20"/>
    <w:rsid w:val="00B92B02"/>
    <w:rsid w:val="00B92DEA"/>
    <w:rsid w:val="00B947E3"/>
    <w:rsid w:val="00B95673"/>
    <w:rsid w:val="00B96873"/>
    <w:rsid w:val="00B97017"/>
    <w:rsid w:val="00BA0495"/>
    <w:rsid w:val="00BA1282"/>
    <w:rsid w:val="00BB00F5"/>
    <w:rsid w:val="00BB03A5"/>
    <w:rsid w:val="00BB26B2"/>
    <w:rsid w:val="00BB2E47"/>
    <w:rsid w:val="00BB31CB"/>
    <w:rsid w:val="00BB561A"/>
    <w:rsid w:val="00BB7F26"/>
    <w:rsid w:val="00BC04A3"/>
    <w:rsid w:val="00BC169C"/>
    <w:rsid w:val="00BC3D35"/>
    <w:rsid w:val="00BC63F9"/>
    <w:rsid w:val="00BD2D9F"/>
    <w:rsid w:val="00BE04BA"/>
    <w:rsid w:val="00BE143A"/>
    <w:rsid w:val="00BE4ECA"/>
    <w:rsid w:val="00BE5108"/>
    <w:rsid w:val="00BE5E5E"/>
    <w:rsid w:val="00BE6102"/>
    <w:rsid w:val="00BE71B0"/>
    <w:rsid w:val="00BF0484"/>
    <w:rsid w:val="00BF063D"/>
    <w:rsid w:val="00BF2BB7"/>
    <w:rsid w:val="00BF42DC"/>
    <w:rsid w:val="00BF528E"/>
    <w:rsid w:val="00C00A50"/>
    <w:rsid w:val="00C01591"/>
    <w:rsid w:val="00C022C7"/>
    <w:rsid w:val="00C0287D"/>
    <w:rsid w:val="00C02D73"/>
    <w:rsid w:val="00C057A7"/>
    <w:rsid w:val="00C05D0F"/>
    <w:rsid w:val="00C062C5"/>
    <w:rsid w:val="00C10233"/>
    <w:rsid w:val="00C10B9C"/>
    <w:rsid w:val="00C123D1"/>
    <w:rsid w:val="00C132AD"/>
    <w:rsid w:val="00C14826"/>
    <w:rsid w:val="00C15400"/>
    <w:rsid w:val="00C2364F"/>
    <w:rsid w:val="00C23855"/>
    <w:rsid w:val="00C27FF1"/>
    <w:rsid w:val="00C31ECF"/>
    <w:rsid w:val="00C3237A"/>
    <w:rsid w:val="00C32A14"/>
    <w:rsid w:val="00C33094"/>
    <w:rsid w:val="00C40F0E"/>
    <w:rsid w:val="00C42DB8"/>
    <w:rsid w:val="00C45DA0"/>
    <w:rsid w:val="00C4685F"/>
    <w:rsid w:val="00C46CED"/>
    <w:rsid w:val="00C5030D"/>
    <w:rsid w:val="00C518D2"/>
    <w:rsid w:val="00C52ED5"/>
    <w:rsid w:val="00C56CC1"/>
    <w:rsid w:val="00C6051D"/>
    <w:rsid w:val="00C6057E"/>
    <w:rsid w:val="00C60ECC"/>
    <w:rsid w:val="00C61482"/>
    <w:rsid w:val="00C61B9B"/>
    <w:rsid w:val="00C62C50"/>
    <w:rsid w:val="00C634AB"/>
    <w:rsid w:val="00C63673"/>
    <w:rsid w:val="00C66E5F"/>
    <w:rsid w:val="00C66FCD"/>
    <w:rsid w:val="00C70589"/>
    <w:rsid w:val="00C73357"/>
    <w:rsid w:val="00C7343A"/>
    <w:rsid w:val="00C73CAB"/>
    <w:rsid w:val="00C73E07"/>
    <w:rsid w:val="00C7683D"/>
    <w:rsid w:val="00C77C3E"/>
    <w:rsid w:val="00C80121"/>
    <w:rsid w:val="00C809B0"/>
    <w:rsid w:val="00C815FF"/>
    <w:rsid w:val="00C84F1B"/>
    <w:rsid w:val="00C85000"/>
    <w:rsid w:val="00C850E7"/>
    <w:rsid w:val="00C90483"/>
    <w:rsid w:val="00C905EF"/>
    <w:rsid w:val="00C91C68"/>
    <w:rsid w:val="00C9530C"/>
    <w:rsid w:val="00CA3FDA"/>
    <w:rsid w:val="00CA5079"/>
    <w:rsid w:val="00CA5726"/>
    <w:rsid w:val="00CA58CE"/>
    <w:rsid w:val="00CA5E71"/>
    <w:rsid w:val="00CA743D"/>
    <w:rsid w:val="00CB3E89"/>
    <w:rsid w:val="00CB4034"/>
    <w:rsid w:val="00CB4F4B"/>
    <w:rsid w:val="00CB4FF3"/>
    <w:rsid w:val="00CB58B9"/>
    <w:rsid w:val="00CB6A13"/>
    <w:rsid w:val="00CB769B"/>
    <w:rsid w:val="00CC0A64"/>
    <w:rsid w:val="00CC15E6"/>
    <w:rsid w:val="00CC1F7F"/>
    <w:rsid w:val="00CC2DEC"/>
    <w:rsid w:val="00CC3469"/>
    <w:rsid w:val="00CC3600"/>
    <w:rsid w:val="00CC4F9B"/>
    <w:rsid w:val="00CC526A"/>
    <w:rsid w:val="00CD0281"/>
    <w:rsid w:val="00CD1015"/>
    <w:rsid w:val="00CD1AE7"/>
    <w:rsid w:val="00CD1DB8"/>
    <w:rsid w:val="00CD3DF9"/>
    <w:rsid w:val="00CD4677"/>
    <w:rsid w:val="00CD5FDF"/>
    <w:rsid w:val="00CD63A3"/>
    <w:rsid w:val="00CD7C39"/>
    <w:rsid w:val="00CE23E8"/>
    <w:rsid w:val="00CE43FF"/>
    <w:rsid w:val="00CE45B1"/>
    <w:rsid w:val="00CE5683"/>
    <w:rsid w:val="00CE6876"/>
    <w:rsid w:val="00CE79FA"/>
    <w:rsid w:val="00CF21D6"/>
    <w:rsid w:val="00CF310F"/>
    <w:rsid w:val="00CF3695"/>
    <w:rsid w:val="00CF75FE"/>
    <w:rsid w:val="00D01FDD"/>
    <w:rsid w:val="00D04249"/>
    <w:rsid w:val="00D04549"/>
    <w:rsid w:val="00D10203"/>
    <w:rsid w:val="00D10451"/>
    <w:rsid w:val="00D120EE"/>
    <w:rsid w:val="00D131E4"/>
    <w:rsid w:val="00D133F4"/>
    <w:rsid w:val="00D1445B"/>
    <w:rsid w:val="00D15DFD"/>
    <w:rsid w:val="00D208DF"/>
    <w:rsid w:val="00D217F2"/>
    <w:rsid w:val="00D21B2B"/>
    <w:rsid w:val="00D22C6F"/>
    <w:rsid w:val="00D22CF4"/>
    <w:rsid w:val="00D237C8"/>
    <w:rsid w:val="00D30287"/>
    <w:rsid w:val="00D31012"/>
    <w:rsid w:val="00D3107F"/>
    <w:rsid w:val="00D31652"/>
    <w:rsid w:val="00D3318E"/>
    <w:rsid w:val="00D3497C"/>
    <w:rsid w:val="00D359FE"/>
    <w:rsid w:val="00D35D2A"/>
    <w:rsid w:val="00D37100"/>
    <w:rsid w:val="00D3767C"/>
    <w:rsid w:val="00D45E8C"/>
    <w:rsid w:val="00D46E06"/>
    <w:rsid w:val="00D47392"/>
    <w:rsid w:val="00D479BD"/>
    <w:rsid w:val="00D5071F"/>
    <w:rsid w:val="00D50D65"/>
    <w:rsid w:val="00D511C4"/>
    <w:rsid w:val="00D51621"/>
    <w:rsid w:val="00D52854"/>
    <w:rsid w:val="00D53994"/>
    <w:rsid w:val="00D54663"/>
    <w:rsid w:val="00D55055"/>
    <w:rsid w:val="00D6069F"/>
    <w:rsid w:val="00D62CE4"/>
    <w:rsid w:val="00D6690D"/>
    <w:rsid w:val="00D70959"/>
    <w:rsid w:val="00D71E85"/>
    <w:rsid w:val="00D72AB6"/>
    <w:rsid w:val="00D72DC5"/>
    <w:rsid w:val="00D76C2F"/>
    <w:rsid w:val="00D77A31"/>
    <w:rsid w:val="00D80024"/>
    <w:rsid w:val="00D82A0A"/>
    <w:rsid w:val="00D83BB0"/>
    <w:rsid w:val="00D84A7C"/>
    <w:rsid w:val="00D84EED"/>
    <w:rsid w:val="00D85856"/>
    <w:rsid w:val="00D87F8C"/>
    <w:rsid w:val="00D912DE"/>
    <w:rsid w:val="00D938AE"/>
    <w:rsid w:val="00D94684"/>
    <w:rsid w:val="00D9521C"/>
    <w:rsid w:val="00D961E8"/>
    <w:rsid w:val="00D97215"/>
    <w:rsid w:val="00DA238B"/>
    <w:rsid w:val="00DA239E"/>
    <w:rsid w:val="00DA287F"/>
    <w:rsid w:val="00DA7A25"/>
    <w:rsid w:val="00DB120C"/>
    <w:rsid w:val="00DB328B"/>
    <w:rsid w:val="00DB418D"/>
    <w:rsid w:val="00DB47AB"/>
    <w:rsid w:val="00DB6CA5"/>
    <w:rsid w:val="00DB79B2"/>
    <w:rsid w:val="00DC1192"/>
    <w:rsid w:val="00DC4A96"/>
    <w:rsid w:val="00DC4C48"/>
    <w:rsid w:val="00DC5660"/>
    <w:rsid w:val="00DC678B"/>
    <w:rsid w:val="00DD0C07"/>
    <w:rsid w:val="00DD1C53"/>
    <w:rsid w:val="00DD2F18"/>
    <w:rsid w:val="00DD304C"/>
    <w:rsid w:val="00DD36D0"/>
    <w:rsid w:val="00DD3FEE"/>
    <w:rsid w:val="00DD4707"/>
    <w:rsid w:val="00DD5BCC"/>
    <w:rsid w:val="00DD6BBF"/>
    <w:rsid w:val="00DD6EBF"/>
    <w:rsid w:val="00DE014E"/>
    <w:rsid w:val="00DE0D85"/>
    <w:rsid w:val="00DE32C2"/>
    <w:rsid w:val="00DE3633"/>
    <w:rsid w:val="00DE3768"/>
    <w:rsid w:val="00DE516B"/>
    <w:rsid w:val="00DE5360"/>
    <w:rsid w:val="00DE5B94"/>
    <w:rsid w:val="00DE6A80"/>
    <w:rsid w:val="00DE78BF"/>
    <w:rsid w:val="00DF0245"/>
    <w:rsid w:val="00DF0A6B"/>
    <w:rsid w:val="00DF0C2C"/>
    <w:rsid w:val="00DF1113"/>
    <w:rsid w:val="00DF3CAE"/>
    <w:rsid w:val="00DF4163"/>
    <w:rsid w:val="00DF4EDA"/>
    <w:rsid w:val="00DF6E78"/>
    <w:rsid w:val="00E00BA0"/>
    <w:rsid w:val="00E01651"/>
    <w:rsid w:val="00E03782"/>
    <w:rsid w:val="00E03C5D"/>
    <w:rsid w:val="00E041D0"/>
    <w:rsid w:val="00E04BD9"/>
    <w:rsid w:val="00E05676"/>
    <w:rsid w:val="00E10C34"/>
    <w:rsid w:val="00E12D7D"/>
    <w:rsid w:val="00E137F2"/>
    <w:rsid w:val="00E15078"/>
    <w:rsid w:val="00E15296"/>
    <w:rsid w:val="00E1584B"/>
    <w:rsid w:val="00E1657A"/>
    <w:rsid w:val="00E17759"/>
    <w:rsid w:val="00E2380F"/>
    <w:rsid w:val="00E241B5"/>
    <w:rsid w:val="00E241E6"/>
    <w:rsid w:val="00E24297"/>
    <w:rsid w:val="00E25932"/>
    <w:rsid w:val="00E259F8"/>
    <w:rsid w:val="00E25FC9"/>
    <w:rsid w:val="00E263D0"/>
    <w:rsid w:val="00E279D1"/>
    <w:rsid w:val="00E31672"/>
    <w:rsid w:val="00E31B94"/>
    <w:rsid w:val="00E329E6"/>
    <w:rsid w:val="00E333C5"/>
    <w:rsid w:val="00E33775"/>
    <w:rsid w:val="00E339E0"/>
    <w:rsid w:val="00E34DFC"/>
    <w:rsid w:val="00E36482"/>
    <w:rsid w:val="00E37DBE"/>
    <w:rsid w:val="00E37FDC"/>
    <w:rsid w:val="00E40E68"/>
    <w:rsid w:val="00E41923"/>
    <w:rsid w:val="00E419C7"/>
    <w:rsid w:val="00E42299"/>
    <w:rsid w:val="00E42BF7"/>
    <w:rsid w:val="00E42C6C"/>
    <w:rsid w:val="00E45556"/>
    <w:rsid w:val="00E506FA"/>
    <w:rsid w:val="00E512BD"/>
    <w:rsid w:val="00E51B44"/>
    <w:rsid w:val="00E520A6"/>
    <w:rsid w:val="00E52392"/>
    <w:rsid w:val="00E532AA"/>
    <w:rsid w:val="00E55B6C"/>
    <w:rsid w:val="00E5689D"/>
    <w:rsid w:val="00E57312"/>
    <w:rsid w:val="00E60374"/>
    <w:rsid w:val="00E63593"/>
    <w:rsid w:val="00E64205"/>
    <w:rsid w:val="00E6427B"/>
    <w:rsid w:val="00E64503"/>
    <w:rsid w:val="00E646D0"/>
    <w:rsid w:val="00E6540F"/>
    <w:rsid w:val="00E65D79"/>
    <w:rsid w:val="00E713C3"/>
    <w:rsid w:val="00E72133"/>
    <w:rsid w:val="00E72FCD"/>
    <w:rsid w:val="00E73AF5"/>
    <w:rsid w:val="00E74003"/>
    <w:rsid w:val="00E751F0"/>
    <w:rsid w:val="00E76E8F"/>
    <w:rsid w:val="00E77967"/>
    <w:rsid w:val="00E81430"/>
    <w:rsid w:val="00E825CF"/>
    <w:rsid w:val="00E82B20"/>
    <w:rsid w:val="00E832AB"/>
    <w:rsid w:val="00E83B74"/>
    <w:rsid w:val="00E83EF1"/>
    <w:rsid w:val="00E840C6"/>
    <w:rsid w:val="00E846C6"/>
    <w:rsid w:val="00E849A1"/>
    <w:rsid w:val="00E90E5C"/>
    <w:rsid w:val="00E9130A"/>
    <w:rsid w:val="00E91F9F"/>
    <w:rsid w:val="00E92444"/>
    <w:rsid w:val="00E9357D"/>
    <w:rsid w:val="00E970A1"/>
    <w:rsid w:val="00EA18B4"/>
    <w:rsid w:val="00EA455F"/>
    <w:rsid w:val="00EA4C5F"/>
    <w:rsid w:val="00EA5D41"/>
    <w:rsid w:val="00EA6634"/>
    <w:rsid w:val="00EA6AE5"/>
    <w:rsid w:val="00EB040F"/>
    <w:rsid w:val="00EB10C1"/>
    <w:rsid w:val="00EB1E98"/>
    <w:rsid w:val="00EB2590"/>
    <w:rsid w:val="00EB4F89"/>
    <w:rsid w:val="00EB547B"/>
    <w:rsid w:val="00EB6168"/>
    <w:rsid w:val="00EB6879"/>
    <w:rsid w:val="00EC516C"/>
    <w:rsid w:val="00EC5854"/>
    <w:rsid w:val="00EC74FE"/>
    <w:rsid w:val="00ED0905"/>
    <w:rsid w:val="00ED3CFF"/>
    <w:rsid w:val="00ED44CC"/>
    <w:rsid w:val="00ED5066"/>
    <w:rsid w:val="00ED658A"/>
    <w:rsid w:val="00ED763B"/>
    <w:rsid w:val="00ED7B32"/>
    <w:rsid w:val="00EE16D2"/>
    <w:rsid w:val="00EE1D05"/>
    <w:rsid w:val="00EE1D9B"/>
    <w:rsid w:val="00EE282C"/>
    <w:rsid w:val="00EE3CEB"/>
    <w:rsid w:val="00EE4A2D"/>
    <w:rsid w:val="00EE4A8F"/>
    <w:rsid w:val="00EE5B58"/>
    <w:rsid w:val="00EE6760"/>
    <w:rsid w:val="00EE723B"/>
    <w:rsid w:val="00EE748A"/>
    <w:rsid w:val="00EE7592"/>
    <w:rsid w:val="00EE79C4"/>
    <w:rsid w:val="00EF07FF"/>
    <w:rsid w:val="00EF229B"/>
    <w:rsid w:val="00EF6F08"/>
    <w:rsid w:val="00F00246"/>
    <w:rsid w:val="00F00E2F"/>
    <w:rsid w:val="00F016DF"/>
    <w:rsid w:val="00F020C5"/>
    <w:rsid w:val="00F023DE"/>
    <w:rsid w:val="00F03083"/>
    <w:rsid w:val="00F0381B"/>
    <w:rsid w:val="00F049B5"/>
    <w:rsid w:val="00F04A38"/>
    <w:rsid w:val="00F07A2E"/>
    <w:rsid w:val="00F07DA8"/>
    <w:rsid w:val="00F07F48"/>
    <w:rsid w:val="00F10499"/>
    <w:rsid w:val="00F11481"/>
    <w:rsid w:val="00F12077"/>
    <w:rsid w:val="00F149A7"/>
    <w:rsid w:val="00F14DA5"/>
    <w:rsid w:val="00F2030F"/>
    <w:rsid w:val="00F21081"/>
    <w:rsid w:val="00F217C7"/>
    <w:rsid w:val="00F2408F"/>
    <w:rsid w:val="00F2472E"/>
    <w:rsid w:val="00F250EF"/>
    <w:rsid w:val="00F2701E"/>
    <w:rsid w:val="00F27F83"/>
    <w:rsid w:val="00F3114C"/>
    <w:rsid w:val="00F3256D"/>
    <w:rsid w:val="00F3257B"/>
    <w:rsid w:val="00F32F48"/>
    <w:rsid w:val="00F345BA"/>
    <w:rsid w:val="00F34784"/>
    <w:rsid w:val="00F359B5"/>
    <w:rsid w:val="00F367E3"/>
    <w:rsid w:val="00F36DD0"/>
    <w:rsid w:val="00F40628"/>
    <w:rsid w:val="00F4068C"/>
    <w:rsid w:val="00F4102F"/>
    <w:rsid w:val="00F41377"/>
    <w:rsid w:val="00F42A27"/>
    <w:rsid w:val="00F455F7"/>
    <w:rsid w:val="00F46886"/>
    <w:rsid w:val="00F50CDD"/>
    <w:rsid w:val="00F510CB"/>
    <w:rsid w:val="00F51923"/>
    <w:rsid w:val="00F532E3"/>
    <w:rsid w:val="00F534E1"/>
    <w:rsid w:val="00F5353A"/>
    <w:rsid w:val="00F55712"/>
    <w:rsid w:val="00F60D39"/>
    <w:rsid w:val="00F6131E"/>
    <w:rsid w:val="00F61354"/>
    <w:rsid w:val="00F61E10"/>
    <w:rsid w:val="00F70568"/>
    <w:rsid w:val="00F705BC"/>
    <w:rsid w:val="00F718D1"/>
    <w:rsid w:val="00F72A1C"/>
    <w:rsid w:val="00F72BAE"/>
    <w:rsid w:val="00F809D1"/>
    <w:rsid w:val="00F840E3"/>
    <w:rsid w:val="00F8440D"/>
    <w:rsid w:val="00F8645A"/>
    <w:rsid w:val="00F87DE0"/>
    <w:rsid w:val="00F9064E"/>
    <w:rsid w:val="00F91AAD"/>
    <w:rsid w:val="00F94284"/>
    <w:rsid w:val="00FA10A6"/>
    <w:rsid w:val="00FA695C"/>
    <w:rsid w:val="00FA6969"/>
    <w:rsid w:val="00FA713E"/>
    <w:rsid w:val="00FB0FB0"/>
    <w:rsid w:val="00FB17B6"/>
    <w:rsid w:val="00FB2151"/>
    <w:rsid w:val="00FB2B02"/>
    <w:rsid w:val="00FB30BC"/>
    <w:rsid w:val="00FB4D4B"/>
    <w:rsid w:val="00FB5419"/>
    <w:rsid w:val="00FB7949"/>
    <w:rsid w:val="00FC1CFA"/>
    <w:rsid w:val="00FC26EA"/>
    <w:rsid w:val="00FC4BDC"/>
    <w:rsid w:val="00FC54F7"/>
    <w:rsid w:val="00FC6205"/>
    <w:rsid w:val="00FC6DD1"/>
    <w:rsid w:val="00FD06D7"/>
    <w:rsid w:val="00FD2114"/>
    <w:rsid w:val="00FD393C"/>
    <w:rsid w:val="00FD6C03"/>
    <w:rsid w:val="00FE149F"/>
    <w:rsid w:val="00FE2C1D"/>
    <w:rsid w:val="00FE5FF4"/>
    <w:rsid w:val="00FE6535"/>
    <w:rsid w:val="00FE7118"/>
    <w:rsid w:val="00FF0E7C"/>
    <w:rsid w:val="00FF136F"/>
    <w:rsid w:val="00FF7195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43F744E-5018-4820-811B-1B36E4E9F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  <w:lang w:val="en-US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6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sz w:val="28"/>
      <w:lang w:val="en-US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b/>
      <w:sz w:val="28"/>
      <w:lang w:val="en-US"/>
    </w:rPr>
  </w:style>
  <w:style w:type="paragraph" w:styleId="8">
    <w:name w:val="heading 8"/>
    <w:basedOn w:val="a"/>
    <w:next w:val="a"/>
    <w:qFormat/>
    <w:pPr>
      <w:keepNext/>
      <w:jc w:val="right"/>
      <w:outlineLvl w:val="7"/>
    </w:pPr>
    <w:rPr>
      <w:sz w:val="28"/>
      <w:lang w:val="en-US"/>
    </w:rPr>
  </w:style>
  <w:style w:type="paragraph" w:styleId="9">
    <w:name w:val="heading 9"/>
    <w:basedOn w:val="a"/>
    <w:next w:val="a"/>
    <w:qFormat/>
    <w:pPr>
      <w:keepNext/>
      <w:jc w:val="right"/>
      <w:outlineLvl w:val="8"/>
    </w:pPr>
    <w:rPr>
      <w:b/>
      <w:sz w:val="16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paragraph" w:styleId="a6">
    <w:name w:val="Body Text"/>
    <w:basedOn w:val="a"/>
    <w:rPr>
      <w:b/>
      <w:lang w:val="en-US"/>
    </w:rPr>
  </w:style>
  <w:style w:type="paragraph" w:styleId="20">
    <w:name w:val="Body Text 2"/>
    <w:basedOn w:val="a"/>
    <w:rPr>
      <w:b/>
      <w:sz w:val="32"/>
    </w:rPr>
  </w:style>
  <w:style w:type="paragraph" w:customStyle="1" w:styleId="Normal">
    <w:name w:val="Normal"/>
    <w:pPr>
      <w:spacing w:before="100" w:after="100"/>
    </w:pPr>
    <w:rPr>
      <w:snapToGrid w:val="0"/>
      <w:sz w:val="24"/>
    </w:rPr>
  </w:style>
  <w:style w:type="character" w:customStyle="1" w:styleId="Hyperlink">
    <w:name w:val="Hyperlink"/>
    <w:rPr>
      <w:color w:val="0000FF"/>
      <w:u w:val="single"/>
    </w:rPr>
  </w:style>
  <w:style w:type="paragraph" w:styleId="30">
    <w:name w:val="Body Text 3"/>
    <w:basedOn w:val="a"/>
    <w:rPr>
      <w:sz w:val="28"/>
    </w:rPr>
  </w:style>
  <w:style w:type="character" w:styleId="a7">
    <w:name w:val="Hyperlink"/>
    <w:rPr>
      <w:color w:val="0000FF"/>
      <w:u w:val="single"/>
    </w:rPr>
  </w:style>
  <w:style w:type="paragraph" w:styleId="a8">
    <w:name w:val="Title"/>
    <w:basedOn w:val="a"/>
    <w:qFormat/>
    <w:pPr>
      <w:jc w:val="center"/>
    </w:pPr>
    <w:rPr>
      <w:b/>
      <w:sz w:val="40"/>
    </w:rPr>
  </w:style>
  <w:style w:type="paragraph" w:styleId="a9">
    <w:name w:val="Subtitle"/>
    <w:basedOn w:val="a"/>
    <w:qFormat/>
    <w:rPr>
      <w:b/>
      <w:i/>
      <w:sz w:val="40"/>
      <w:u w:val="single"/>
    </w:rPr>
  </w:style>
  <w:style w:type="paragraph" w:customStyle="1" w:styleId="aa">
    <w:name w:val="Стиль"/>
    <w:rPr>
      <w:sz w:val="24"/>
    </w:rPr>
  </w:style>
  <w:style w:type="paragraph" w:styleId="ab">
    <w:name w:val="caption"/>
    <w:basedOn w:val="a"/>
    <w:qFormat/>
    <w:pPr>
      <w:jc w:val="center"/>
    </w:pPr>
    <w:rPr>
      <w:sz w:val="28"/>
    </w:rPr>
  </w:style>
  <w:style w:type="character" w:customStyle="1" w:styleId="ac">
    <w:name w:val="У"/>
    <w:rPr>
      <w:i/>
    </w:rPr>
  </w:style>
  <w:style w:type="character" w:customStyle="1" w:styleId="10">
    <w:name w:val="С1"/>
    <w:rPr>
      <w:b/>
    </w:rPr>
  </w:style>
  <w:style w:type="paragraph" w:customStyle="1" w:styleId="ad">
    <w:name w:val="Готовый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ae">
    <w:name w:val="Body Text Indent"/>
    <w:basedOn w:val="a"/>
    <w:pPr>
      <w:ind w:firstLine="360"/>
      <w:jc w:val="both"/>
    </w:pPr>
    <w:rPr>
      <w:sz w:val="28"/>
    </w:rPr>
  </w:style>
  <w:style w:type="paragraph" w:styleId="af">
    <w:name w:val="Block Text"/>
    <w:basedOn w:val="a"/>
    <w:pPr>
      <w:ind w:left="113" w:right="113"/>
      <w:jc w:val="center"/>
    </w:pPr>
    <w:rPr>
      <w:b/>
      <w:bCs/>
      <w:sz w:val="28"/>
    </w:rPr>
  </w:style>
  <w:style w:type="paragraph" w:styleId="21">
    <w:name w:val="Body Text Indent 2"/>
    <w:basedOn w:val="a"/>
    <w:pPr>
      <w:ind w:left="-108"/>
      <w:jc w:val="center"/>
    </w:pPr>
    <w:rPr>
      <w:b/>
      <w:bCs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PUTNIK\CONTRACTS\ITALY\let00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let000</Template>
  <TotalTime>1</TotalTime>
  <Pages>1</Pages>
  <Words>4335</Words>
  <Characters>24710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Russian form</vt:lpstr>
    </vt:vector>
  </TitlesOfParts>
  <Company>Optima travel</Company>
  <LinksUpToDate>false</LinksUpToDate>
  <CharactersWithSpaces>28988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Russian form</dc:title>
  <dc:subject/>
  <dc:creator>EW/LN/CB</dc:creator>
  <cp:keywords>form</cp:keywords>
  <dc:description/>
  <cp:lastModifiedBy>Надежда</cp:lastModifiedBy>
  <cp:revision>3</cp:revision>
  <cp:lastPrinted>2008-09-10T16:51:00Z</cp:lastPrinted>
  <dcterms:created xsi:type="dcterms:W3CDTF">2015-03-04T19:18:00Z</dcterms:created>
  <dcterms:modified xsi:type="dcterms:W3CDTF">2015-03-04T19:18:00Z</dcterms:modified>
</cp:coreProperties>
</file>